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5005" w14:paraId="2b35005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FF3325">
        <w:t>2713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FF3325">
        <w:rPr>
          <w:lang w:val="hr-HR"/>
        </w:rPr>
        <w:t xml:space="preserve">EXPELTUS 94 ELEKTRONIKA j.d.o.o., za servis uredskih strojeva i opreme uključujući računala, OIB: 69551259466, Plinarska 21, Split,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F3325">
        <w:rPr>
          <w:lang w:val="hr-HR"/>
        </w:rPr>
        <w:t>5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F3325" w:rsidRPr="00FF3325">
        <w:rPr>
          <w:lang w:val="hr-HR"/>
        </w:rPr>
        <w:t xml:space="preserve"> </w:t>
      </w:r>
      <w:r w:rsidR="00FF3325">
        <w:rPr>
          <w:lang w:val="hr-HR"/>
        </w:rPr>
        <w:t>EXPELTUS 94 ELEKTRONIKA j.d.o.o., za servis uredskih strojeva i opreme uključujući računala, OIB: 69551259466, Plinarska 21, Split</w:t>
      </w:r>
      <w:r w:rsidR="00F674EF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F3325">
        <w:rPr>
          <w:lang w:val="hr-HR"/>
        </w:rPr>
        <w:t>5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FF3325">
        <w:rPr>
          <w:lang w:val="hr-HR"/>
        </w:rPr>
        <w:t>8:25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FF3325" w:rsidR="004D791B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FF3325" w:rsidRPr="00FF3325">
        <w:rPr>
          <w:lang w:val="hr-HR"/>
        </w:rPr>
        <w:t>Ivan Gjurašić  iz Zagreba, Petrinjska 28., OIB: 66025260916</w:t>
      </w:r>
      <w:r w:rsidR="00FF3325">
        <w:rPr>
          <w:lang w:val="hr-HR"/>
        </w:rPr>
        <w:t>.</w:t>
      </w:r>
    </w:p>
    <w:p w:rsidRDefault="00FF3325" w:rsidP="00FF3325" w:rsidR="00FF3325" w:rsidRPr="004D791B">
      <w:pPr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F3325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F3325">
        <w:rPr>
          <w:lang w:val="hr-HR"/>
        </w:rPr>
        <w:t>dana 15.12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FF3325">
        <w:rPr>
          <w:lang w:val="hr-HR"/>
        </w:rPr>
        <w:t>EXPELTUS 94 ELEKTRONIKA j.d.o.o., za servis uredskih strojeva i opreme uključujući računala, OIB: 69551259466, Plinarska 21, Split.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F3325">
        <w:rPr>
          <w:lang w:val="hr-HR"/>
        </w:rPr>
        <w:t xml:space="preserve">1.rujna </w:t>
      </w:r>
      <w:r>
        <w:rPr>
          <w:lang w:val="hr-HR"/>
        </w:rPr>
        <w:t>2015. godine, u Očevidniku redoslijeda osnova za plaćanje, ima evidentirane neizvršene osnove za plaća</w:t>
      </w:r>
      <w:r w:rsidR="00FF3325">
        <w:rPr>
          <w:lang w:val="hr-HR"/>
        </w:rPr>
        <w:t>nje u neprekinutom razdoblju od 708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FF3325">
        <w:rPr>
          <w:lang w:val="hr-HR"/>
        </w:rPr>
        <w:t>255.421,63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FF3325">
        <w:rPr>
          <w:b/>
          <w:lang w:val="hr-HR"/>
        </w:rPr>
        <w:t>2713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F3325">
        <w:rPr>
          <w:lang w:val="hr-HR"/>
        </w:rPr>
        <w:t>5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FF3325" w:rsidR="0011004B" w:rsidRPr="00623B04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>- FINA-Regionalni centar Split;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>- Dužniku;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 xml:space="preserve">- Stečajnom upravitelju; 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>- ŽDO Split;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 xml:space="preserve">- Porezna uprava; </w:t>
      </w:r>
    </w:p>
    <w:p w:rsidRDefault="00FF3325" w:rsidP="00FF3325" w:rsidR="00FF3325">
      <w:pPr>
        <w:jc w:val="both"/>
        <w:rPr>
          <w:lang w:val="hr-HR"/>
        </w:rPr>
      </w:pPr>
      <w:r>
        <w:rPr>
          <w:lang w:val="hr-HR"/>
        </w:rPr>
        <w:t xml:space="preserve">- E-oglasna ploča suda – 8 dana; </w:t>
      </w:r>
    </w:p>
    <w:p w:rsidRDefault="00FF3325" w:rsidP="00FF3325" w:rsidR="00FF3325">
      <w:r>
        <w:t xml:space="preserve">- </w:t>
      </w:r>
      <w:proofErr w:type="spellStart"/>
      <w:r>
        <w:t>Registar</w:t>
      </w:r>
      <w:proofErr w:type="spellEnd"/>
      <w:r>
        <w:t xml:space="preserve">,  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; </w:t>
      </w:r>
    </w:p>
    <w:p w:rsidRDefault="00FF3325" w:rsidP="00FF3325" w:rsidR="00FF3325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004B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76F3A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1422A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3325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St-2713/2015</izvorni_sadrzaj>
    <derivirana_varijabla naziv="DomainObject.Predmet.OznakaBroj_1">St-2713/2015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EXPELTUS 94 ELEKTRONIKA j.d.o.o. za servis uredskih strojeva i opreme uključujući računala</izvorni_sadrzaj>
    <derivirana_varijabla naziv="DomainObject.Predmet.ProtustrankaFormated_1">  EXPELTUS 94 ELEKTRONIKA j.d.o.o. za servis uredskih strojeva i opreme uključujući računala</derivirana_varijabla>
  </DomainObject.Predmet.ProtustrankaFormated>
  <DomainObject.Predmet.ProtustrankaFormatedOIB>
    <izvorni_sadrzaj>  EXPELTUS 94 ELEKTRONIKA j.d.o.o. za servis uredskih strojeva i opreme uključujući računala, OIB 69551259466</izvorni_sadrzaj>
    <derivirana_varijabla naziv="DomainObject.Predmet.ProtustrankaFormatedOIB_1">  EXPELTUS 94 ELEKTRONIKA j.d.o.o. za servis uredskih strojeva i opreme uključujući računala, OIB 69551259466</derivirana_varijabla>
  </DomainObject.Predmet.ProtustrankaFormatedOIB>
  <DomainObject.Predmet.ProtustrankaFormatedWithAdress>
    <izvorni_sadrzaj> EXPELTUS 94 ELEKTRONIKA j.d.o.o. za servis uredskih strojeva i opreme uključujući računala, Plinarska 21, 21000 Split</izvorni_sadrzaj>
    <derivirana_varijabla naziv="DomainObject.Predmet.ProtustrankaFormatedWithAdress_1"> EXPELTUS 94 ELEKTRONIKA j.d.o.o. za servis uredskih strojeva i opreme uključujući računala, Plinarska 21, 21000 Split</derivirana_varijabla>
  </DomainObject.Predmet.ProtustrankaFormatedWithAdress>
  <DomainObject.Predmet.ProtustrankaFormatedWithAdressOIB>
    <izvorni_sadrzaj> EXPELTUS 94 ELEKTRONIKA j.d.o.o. za servis uredskih strojeva i opreme uključujući računala, OIB 69551259466, Plinarska 21, 21000 Split</izvorni_sadrzaj>
    <derivirana_varijabla naziv="DomainObject.Predmet.ProtustrankaFormatedWithAdressOIB_1"> EXPELTUS 94 ELEKTRONIKA j.d.o.o. za servis uredskih strojeva i opreme uključujući računala, OIB 69551259466, Plinarska 21, 21000 Split</derivirana_varijabla>
  </DomainObject.Predmet.ProtustrankaFormatedWithAdressOIB>
  <DomainObject.Predmet.ProtustrankaWithAdress>
    <izvorni_sadrzaj>EXPELTUS 94 ELEKTRONIKA j.d.o.o. za servis uredskih strojeva i opreme uključujući računala Plinarska 21, 21000 Split</izvorni_sadrzaj>
    <derivirana_varijabla naziv="DomainObject.Predmet.ProtustrankaWithAdress_1">EXPELTUS 94 ELEKTRONIKA j.d.o.o. za servis uredskih strojeva i opreme uključujući računala Plinarska 21, 21000 Split</derivirana_varijabla>
  </DomainObject.Predmet.ProtustrankaWithAdress>
  <DomainObject.Predmet.ProtustrankaWithAdressOIB>
    <izvorni_sadrzaj>EXPELTUS 94 ELEKTRONIKA j.d.o.o. za servis uredskih strojeva i opreme uključujući računala, OIB 69551259466, Plinarska 21, 21000 Split</izvorni_sadrzaj>
    <derivirana_varijabla naziv="DomainObject.Predmet.ProtustrankaWithAdressOIB_1">EXPELTUS 94 ELEKTRONIKA j.d.o.o. za servis uredskih strojeva i opreme uključujući računala, OIB 69551259466, Plinarska 21, 21000 Split</derivirana_varijabla>
  </DomainObject.Predmet.ProtustrankaWithAdressOIB>
  <DomainObject.Predmet.ProtustrankaNazivFormated>
    <izvorni_sadrzaj>EXPELTUS 94 ELEKTRONIKA j.d.o.o. za servis uredskih strojeva i opreme uključujući računala</izvorni_sadrzaj>
    <derivirana_varijabla naziv="DomainObject.Predmet.ProtustrankaNazivFormated_1">EXPELTUS 94 ELEKTRONIKA j.d.o.o. za servis uredskih strojeva i opreme uključujući računala</derivirana_varijabla>
  </DomainObject.Predmet.ProtustrankaNazivFormated>
  <DomainObject.Predmet.ProtustrankaNazivFormatedOIB>
    <izvorni_sadrzaj>EXPELTUS 94 ELEKTRONIKA j.d.o.o. za servis uredskih strojeva i opreme uključujući računala, OIB 69551259466</izvorni_sadrzaj>
    <derivirana_varijabla naziv="DomainObject.Predmet.ProtustrankaNazivFormatedOIB_1">EXPELTUS 94 ELEKTRONIKA j.d.o.o. za servis uredskih strojeva i opreme uključujući računala, OIB 69551259466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255421.63</izvorni_sadrzaj>
    <derivirana_varijabla naziv="DomainObject.Predmet.TrenutnaVrijednost_1">255421.63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EXPELTUS 94 ELEKTRONIKA j.d.o.o. za servis uredskih strojeva i opreme uključujući računala</item>
    </izvorni_sadrzaj>
    <derivirana_varijabla naziv="DomainObject.Predmet.ProtuStrankaListFormated_1">
      <item>EXPELTUS 94 ELEKTRONIKA j.d.o.o. za servis uredskih strojeva i opreme uključujući računala</item>
    </derivirana_varijabla>
  </DomainObject.Predmet.ProtuStrankaListFormated>
  <DomainObject.Predmet.ProtuStrankaListFormatedOIB>
    <izvorni_sadrzaj>
      <item>EXPELTUS 94 ELEKTRONIKA j.d.o.o. za servis uredskih strojeva i opreme uključujući računala, OIB 69551259466</item>
    </izvorni_sadrzaj>
    <derivirana_varijabla naziv="DomainObject.Predmet.ProtuStrankaListFormatedOIB_1">
      <item>EXPELTUS 94 ELEKTRONIKA j.d.o.o. za servis uredskih strojeva i opreme uključujući računala, OIB 69551259466</item>
    </derivirana_varijabla>
  </DomainObject.Predmet.ProtuStrankaListFormatedOIB>
  <DomainObject.Predmet.ProtuStrankaListFormatedWithAdress>
    <izvorni_sadrzaj>
      <item>EXPELTUS 94 ELEKTRONIKA j.d.o.o. za servis uredskih strojeva i opreme uključujući računala, Plinarska 21, 21000 Split</item>
    </izvorni_sadrzaj>
    <derivirana_varijabla naziv="DomainObject.Predmet.ProtuStrankaListFormatedWithAdress_1">
      <item>EXPELTUS 94 ELEKTRONIKA j.d.o.o. za servis uredskih strojeva i opreme uključujući računala, Plinarska 21, 21000 Split</item>
    </derivirana_varijabla>
  </DomainObject.Predmet.ProtuStrankaListFormatedWithAdress>
  <DomainObject.Predmet.ProtuStrankaListFormatedWithAdressOIB>
    <izvorni_sadrzaj>
      <item>EXPELTUS 94 ELEKTRONIKA j.d.o.o. za servis uredskih strojeva i opreme uključujući računala, OIB 69551259466, Plinarska 21, 21000 Split</item>
    </izvorni_sadrzaj>
    <derivirana_varijabla naziv="DomainObject.Predmet.ProtuStrankaListFormatedWithAdressOIB_1">
      <item>EXPELTUS 94 ELEKTRONIKA j.d.o.o. za servis uredskih strojeva i opreme uključujući računala, OIB 69551259466, Plinarska 21, 21000 Split</item>
    </derivirana_varijabla>
  </DomainObject.Predmet.ProtuStrankaListFormatedWithAdressOIB>
  <DomainObject.Predmet.ProtuStrankaListNazivFormated>
    <izvorni_sadrzaj>
      <item>EXPELTUS 94 ELEKTRONIKA j.d.o.o. za servis uredskih strojeva i opreme uključujući računala</item>
    </izvorni_sadrzaj>
    <derivirana_varijabla naziv="DomainObject.Predmet.ProtuStrankaListNazivFormated_1">
      <item>EXPELTUS 94 ELEKTRONIKA j.d.o.o. za servis uredskih strojeva i opreme uključujući računala</item>
    </derivirana_varijabla>
  </DomainObject.Predmet.ProtuStrankaListNazivFormated>
  <DomainObject.Predmet.ProtuStrankaListNazivFormatedOIB>
    <izvorni_sadrzaj>
      <item>EXPELTUS 94 ELEKTRONIKA j.d.o.o. za servis uredskih strojeva i opreme uključujući računala, OIB 69551259466</item>
    </izvorni_sadrzaj>
    <derivirana_varijabla naziv="DomainObject.Predmet.ProtuStrankaListNazivFormatedOIB_1">
      <item>EXPELTUS 94 ELEKTRONIKA j.d.o.o. za servis uredskih strojeva i opreme uključujući računala, OIB 69551259466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EXPELTUS 94 ELEKTRONIKA j.d.o.o. za servis uredskih strojeva i opreme uključujući računala</izvorni_sadrzaj>
    <derivirana_varijabla naziv="DomainObject.Predmet.ProtustrankaIDrugi_1">EXPELTUS 94 ELEKTRONIKA j.d.o.o. za servis uredskih strojeva i opreme uključujući računala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EXPELTUS 94 ELEKTRONIKA j.d.o.o. za servis uredskih strojeva i opreme uključujući računala, OIB 69551259466, Plinarska 21, 21000 Split</izvorni_sadrzaj>
    <derivirana_varijabla naziv="DomainObject.Predmet.ProtustrankaIDrugiAdressOIB_1">EXPELTUS 94 ELEKTRONIKA j.d.o.o. za servis uredskih strojeva i opreme uključujući računala, OIB 69551259466, Plinarska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EXPELTUS 94 ELEKTRONIKA j.d.o.o. za servis uredskih strojeva i opreme uključujući računala</item>
      <item>FINANCIJSKA AGENCIJA, RC SPLIT</item>
    </izvorni_sadrzaj>
    <derivirana_varijabla naziv="DomainObject.Predmet.SudioniciListNaziv_1">
      <item>EXPELTUS 94 ELEKTRONIKA j.d.o.o. za servis uredskih strojeva i opreme uključujući računala</item>
      <item>FINANCIJSKA AGENCIJA, RC SPLIT</item>
    </derivirana_varijabla>
  </DomainObject.Predmet.SudioniciListNaziv>
  <DomainObject.Predmet.SudioniciListAdressOIB>
    <izvorni_sadrzaj>
      <item>EXPELTUS 94 ELEKTRONIKA j.d.o.o. za servis uredskih strojeva i opreme uključujući računala, OIB 69551259466, Plinarska 21,21000 Split</item>
      <item>FINANCIJSKA AGENCIJA, RC SPLIT, OIB 85821130368, Mažuranićevo šetalište 24 b,21000 Split</item>
    </izvorni_sadrzaj>
    <derivirana_varijabla naziv="DomainObject.Predmet.SudioniciListAdressOIB_1">
      <item>EXPELTUS 94 ELEKTRONIKA j.d.o.o. za servis uredskih strojeva i opreme uključujući računala, OIB 69551259466, Plinarska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69551259466</item>
      <item>, OIB 85821130368</item>
    </izvorni_sadrzaj>
    <derivirana_varijabla naziv="DomainObject.Predmet.SudioniciListNazivOIB_1">
      <item>, OIB 69551259466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1E2F9-2370-497C-9282-45FFAF852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4177</properties:Characters>
  <properties:Lines>108</properties:Lines>
  <properties:Paragraphs>37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1.St-2713/15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2016-10-05T06:14:00Z</cp:lastPrinted>
  <dcterms:modified xmlns:xsi="http://www.w3.org/2001/XMLSchema-instance" xsi:type="dcterms:W3CDTF">2016-10-05T06:19:00Z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