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127ff" w14:paraId="4d127ff" w:rsidRDefault="00022370" w:rsidR="00022370">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022370" w:rsidP="0070027B" w:rsidR="00022370">
      <w:pPr>
        <w:jc w:val="both"/>
      </w:pPr>
    </w:p>
    <w:p w:rsidRDefault="0070027B" w:rsidP="0070027B" w:rsidR="0070027B" w:rsidRPr="0070027B">
      <w:pPr>
        <w:jc w:val="both"/>
      </w:pPr>
      <w:r w:rsidRPr="0070027B">
        <w:t>REPUBLIKA HRVATSKA</w:t>
      </w:r>
    </w:p>
    <w:p w:rsidRDefault="0070027B" w:rsidP="0070027B" w:rsidR="0070027B" w:rsidRPr="0070027B">
      <w:pPr>
        <w:jc w:val="both"/>
      </w:pPr>
      <w:r w:rsidRPr="0070027B">
        <w:t xml:space="preserve">TRGOVAČKI SUD U ZAGREBU                                     </w:t>
      </w:r>
      <w:r w:rsidR="007020DF">
        <w:t xml:space="preserve">                     </w:t>
      </w:r>
      <w:r w:rsidR="007020DF">
        <w:tab/>
        <w:t>67. St-644</w:t>
      </w:r>
      <w:r w:rsidR="00F24636">
        <w:t>/15</w:t>
      </w:r>
      <w:r w:rsidR="00076C98">
        <w:t>-20</w:t>
      </w:r>
    </w:p>
    <w:p w:rsidRDefault="0070027B" w:rsidP="0070027B" w:rsidR="0070027B" w:rsidRPr="0070027B">
      <w:pPr>
        <w:jc w:val="both"/>
      </w:pPr>
      <w:r w:rsidRPr="0070027B">
        <w:t>Amruševa 2/II</w:t>
      </w:r>
    </w:p>
    <w:p w:rsidRDefault="00AE30AB" w:rsidP="00AE30AB" w:rsidR="00AE30AB">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70027B" w:rsidP="0070027B" w:rsidR="0070027B" w:rsidRPr="0070027B">
      <w:pPr>
        <w:jc w:val="center"/>
      </w:pPr>
      <w:r w:rsidRPr="0070027B">
        <w:t>R J E Š E NJ E</w:t>
      </w:r>
    </w:p>
    <w:p w:rsidRDefault="0070027B" w:rsidP="0070027B" w:rsidR="0070027B" w:rsidRPr="0070027B">
      <w:pPr>
        <w:jc w:val="both"/>
      </w:pPr>
    </w:p>
    <w:p w:rsidRDefault="007020DF" w:rsidP="0070027B" w:rsidR="00EB51F8" w:rsidRPr="003A7D16">
      <w:pPr>
        <w:jc w:val="both"/>
      </w:pPr>
      <w:r>
        <w:rPr>
          <w:lang w:val="pt-BR"/>
        </w:rPr>
        <w:t xml:space="preserve">Trgovački sud u Zagrebu, po </w:t>
      </w:r>
      <w:r w:rsidRPr="00FE39E6">
        <w:rPr>
          <w:lang w:val="pt-BR"/>
        </w:rPr>
        <w:t xml:space="preserve"> sucu Gordanu Zubaku, u stečajnom predmetu u povodu prijedloga dužnikom VITA MARIS d.o.o., Samobor, Okička 21, kojeg zastupa punomoćnica Iva Gavranović Bilić, odvjetnica u Odvjetničkom društvu Barović &amp; Gavranović Bilić, Zagreb, Boškovićeva 7, za otvaranje stečajnog postupka nad dužnikom VITA MARIS d.o.o., Samobor, Okička 21, OIB: 57354969295</w:t>
      </w:r>
      <w:r w:rsidR="00DC268C" w:rsidRPr="00372077">
        <w:t xml:space="preserve">, </w:t>
      </w:r>
      <w:r w:rsidR="00022370">
        <w:rPr>
          <w:lang w:val="pt-BR"/>
        </w:rPr>
        <w:t>04. travnja</w:t>
      </w:r>
      <w:r w:rsidR="00F24636" w:rsidRPr="00372077">
        <w:rPr>
          <w:lang w:val="pt-BR"/>
        </w:rPr>
        <w:t xml:space="preserve"> 2016</w:t>
      </w:r>
      <w:r w:rsidR="00EB51F8" w:rsidRPr="00372077">
        <w:rPr>
          <w:lang w:val="pt-BR"/>
        </w:rPr>
        <w:t>.</w:t>
      </w:r>
      <w:r w:rsidR="00EB51F8" w:rsidRPr="00372077">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C12410" w:rsidP="00D85CC6" w:rsidR="00C12410" w:rsidRPr="003A7D16">
      <w:pPr>
        <w:jc w:val="both"/>
      </w:pPr>
      <w:r w:rsidRPr="003A7D16">
        <w:t>I</w:t>
      </w:r>
      <w:r w:rsidR="00D85CC6" w:rsidRPr="003A7D16">
        <w:t>.</w:t>
      </w:r>
      <w:r w:rsidRPr="003A7D16">
        <w:t xml:space="preserve"> Otvara se </w:t>
      </w:r>
      <w:r w:rsidR="00D85CC6" w:rsidRPr="003A7D16">
        <w:t>stečajni postupak nad</w:t>
      </w:r>
      <w:r w:rsidR="00830ADC">
        <w:t xml:space="preserve"> dužnikom</w:t>
      </w:r>
      <w:r w:rsidR="00D85CC6" w:rsidRPr="003A7D16">
        <w:t xml:space="preserve"> </w:t>
      </w:r>
      <w:r w:rsidR="007020DF" w:rsidRPr="00BC65FC">
        <w:rPr>
          <w:lang w:val="pt-BR"/>
        </w:rPr>
        <w:t xml:space="preserve">VITA MARIS d.o.o., Samobor, Okička 21, OIB: 57354969295, MBS: </w:t>
      </w:r>
      <w:r w:rsidR="007020DF" w:rsidRPr="00BC65FC">
        <w:t>080566319</w:t>
      </w:r>
      <w:r w:rsidRPr="003A7D16">
        <w:t xml:space="preserve">. </w:t>
      </w:r>
      <w:r w:rsidR="009B52EA">
        <w:t>Rješenje</w:t>
      </w:r>
      <w:r w:rsidRPr="003A7D16">
        <w:t xml:space="preserve"> o otvaranju stečajnog postupka nad dužnikom istaknut je na </w:t>
      </w:r>
      <w:r w:rsidR="009B52EA">
        <w:t>e-</w:t>
      </w:r>
      <w:r w:rsidRPr="003A7D16">
        <w:t xml:space="preserve">oglasnoj ploči Trgovačkog suda u Zagrebu </w:t>
      </w:r>
      <w:r w:rsidRPr="00372077">
        <w:t>dan</w:t>
      </w:r>
      <w:r w:rsidR="00347CA4" w:rsidRPr="00372077">
        <w:t xml:space="preserve">a </w:t>
      </w:r>
      <w:r w:rsidR="00022370">
        <w:t xml:space="preserve">04. travnja </w:t>
      </w:r>
      <w:r w:rsidR="00F24636" w:rsidRPr="00372077">
        <w:t>2016</w:t>
      </w:r>
      <w:r w:rsidR="009C6B90" w:rsidRPr="003A7D16">
        <w:t xml:space="preserve">. u </w:t>
      </w:r>
      <w:r w:rsidR="00022370" w:rsidRPr="00022370">
        <w:t>12,00</w:t>
      </w:r>
      <w:r w:rsidRPr="00022370">
        <w:t xml:space="preserve"> sati</w:t>
      </w:r>
      <w:r w:rsidRPr="003A7D16">
        <w:t>.</w:t>
      </w:r>
    </w:p>
    <w:p w:rsidRDefault="00C12410" w:rsidP="00D85CC6" w:rsidR="009C6B90" w:rsidRPr="003A7D16">
      <w:pPr>
        <w:jc w:val="both"/>
      </w:pPr>
      <w:r w:rsidRPr="003A7D16">
        <w:t>II</w:t>
      </w:r>
      <w:r w:rsidR="00D85CC6" w:rsidRPr="003A7D16">
        <w:t>.</w:t>
      </w:r>
      <w:r w:rsidRPr="003A7D16">
        <w:t xml:space="preserve"> Za stečajnog upravitelja imenuje se</w:t>
      </w:r>
      <w:r w:rsidR="0023149C" w:rsidRPr="003A7D16">
        <w:t xml:space="preserve"> </w:t>
      </w:r>
      <w:r w:rsidR="007020DF">
        <w:t>Antonija Selak iz</w:t>
      </w:r>
      <w:r w:rsidR="007020DF" w:rsidRPr="00BC65FC">
        <w:t xml:space="preserve"> Zagreb</w:t>
      </w:r>
      <w:r w:rsidR="007020DF">
        <w:t>a</w:t>
      </w:r>
      <w:r w:rsidR="007020DF" w:rsidRPr="00BC65FC">
        <w:t>, Drenovačka 3/2, OIB: 91237926182</w:t>
      </w:r>
      <w:r w:rsidR="00CC6A3E" w:rsidRPr="003A7D16">
        <w:t>.</w:t>
      </w:r>
    </w:p>
    <w:p w:rsidRDefault="00C12410" w:rsidP="00D85CC6" w:rsidR="00FE65B8" w:rsidRPr="003A7D16">
      <w:pPr>
        <w:jc w:val="both"/>
      </w:pPr>
      <w:r w:rsidRPr="003A7D16">
        <w:t>III</w:t>
      </w:r>
      <w:r w:rsidR="00D85CC6" w:rsidRPr="003A7D16">
        <w:t>.</w:t>
      </w:r>
      <w:r w:rsidRPr="003A7D16">
        <w:t xml:space="preserve"> Zaključuje se stečajni postupak </w:t>
      </w:r>
      <w:r w:rsidR="00830ADC" w:rsidRPr="00830ADC">
        <w:t xml:space="preserve">nad dužnikom </w:t>
      </w:r>
      <w:r w:rsidR="007020DF" w:rsidRPr="00BC65FC">
        <w:rPr>
          <w:lang w:val="pt-BR"/>
        </w:rPr>
        <w:t xml:space="preserve">VITA MARIS d.o.o., Samobor, Okička 21, OIB: 57354969295, MBS: </w:t>
      </w:r>
      <w:r w:rsidR="007020DF" w:rsidRPr="00BC65FC">
        <w:t>080566319</w:t>
      </w:r>
      <w:r w:rsidR="004971B3">
        <w:t>.</w:t>
      </w:r>
    </w:p>
    <w:p w:rsidRDefault="00E46026" w:rsidP="00D85CC6" w:rsidR="00E46026" w:rsidRPr="003A7D16">
      <w:pPr>
        <w:jc w:val="both"/>
      </w:pPr>
      <w:r w:rsidRPr="003A7D16">
        <w:t>IV. Nastali troškovi podmirit će se iz Fonda za pokriće troškova stečajnog postupka koji se ne mogu namiriti iz imovine dužnika.</w:t>
      </w:r>
    </w:p>
    <w:p w:rsidRDefault="00C12410" w:rsidP="0023149C" w:rsidR="00C12410" w:rsidRPr="003A7D16">
      <w:pPr>
        <w:jc w:val="both"/>
      </w:pPr>
      <w:r w:rsidRPr="003A7D16">
        <w:t>V</w:t>
      </w:r>
      <w:r w:rsidR="00D85CC6" w:rsidRPr="003A7D16">
        <w:t xml:space="preserve">. Ovo rješenje objavljuje se </w:t>
      </w:r>
      <w:r w:rsidR="009B52EA">
        <w:t>na mrežnoj stranici e-oglasna ploča Trgovačkog suda u Zagrebu</w:t>
      </w:r>
      <w:r w:rsidRPr="003A7D16">
        <w:t xml:space="preserve"> i dostavlja sudskom registru ovo</w:t>
      </w:r>
      <w:r w:rsidR="00C12C33" w:rsidRPr="003A7D16">
        <w:t>g suda radi brisanja dužnika iz</w:t>
      </w:r>
      <w:r w:rsidRPr="003A7D16">
        <w:t xml:space="preserve">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7020DF" w:rsidP="007020DF" w:rsidR="007020DF" w:rsidRPr="00FE39E6">
      <w:pPr>
        <w:pStyle w:val="Tijeloteksta"/>
        <w:ind w:firstLine="708"/>
      </w:pPr>
      <w:r w:rsidRPr="00FE39E6">
        <w:t xml:space="preserve">Osoba ovlaštena za zastupanje pravne osobe (dužnika) po zakonu (Alen Šćulac) podnio je u ime dužnika prijedlog za otvaranje stečajnog postupka nad dužnikom, u kojem je naveo kako je dužnikov račun blokiran u iznosu od 79.053,01 kn i to u razdoblju od </w:t>
      </w:r>
      <w:r>
        <w:br/>
      </w:r>
      <w:r w:rsidRPr="00FE39E6">
        <w:t>12. ožujka 2015. te da dužnik nema pokretninu i nepokretnu imovinu temeljem koje bi mogao namiriti svoje obveze.</w:t>
      </w:r>
    </w:p>
    <w:p w:rsidRDefault="007020DF" w:rsidP="007020DF" w:rsidR="007020DF" w:rsidRPr="00FE39E6">
      <w:pPr>
        <w:pStyle w:val="Tijeloteksta"/>
      </w:pPr>
    </w:p>
    <w:p w:rsidRDefault="007020DF" w:rsidP="007020DF" w:rsidR="007020DF" w:rsidRPr="00FE39E6">
      <w:pPr>
        <w:pStyle w:val="Tijeloteksta"/>
      </w:pPr>
      <w:r w:rsidRPr="00FE39E6">
        <w:tab/>
        <w:t xml:space="preserve">Prema odredbi čl. </w:t>
      </w:r>
      <w:smartTag w:element="metricconverter" w:uri="urn:schemas-microsoft-com:office:smarttags">
        <w:smartTagPr>
          <w:attr w:val="39. st" w:name="ProductID"/>
        </w:smartTagPr>
        <w:r w:rsidRPr="00FE39E6">
          <w:t>39. st</w:t>
        </w:r>
      </w:smartTag>
      <w:r w:rsidRPr="00FE39E6">
        <w:t>. 4  Stečajnog zakona („Narodne novine“ broj 44/96, 29/99, 129/00, 123/03, 82/06, 116/10, 25/12 i 133/12, dalje: SZ) koji je primjenjuje na temelju odredbe čl. 441. Stečajnog zakona („Narodne novine“ broj 71/15</w:t>
      </w:r>
      <w:r>
        <w:t>, dalje: SZ/2015</w:t>
      </w:r>
      <w:r w:rsidRPr="00FE39E6">
        <w:t xml:space="preserve">) prijedlog za otvaranje stečajnog postupka nad pravnom osobom može u ime dužnika podnijeti svaka osoba ovlaštena za zastupanje pravne osobe po zakonu te svaki likvidator. Stavkom 5. navedenog članka propisano je da će prijedlog iz stavka 4. ovog članka koji ne podnosu sve osobe ovlaštene za zastupanje pravne osobe po zakonu ili svi likvidatori, bit dopušten samo ako podnositelj prijedloga učini vjerojatnim postojanje kojega od stečajnih razloga. </w:t>
      </w:r>
    </w:p>
    <w:p w:rsidRDefault="007020DF" w:rsidP="007020DF" w:rsidR="007020DF" w:rsidRPr="00FE39E6">
      <w:pPr>
        <w:pStyle w:val="Tijeloteksta"/>
      </w:pPr>
    </w:p>
    <w:p w:rsidRDefault="007020DF" w:rsidP="007020DF" w:rsidR="007020DF" w:rsidRPr="00FE39E6">
      <w:pPr>
        <w:pStyle w:val="Tijeloteksta"/>
      </w:pPr>
      <w:r w:rsidRPr="00FE39E6">
        <w:tab/>
        <w:t>Provjerom u sudskom registru sud je utvrdio kako je Alen Šćulac jedina osoba ovlaštene za zastupanje dužnika.</w:t>
      </w:r>
    </w:p>
    <w:p w:rsidRDefault="007020DF" w:rsidP="007020DF" w:rsidR="007020DF" w:rsidRPr="00FE39E6">
      <w:pPr>
        <w:pStyle w:val="Tijeloteksta"/>
      </w:pPr>
    </w:p>
    <w:p w:rsidRDefault="007020DF" w:rsidP="007020DF" w:rsidR="007020DF">
      <w:pPr>
        <w:pStyle w:val="Tijeloteksta"/>
        <w:ind w:firstLine="708"/>
      </w:pPr>
      <w:r w:rsidRPr="00FE39E6">
        <w:t xml:space="preserve">Stoga je ovaj sud na temelju odredbe čl. </w:t>
      </w:r>
      <w:smartTag w:element="metricconverter" w:uri="urn:schemas-microsoft-com:office:smarttags">
        <w:smartTagPr>
          <w:attr w:val="42. st" w:name="ProductID"/>
        </w:smartTagPr>
        <w:r w:rsidRPr="00FE39E6">
          <w:t>42. st</w:t>
        </w:r>
      </w:smartTag>
      <w:r w:rsidRPr="00FE39E6">
        <w:t>. 1. SZ-a donio rješenje o pokretanju prethodnog postupka radi utvrđivanja uvjeta za otvaranje stečajnog postupka nad dužnikom.</w:t>
      </w:r>
    </w:p>
    <w:p w:rsidRDefault="007020DF" w:rsidP="007020DF" w:rsidR="007020DF">
      <w:pPr>
        <w:pStyle w:val="Tijeloteksta"/>
        <w:ind w:firstLine="708"/>
      </w:pPr>
    </w:p>
    <w:p w:rsidRDefault="007020DF" w:rsidP="007020DF" w:rsidR="007020DF" w:rsidRPr="00FE39E6">
      <w:pPr>
        <w:pStyle w:val="Tijeloteksta"/>
        <w:ind w:firstLine="708"/>
      </w:pPr>
      <w:r w:rsidRPr="00FE39E6">
        <w:t xml:space="preserve">Rješenjem od </w:t>
      </w:r>
      <w:r>
        <w:t>9. listopada</w:t>
      </w:r>
      <w:r w:rsidRPr="00FE39E6">
        <w:t xml:space="preserve"> 2015. imenovana je </w:t>
      </w:r>
      <w:r>
        <w:t>Antonija Selak privremenom stečajnom upraviteljicom</w:t>
      </w:r>
      <w:r w:rsidRPr="00FE39E6">
        <w:t xml:space="preserve"> u ovom predmetu, čija je dužnost bila utvrditi imovinu stečajnog dužnika, stanje obveza stečajnog dužnika, zatim  je li imovina stečajnog dužnika dovoljna za namirenje troškova stečajnog postupka, kao i iznos predvidivih troškova prethodnog i stečajnog postupka.</w:t>
      </w:r>
    </w:p>
    <w:p w:rsidRDefault="007020DF" w:rsidP="007020DF" w:rsidR="007020DF" w:rsidRPr="00FE39E6">
      <w:pPr>
        <w:pStyle w:val="Tijeloteksta"/>
      </w:pPr>
    </w:p>
    <w:p w:rsidRDefault="007020DF" w:rsidP="007020DF" w:rsidR="007020DF">
      <w:pPr>
        <w:pStyle w:val="Tijeloteksta"/>
        <w:ind w:firstLine="708"/>
      </w:pPr>
      <w:r w:rsidRPr="00FE39E6">
        <w:t xml:space="preserve">Iz izvješća privremene stečajne upraviteljice, kao i njezinog iskaza na ročištu od </w:t>
      </w:r>
      <w:r w:rsidRPr="00FE39E6">
        <w:br/>
      </w:r>
      <w:r>
        <w:t>10. studenoga</w:t>
      </w:r>
      <w:r w:rsidRPr="00FE39E6">
        <w:t xml:space="preserve"> 2015., proizlazi da kod dužnika postoji stečajni razlog nesposobnost za plaćanje</w:t>
      </w:r>
      <w:r>
        <w:t xml:space="preserve"> i prezaduženost</w:t>
      </w:r>
      <w:r w:rsidRPr="00FE39E6">
        <w:t>. Nadalje, navela je kako dužnik nema imovinu koja bi bila dostatna pokriće troškova prethodnog i stečajnog postupka</w:t>
      </w:r>
      <w:r w:rsidRPr="00FE39E6">
        <w:rPr>
          <w:bCs/>
        </w:rPr>
        <w:t>.</w:t>
      </w:r>
      <w:r w:rsidRPr="00FE39E6">
        <w:t xml:space="preserve"> Slijedom navedenog, predložila je da se osobe koje imaju pravni interes za provedbom stečajnoga postupaka  pozovu na uplatu predujma na vođenje stečajnog postupka u iznosu od </w:t>
      </w:r>
      <w:r>
        <w:t>42.700</w:t>
      </w:r>
      <w:r w:rsidRPr="00FE39E6">
        <w:t xml:space="preserve">,00 kn pa ako taj predujam ne bude uplaćen predložila je  stečaj istovremeno otvoriti i zaključiti sukladno čl. 132. u vezi s čl. 441. st. 2.  </w:t>
      </w:r>
      <w:r>
        <w:t>SZ/2015.</w:t>
      </w:r>
    </w:p>
    <w:p w:rsidRDefault="007020DF" w:rsidP="007020DF" w:rsidR="007020DF">
      <w:pPr>
        <w:pStyle w:val="Tijeloteksta"/>
        <w:ind w:firstLine="708"/>
      </w:pPr>
    </w:p>
    <w:p w:rsidRDefault="007020DF" w:rsidP="007020DF" w:rsidR="007020DF" w:rsidRPr="00FE39E6">
      <w:pPr>
        <w:pStyle w:val="Tijeloteksta"/>
        <w:ind w:firstLine="708"/>
      </w:pPr>
      <w:r>
        <w:t>Punomoćnica dužnika i zastupnik po zakonu dužnika nisu imali primjedbe na izvješće privremene stečajne upraviteljice.</w:t>
      </w:r>
    </w:p>
    <w:p w:rsidRDefault="007020DF" w:rsidP="007020DF" w:rsidR="007020DF">
      <w:pPr>
        <w:pStyle w:val="Tijeloteksta"/>
      </w:pPr>
    </w:p>
    <w:p w:rsidRDefault="007020DF" w:rsidP="007020DF" w:rsidR="007020DF" w:rsidRPr="004C428C">
      <w:pPr>
        <w:pStyle w:val="Tijeloteksta"/>
        <w:ind w:firstLine="708"/>
      </w:pPr>
      <w:r w:rsidRPr="004C428C">
        <w:t>Sud je uvidom u p</w:t>
      </w:r>
      <w:r>
        <w:t>otvrdu Financijske agencije od 26. listopada 2015. (list 26</w:t>
      </w:r>
      <w:r w:rsidRPr="004C428C">
        <w:t>. spisa) utvrdio kako je dužnikov račun blokiran duže od 60 dana</w:t>
      </w:r>
      <w:r>
        <w:t>, a zastupnik po zakonu dužnika nije osporio podatke iz navedene potvrde</w:t>
      </w:r>
      <w:r w:rsidRPr="004C428C">
        <w:t>.</w:t>
      </w:r>
    </w:p>
    <w:p w:rsidRDefault="005A2B10" w:rsidP="00AE30AB" w:rsidR="005A2B10">
      <w:pPr>
        <w:jc w:val="both"/>
      </w:pPr>
    </w:p>
    <w:p w:rsidRDefault="005224DC" w:rsidP="00363447" w:rsidR="00C12410" w:rsidRPr="003A7D16">
      <w:pPr>
        <w:ind w:firstLine="708"/>
        <w:jc w:val="both"/>
      </w:pPr>
      <w:r w:rsidRPr="003A7D16">
        <w:t xml:space="preserve">Sud je rješenjem od </w:t>
      </w:r>
      <w:r w:rsidR="007020DF">
        <w:t>16. studenoga</w:t>
      </w:r>
      <w:r w:rsidR="00AE30AB">
        <w:t xml:space="preserve"> 2015</w:t>
      </w:r>
      <w:r w:rsidR="0023149C" w:rsidRPr="003A7D16">
        <w:t>. pozvao vjerovnike</w:t>
      </w:r>
      <w:r w:rsidR="007A570C" w:rsidRPr="003A7D16">
        <w:t xml:space="preserve"> stečajnog dužnika </w:t>
      </w:r>
      <w:r w:rsidR="009C6B90" w:rsidRPr="003A7D16">
        <w:t xml:space="preserve">predujmiti iznos od </w:t>
      </w:r>
      <w:r w:rsidR="007020DF">
        <w:t>42.700</w:t>
      </w:r>
      <w:r w:rsidR="007020DF" w:rsidRPr="00FE39E6">
        <w:t>,00 kn</w:t>
      </w:r>
      <w:r w:rsidR="00D85CC6" w:rsidRPr="003A7D16">
        <w:t xml:space="preserve"> </w:t>
      </w:r>
      <w:r w:rsidR="00C12410" w:rsidRPr="003A7D16">
        <w:t xml:space="preserve">za pokriće troškova </w:t>
      </w:r>
      <w:r w:rsidR="00D85CC6" w:rsidRPr="003A7D16">
        <w:t xml:space="preserve">prethodnog i stečajnog postupka. Navedeno </w:t>
      </w:r>
      <w:r w:rsidR="00D85CC6" w:rsidRPr="001D472A">
        <w:t>rješenje objavljeno j</w:t>
      </w:r>
      <w:r w:rsidR="004C5B58" w:rsidRPr="001D472A">
        <w:t xml:space="preserve">e </w:t>
      </w:r>
      <w:r w:rsidR="007020DF" w:rsidRPr="001D472A">
        <w:t xml:space="preserve">na mrežnoj stranici e-oglasna ploča Trgovačkog suda u Zagrebu dana </w:t>
      </w:r>
      <w:r w:rsidR="001D472A" w:rsidRPr="001D472A">
        <w:t>16. studenoga</w:t>
      </w:r>
      <w:r w:rsidR="001D472A">
        <w:rPr>
          <w:color w:val="FF0000"/>
        </w:rPr>
        <w:t xml:space="preserve"> </w:t>
      </w:r>
      <w:r w:rsidR="007020DF">
        <w:t>2016</w:t>
      </w:r>
      <w:r w:rsidR="00D85CC6" w:rsidRPr="003A7D16">
        <w:t>.</w:t>
      </w:r>
      <w:r w:rsidR="00363447" w:rsidRPr="003A7D16">
        <w:t xml:space="preserve"> V</w:t>
      </w:r>
      <w:r w:rsidR="00C12410" w:rsidRPr="003A7D16">
        <w:t>jerovnici</w:t>
      </w:r>
      <w:r w:rsidR="00363447" w:rsidRPr="003A7D16">
        <w:t xml:space="preserve"> nisu predujmili iznos od </w:t>
      </w:r>
      <w:r w:rsidR="007020DF">
        <w:t>42.700</w:t>
      </w:r>
      <w:r w:rsidR="007020DF" w:rsidRPr="00FE39E6">
        <w:t xml:space="preserve">,00 kn </w:t>
      </w:r>
      <w:r w:rsidR="00C12410" w:rsidRPr="003A7D16">
        <w:t xml:space="preserve">za pokriće troškova prethodnog i stečajnog postupka. </w:t>
      </w:r>
    </w:p>
    <w:p w:rsidRDefault="00C12410" w:rsidP="00D85CC6" w:rsidR="00C12410" w:rsidRPr="003A7D16">
      <w:pPr>
        <w:jc w:val="both"/>
      </w:pPr>
    </w:p>
    <w:p w:rsidRDefault="00C755A1" w:rsidP="00D85CC6" w:rsidR="00C12410" w:rsidRPr="003A7D16">
      <w:pPr>
        <w:jc w:val="both"/>
      </w:pPr>
      <w:r w:rsidRPr="003A7D16">
        <w:t xml:space="preserve">           Prema odredbi čl. </w:t>
      </w:r>
      <w:smartTag w:element="metricconverter" w:uri="urn:schemas-microsoft-com:office:smarttags">
        <w:smartTagPr>
          <w:attr w:val="4. st" w:name="ProductID"/>
        </w:smartTagPr>
        <w:r w:rsidRPr="003A7D16">
          <w:t>4. st</w:t>
        </w:r>
      </w:smartTag>
      <w:r w:rsidRPr="003A7D16">
        <w:t>,</w:t>
      </w:r>
      <w:r w:rsidR="00C12410" w:rsidRPr="003A7D16">
        <w:t xml:space="preserve"> 1. i 2. SZ-a, stečajni postupak se može otvoriti samo ako se utvrdi postojanje kojeg od zakonom predviđenih </w:t>
      </w:r>
      <w:r w:rsidR="00C6375B" w:rsidRPr="003A7D16">
        <w:t>stečajnih razloga, a stečajni je razlog</w:t>
      </w:r>
      <w:r w:rsidR="00350F72">
        <w:t>, u konkretnom slučaju,</w:t>
      </w:r>
      <w:r w:rsidR="00C12410" w:rsidRPr="003A7D16">
        <w:t xml:space="preserve"> </w:t>
      </w:r>
      <w:r w:rsidR="004963DC" w:rsidRPr="003A7D16">
        <w:t>nesposobnost za plaćanje</w:t>
      </w:r>
      <w:r w:rsidR="00C12410" w:rsidRPr="003A7D16">
        <w:t>.</w:t>
      </w:r>
    </w:p>
    <w:p w:rsidRDefault="00363447" w:rsidP="00D85CC6" w:rsidR="00363447" w:rsidRPr="003A7D16">
      <w:pPr>
        <w:jc w:val="both"/>
      </w:pPr>
    </w:p>
    <w:p w:rsidRDefault="00C755A1" w:rsidP="00D85CC6" w:rsidR="00C12410" w:rsidRPr="003A7D16">
      <w:pPr>
        <w:jc w:val="both"/>
      </w:pPr>
      <w:r w:rsidRPr="003A7D16">
        <w:t xml:space="preserve">           Prema odredbi čl. </w:t>
      </w:r>
      <w:smartTag w:element="metricconverter" w:uri="urn:schemas-microsoft-com:office:smarttags">
        <w:smartTagPr>
          <w:attr w:val="63. st" w:name="ProductID"/>
        </w:smartTagPr>
        <w:r w:rsidRPr="003A7D16">
          <w:t>63. st</w:t>
        </w:r>
      </w:smartTag>
      <w:r w:rsidRPr="003A7D16">
        <w:t>.</w:t>
      </w:r>
      <w:r w:rsidR="00C12410" w:rsidRPr="003A7D16">
        <w:t xml:space="preserve">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w:t>
      </w:r>
      <w:r w:rsidRPr="003A7D16">
        <w:t>način primijeniti odredbe čl.</w:t>
      </w:r>
      <w:r w:rsidR="00C12410" w:rsidRPr="003A7D16">
        <w:t xml:space="preserve"> 196. do 202. SZ-a. Postupak se neće zaključiti, ako se u roku koji rješenjem odredi stečajni sudac predujmi dostatan iznos novca za pokriće troškova kako prethodnog, tako i otvorenog stečajnog postupka. </w:t>
      </w:r>
    </w:p>
    <w:p w:rsidRDefault="00B6336F" w:rsidP="00B6336F" w:rsidR="00B6336F">
      <w:pPr>
        <w:ind w:firstLine="708"/>
        <w:jc w:val="both"/>
      </w:pPr>
    </w:p>
    <w:p w:rsidRDefault="00B6336F" w:rsidP="00B6336F" w:rsidR="00022370">
      <w:pPr>
        <w:ind w:firstLine="708"/>
        <w:jc w:val="both"/>
      </w:pPr>
      <w:r w:rsidRPr="00CD3E07">
        <w:t>S obzirom na to da je kod dužnika ostvar</w:t>
      </w:r>
      <w:r w:rsidR="007020DF">
        <w:t>en stečajni razlog nesposobnost</w:t>
      </w:r>
      <w:r w:rsidRPr="00CD3E07">
        <w:t xml:space="preserve"> za plaćanje te njegova imovina, koja bi ušla u stečajnu masu, nije dovoljna za namirenje troškova postupka i nije predujmljen iznos za pokriće troškova prethodnog i stečajnog postupka određen </w:t>
      </w:r>
    </w:p>
    <w:p w:rsidRDefault="00022370" w:rsidP="00022370" w:rsidR="00022370">
      <w:pPr>
        <w:jc w:val="both"/>
      </w:pPr>
    </w:p>
    <w:p w:rsidRDefault="00B6336F" w:rsidP="00022370" w:rsidR="00B6336F">
      <w:pPr>
        <w:jc w:val="both"/>
      </w:pPr>
      <w:r w:rsidRPr="00CD3E07">
        <w:t xml:space="preserve">rješenjem suda, valjalo je u skladu s citiranom odredbom čl. </w:t>
      </w:r>
      <w:smartTag w:element="metricconverter" w:uri="urn:schemas-microsoft-com:office:smarttags">
        <w:smartTagPr>
          <w:attr w:val="63. st" w:name="ProductID"/>
        </w:smartTagPr>
        <w:r w:rsidRPr="00CD3E07">
          <w:t>63. st</w:t>
        </w:r>
      </w:smartTag>
      <w:r w:rsidRPr="00CD3E07">
        <w:t>. 1. SZ-a otvoriti i zaključiti stečajni postupak nad dužnikom.</w:t>
      </w:r>
    </w:p>
    <w:p w:rsidRDefault="00022370" w:rsidP="00B6336F" w:rsidR="00022370" w:rsidRPr="00CD3E07">
      <w:pPr>
        <w:ind w:firstLine="708"/>
        <w:jc w:val="both"/>
      </w:pPr>
    </w:p>
    <w:p w:rsidRDefault="00C12410" w:rsidP="00C12410" w:rsidR="00C12410" w:rsidRPr="003A7D16"/>
    <w:p w:rsidRDefault="00363447" w:rsidP="00363447" w:rsidR="00C12410" w:rsidRPr="00372077">
      <w:pPr>
        <w:jc w:val="center"/>
      </w:pPr>
      <w:r w:rsidRPr="00372077">
        <w:t xml:space="preserve">U </w:t>
      </w:r>
      <w:r w:rsidR="00C12410" w:rsidRPr="00372077">
        <w:t>Zagreb</w:t>
      </w:r>
      <w:r w:rsidR="00CA4E71" w:rsidRPr="00372077">
        <w:t xml:space="preserve">u </w:t>
      </w:r>
      <w:r w:rsidR="00022370">
        <w:t>04. travnja</w:t>
      </w:r>
      <w:r w:rsidR="00B6336F" w:rsidRPr="00372077">
        <w:t xml:space="preserve"> 2016</w:t>
      </w:r>
      <w:r w:rsidR="00C12410" w:rsidRPr="00372077">
        <w:t>.</w:t>
      </w:r>
    </w:p>
    <w:p w:rsidRDefault="00C12410" w:rsidP="00C12410" w:rsidR="00C12410" w:rsidRPr="003A7D16"/>
    <w:p w:rsidRDefault="00C12410" w:rsidP="00363447" w:rsidR="00C12410" w:rsidRPr="003A7D16">
      <w:pPr>
        <w:jc w:val="right"/>
      </w:pPr>
      <w:r w:rsidRPr="003A7D16">
        <w:t>Sudac:</w:t>
      </w:r>
    </w:p>
    <w:p w:rsidRDefault="00363447" w:rsidP="00C6375B" w:rsidR="00363447">
      <w:pPr>
        <w:jc w:val="right"/>
      </w:pPr>
      <w:r w:rsidRPr="003A7D16">
        <w:t xml:space="preserve"> Gordan Zubak</w:t>
      </w:r>
      <w:r w:rsidR="00076C98">
        <w:t>, v.r.</w:t>
      </w:r>
      <w:r w:rsidR="00C12410" w:rsidRPr="003A7D16">
        <w:t xml:space="preserve"> </w:t>
      </w:r>
    </w:p>
    <w:p w:rsidRDefault="00022370" w:rsidP="00C6375B" w:rsidR="00022370">
      <w:pPr>
        <w:jc w:val="right"/>
      </w:pPr>
    </w:p>
    <w:p w:rsidRDefault="00022370" w:rsidP="00C6375B" w:rsidR="00022370" w:rsidRPr="003A7D16">
      <w:pPr>
        <w:jc w:val="right"/>
      </w:pPr>
    </w:p>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022370" w:rsidP="00C12410" w:rsidR="00022370"/>
    <w:p w:rsidRDefault="00C12410" w:rsidP="00B6336F" w:rsidR="00C12410">
      <w:pPr>
        <w:ind w:left="360"/>
      </w:pPr>
    </w:p>
    <w:p w:rsidRDefault="00076C98" w:rsidP="001745C1" w:rsidR="00076C98" w:rsidRPr="007546E0">
      <w:pPr>
        <w:jc w:val="right"/>
      </w:pPr>
      <w:r>
        <w:t>Za točnost otpravka-ovlašteni službenik:</w:t>
      </w:r>
      <w:r>
        <w:br/>
        <w:t>Ivana Rogić</w:t>
      </w:r>
    </w:p>
    <w:p w:rsidRDefault="00076C98" w:rsidP="00B6336F" w:rsidR="00076C98" w:rsidRPr="003A7D16">
      <w:pPr>
        <w:ind w:left="360"/>
      </w:pPr>
    </w:p>
    <w:sectPr w:rsidSect="00022370" w:rsidR="00076C98" w:rsidRPr="003A7D1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2370" w:rsidP="00022370" w:rsidR="00022370">
      <w:r>
        <w:separator/>
      </w:r>
    </w:p>
  </w:endnote>
  <w:endnote w:id="0" w:type="continuationSeparator">
    <w:p w:rsidRDefault="00022370" w:rsidP="00022370" w:rsidR="000223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2370" w:rsidP="00022370" w:rsidR="00022370">
      <w:r>
        <w:separator/>
      </w:r>
    </w:p>
  </w:footnote>
  <w:footnote w:id="0" w:type="continuationSeparator">
    <w:p w:rsidRDefault="00022370" w:rsidP="00022370" w:rsidR="000223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22429881"/>
      <w:docPartObj>
        <w:docPartGallery w:val="Page Numbers (Top of Page)"/>
        <w:docPartUnique/>
      </w:docPartObj>
    </w:sdtPr>
    <w:sdtEndPr/>
    <w:sdtContent>
      <w:p w:rsidRDefault="00022370" w:rsidP="00022370" w:rsidR="00022370">
        <w:pPr>
          <w:pStyle w:val="Zaglavlje"/>
          <w:ind w:firstLine="4536"/>
          <w:jc w:val="center"/>
        </w:pPr>
        <w:r>
          <w:fldChar w:fldCharType="begin"/>
        </w:r>
        <w:r>
          <w:instrText>PAGE   \* MERGEFORMAT</w:instrText>
        </w:r>
        <w:r>
          <w:fldChar w:fldCharType="separate"/>
        </w:r>
        <w:r w:rsidR="00B700D6">
          <w:rPr>
            <w:noProof/>
          </w:rPr>
          <w:t>3</w:t>
        </w:r>
        <w:r>
          <w:fldChar w:fldCharType="end"/>
        </w:r>
        <w:r>
          <w:tab/>
          <w:t>67. St-644/15</w:t>
        </w:r>
        <w:r w:rsidR="00076C98">
          <w:t>-20</w:t>
        </w:r>
      </w:p>
    </w:sdtContent>
  </w:sdt>
  <w:p w:rsidRDefault="00022370" w:rsidR="0002237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C12410"/>
    <w:rsid w:val="000000D1"/>
    <w:rsid w:val="00022370"/>
    <w:rsid w:val="00076C98"/>
    <w:rsid w:val="00144607"/>
    <w:rsid w:val="001D0B43"/>
    <w:rsid w:val="001D472A"/>
    <w:rsid w:val="0023149C"/>
    <w:rsid w:val="002B4737"/>
    <w:rsid w:val="002C25CA"/>
    <w:rsid w:val="002E0229"/>
    <w:rsid w:val="00347CA4"/>
    <w:rsid w:val="00350F72"/>
    <w:rsid w:val="00363447"/>
    <w:rsid w:val="00372077"/>
    <w:rsid w:val="0038259F"/>
    <w:rsid w:val="00392E4D"/>
    <w:rsid w:val="003A7D16"/>
    <w:rsid w:val="00410190"/>
    <w:rsid w:val="00470722"/>
    <w:rsid w:val="00471353"/>
    <w:rsid w:val="004963DC"/>
    <w:rsid w:val="004971B3"/>
    <w:rsid w:val="004C5B58"/>
    <w:rsid w:val="004D34E6"/>
    <w:rsid w:val="0051697E"/>
    <w:rsid w:val="005224DC"/>
    <w:rsid w:val="005448EA"/>
    <w:rsid w:val="005A2B10"/>
    <w:rsid w:val="00603A21"/>
    <w:rsid w:val="00693D34"/>
    <w:rsid w:val="006F05DF"/>
    <w:rsid w:val="0070027B"/>
    <w:rsid w:val="007020DF"/>
    <w:rsid w:val="007859F3"/>
    <w:rsid w:val="007A570C"/>
    <w:rsid w:val="007E349A"/>
    <w:rsid w:val="00830ADC"/>
    <w:rsid w:val="008E59F9"/>
    <w:rsid w:val="008F6699"/>
    <w:rsid w:val="008F76E8"/>
    <w:rsid w:val="0093392E"/>
    <w:rsid w:val="00975210"/>
    <w:rsid w:val="009B52EA"/>
    <w:rsid w:val="009B7AB6"/>
    <w:rsid w:val="009C6B90"/>
    <w:rsid w:val="009E4E4C"/>
    <w:rsid w:val="00AD1CFD"/>
    <w:rsid w:val="00AE30AB"/>
    <w:rsid w:val="00B42CB3"/>
    <w:rsid w:val="00B6336F"/>
    <w:rsid w:val="00B700D6"/>
    <w:rsid w:val="00B8024A"/>
    <w:rsid w:val="00BD17D3"/>
    <w:rsid w:val="00C12410"/>
    <w:rsid w:val="00C12C33"/>
    <w:rsid w:val="00C47008"/>
    <w:rsid w:val="00C6375B"/>
    <w:rsid w:val="00C755A1"/>
    <w:rsid w:val="00CA4E71"/>
    <w:rsid w:val="00CC6A3E"/>
    <w:rsid w:val="00D85510"/>
    <w:rsid w:val="00D85CC6"/>
    <w:rsid w:val="00DC268C"/>
    <w:rsid w:val="00E23F79"/>
    <w:rsid w:val="00E46026"/>
    <w:rsid w:val="00E67E76"/>
    <w:rsid w:val="00EB51F8"/>
    <w:rsid w:val="00F24636"/>
    <w:rsid w:val="00F51E11"/>
    <w:rsid w:val="00F61CF3"/>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8551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022370"/>
    <w:rPr>
      <w:rFonts w:cs="Tahoma" w:hAnsi="Tahoma" w:ascii="Tahoma"/>
      <w:sz w:val="16"/>
      <w:szCs w:val="16"/>
    </w:rPr>
  </w:style>
  <w:style w:customStyle="true" w:styleId="TekstbaloniaChar" w:type="character">
    <w:name w:val="Tekst balončića Char"/>
    <w:basedOn w:val="Zadanifontodlomka"/>
    <w:link w:val="Tekstbalonia"/>
    <w:rsid w:val="00022370"/>
    <w:rPr>
      <w:rFonts w:cs="Tahoma" w:hAnsi="Tahoma" w:ascii="Tahoma"/>
      <w:sz w:val="16"/>
      <w:szCs w:val="16"/>
    </w:rPr>
  </w:style>
  <w:style w:styleId="Zaglavlje" w:type="paragraph">
    <w:name w:val="header"/>
    <w:basedOn w:val="Normal"/>
    <w:link w:val="ZaglavljeChar"/>
    <w:uiPriority w:val="99"/>
    <w:rsid w:val="00022370"/>
    <w:pPr>
      <w:tabs>
        <w:tab w:pos="4536" w:val="center"/>
        <w:tab w:pos="9072" w:val="right"/>
      </w:tabs>
    </w:pPr>
  </w:style>
  <w:style w:customStyle="true" w:styleId="ZaglavljeChar" w:type="character">
    <w:name w:val="Zaglavlje Char"/>
    <w:basedOn w:val="Zadanifontodlomka"/>
    <w:link w:val="Zaglavlje"/>
    <w:uiPriority w:val="99"/>
    <w:rsid w:val="00022370"/>
    <w:rPr>
      <w:sz w:val="24"/>
      <w:szCs w:val="24"/>
    </w:rPr>
  </w:style>
  <w:style w:styleId="Podnoje" w:type="paragraph">
    <w:name w:val="footer"/>
    <w:basedOn w:val="Normal"/>
    <w:link w:val="PodnojeChar"/>
    <w:rsid w:val="00022370"/>
    <w:pPr>
      <w:tabs>
        <w:tab w:pos="4536" w:val="center"/>
        <w:tab w:pos="9072" w:val="right"/>
      </w:tabs>
    </w:pPr>
  </w:style>
  <w:style w:customStyle="true" w:styleId="PodnojeChar" w:type="character">
    <w:name w:val="Podnožje Char"/>
    <w:basedOn w:val="Zadanifontodlomka"/>
    <w:link w:val="Podnoje"/>
    <w:rsid w:val="00022370"/>
    <w:rPr>
      <w:sz w:val="24"/>
      <w:szCs w:val="24"/>
    </w:rPr>
  </w:style>
  <w:style w:styleId="Tekstrezerviranogmjesta" w:type="character">
    <w:name w:val="Placeholder Text"/>
    <w:basedOn w:val="Zadanifontodlomka"/>
    <w:uiPriority w:val="99"/>
    <w:semiHidden/>
    <w:rsid w:val="00076C98"/>
    <w:rPr>
      <w:color w:val="808080"/>
      <w:bdr w:space="0" w:sz="0" w:color="auto" w:val="none"/>
      <w:shd w:fill="auto" w:color="auto" w:val="clear"/>
    </w:rPr>
  </w:style>
  <w:style w:customStyle="true" w:styleId="eSPISCCParagraphDefaultFont" w:type="character">
    <w:name w:val="eSPIS_CC_Paragraph Default Font"/>
    <w:basedOn w:val="Zadanifontodlomka"/>
    <w:rsid w:val="00076C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6C98"/>
    <w:rPr>
      <w:bdr w:space="0" w:sz="0" w:color="auto" w:val="none"/>
      <w:shd w:fill="FFFFCC" w:color="auto" w:val="clear"/>
      <w:lang w:val="hr-HR"/>
    </w:rPr>
  </w:style>
  <w:style w:customStyle="true" w:styleId="PozadinaSvijetloCrvena" w:type="character">
    <w:name w:val="Pozadina_SvijetloCrvena"/>
    <w:basedOn w:val="eSPISCCParagraphDefaultFont"/>
    <w:rsid w:val="00076C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6C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2016.</izvorni_sadrzaj>
    <derivirana_varijabla naziv="DomainObject.DatumDonosenjaOdluke_1">4.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St-644/2015-20</izvorni_sadrzaj>
    <derivirana_varijabla naziv="DomainObject.Oznaka_1">St-644/2015-20</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izvorni_sadrzaj>
    <derivirana_varijabla naziv="DomainObject.Predmet.Broj_1">644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St-644/2015</izvorni_sadrzaj>
    <derivirana_varijabla naziv="DomainObject.Predmet.OznakaBroj_1">St-644/2015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VITA MARIS d.o.o. zastupanog po punomoćniku OD BAROVIĆ &amp; GAVRANOVIĆ BILIĆ</izvorni_sadrzaj>
    <derivirana_varijabla naziv="DomainObject.Predmet.ProtustrankaFormated_1">  VITA MARIS d.o.o. zastupanog po punomoćniku OD BAROVIĆ &amp; GAVRANOVIĆ BILIĆ</derivirana_varijabla>
  </DomainObject.Predmet.ProtustrankaFormated>
  <DomainObject.Predmet.ProtustrankaFormatedOIB>
    <izvorni_sadrzaj>  VITA MARIS d.o.o., OIB 57354969295 zastupanog po punomoćniku OD BAROVIĆ &amp; GAVRANOVIĆ BILIĆ</izvorni_sadrzaj>
    <derivirana_varijabla naziv="DomainObject.Predmet.ProtustrankaFormatedOIB_1">  VITA MARIS d.o.o., OIB 57354969295 zastupanog po punomoćniku OD BAROVIĆ &amp; GAVRANOVIĆ BILIĆ</derivirana_varijabla>
  </DomainObject.Predmet.ProtustrankaFormatedOIB>
  <DomainObject.Predmet.ProtustrankaFormatedWithAdress>
    <izvorni_sadrzaj> VITA MARIS d.o.o., Okička 21, 10430 Samobor zastupanog po punomoćniku OD BAROVIĆ &amp; GAVRANOVIĆ BILIĆ</izvorni_sadrzaj>
    <derivirana_varijabla naziv="DomainObject.Predmet.ProtustrankaFormatedWithAdress_1"> VITA MARIS d.o.o., Okička 21, 10430 Samobor zastupanog po punomoćniku OD BAROVIĆ &amp; GAVRANOVIĆ BILIĆ</derivirana_varijabla>
  </DomainObject.Predmet.ProtustrankaFormatedWithAdress>
  <DomainObject.Predmet.ProtustrankaFormatedWithAdressOIB>
    <izvorni_sadrzaj> VITA MARIS d.o.o., OIB 57354969295, Okička 21, 10430 Samobor zastupanog po punomoćniku OD BAROVIĆ &amp; GAVRANOVIĆ BILIĆ</izvorni_sadrzaj>
    <derivirana_varijabla naziv="DomainObject.Predmet.ProtustrankaFormatedWithAdressOIB_1"> VITA MARIS d.o.o., OIB 57354969295, Okička 21, 10430 Samobor zastupanog po punomoćniku OD BAROVIĆ &amp; GAVRANOVIĆ BILIĆ</derivirana_varijabla>
  </DomainObject.Predmet.ProtustrankaFormatedWithAdressOIB>
  <DomainObject.Predmet.ProtustrankaWithAdress>
    <izvorni_sadrzaj>VITA MARIS d.o.o. Okička 21, 10430 Samobor</izvorni_sadrzaj>
    <derivirana_varijabla naziv="DomainObject.Predmet.ProtustrankaWithAdress_1">VITA MARIS d.o.o. Okička 21, 10430 Samobor</derivirana_varijabla>
  </DomainObject.Predmet.ProtustrankaWithAdress>
  <DomainObject.Predmet.ProtustrankaWithAdressOIB>
    <izvorni_sadrzaj>VITA MARIS d.o.o., OIB 57354969295, Okička 21, 10430 Samobor</izvorni_sadrzaj>
    <derivirana_varijabla naziv="DomainObject.Predmet.ProtustrankaWithAdressOIB_1">VITA MARIS d.o.o., OIB 57354969295, Okička 21, 10430 Samobor</derivirana_varijabla>
  </DomainObject.Predmet.ProtustrankaWithAdressOIB>
  <DomainObject.Predmet.ProtustrankaNazivFormated>
    <izvorni_sadrzaj>VITA MARIS d.o.o.</izvorni_sadrzaj>
    <derivirana_varijabla naziv="DomainObject.Predmet.ProtustrankaNazivFormated_1">VITA MARIS d.o.o.</derivirana_varijabla>
  </DomainObject.Predmet.ProtustrankaNazivFormated>
  <DomainObject.Predmet.ProtustrankaNazivFormatedOIB>
    <izvorni_sadrzaj>VITA MARIS d.o.o., OIB 57354969295</izvorni_sadrzaj>
    <derivirana_varijabla naziv="DomainObject.Predmet.ProtustrankaNazivFormatedOIB_1">VITA MARIS d.o.o., OIB 57354969295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VITA MARIS d.o.o.; VJEROVNICI</izvorni_sadrzaj>
    <derivirana_varijabla naziv="DomainObject.Predmet.StrankaFormated_1">  VITA MARIS d.o.o.; VJEROVNICI</derivirana_varijabla>
  </DomainObject.Predmet.StrankaFormated>
  <DomainObject.Predmet.StrankaFormatedOIB>
    <izvorni_sadrzaj>  VITA MARIS d.o.o., OIB 57354969295; VJEROVNICI</izvorni_sadrzaj>
    <derivirana_varijabla naziv="DomainObject.Predmet.StrankaFormatedOIB_1">  VITA MARIS d.o.o., OIB 57354969295; VJEROVNICI</derivirana_varijabla>
  </DomainObject.Predmet.StrankaFormatedOIB>
  <DomainObject.Predmet.StrankaFormatedWithAdress>
    <izvorni_sadrzaj> VITA MARIS d.o.o., Okička 21, 10430 Samobor; VJEROVNICI</izvorni_sadrzaj>
    <derivirana_varijabla naziv="DomainObject.Predmet.StrankaFormatedWithAdress_1"> VITA MARIS d.o.o., Okička 21, 10430 Samobor; VJEROVNICI</derivirana_varijabla>
  </DomainObject.Predmet.StrankaFormatedWithAdress>
  <DomainObject.Predmet.StrankaFormatedWithAdressOIB>
    <izvorni_sadrzaj> VITA MARIS d.o.o., OIB 57354969295, Okička 21, 10430 Samobor; VJEROVNICI</izvorni_sadrzaj>
    <derivirana_varijabla naziv="DomainObject.Predmet.StrankaFormatedWithAdressOIB_1"> VITA MARIS d.o.o., OIB 57354969295, Okička 21, 10430 Samobor; VJEROVNICI</derivirana_varijabla>
  </DomainObject.Predmet.StrankaFormatedWithAdressOIB>
  <DomainObject.Predmet.StrankaWithAdress>
    <izvorni_sadrzaj>VITA MARIS d.o.o. Okička 21,10430 Samobor,VJEROVNICI </izvorni_sadrzaj>
    <derivirana_varijabla naziv="DomainObject.Predmet.StrankaWithAdress_1">VITA MARIS d.o.o. Okička 21,10430 Samobor,VJEROVNICI </derivirana_varijabla>
  </DomainObject.Predmet.StrankaWithAdress>
  <DomainObject.Predmet.StrankaWithAdressOIB>
    <izvorni_sadrzaj>VITA MARIS d.o.o., OIB 57354969295, Okička 21,10430 Samobor,VJEROVNICI</izvorni_sadrzaj>
    <derivirana_varijabla naziv="DomainObject.Predmet.StrankaWithAdressOIB_1">VITA MARIS d.o.o., OIB 57354969295, Okička 21,10430 Samobor,VJEROVNICI</derivirana_varijabla>
  </DomainObject.Predmet.StrankaWithAdressOIB>
  <DomainObject.Predmet.StrankaNazivFormated>
    <izvorni_sadrzaj>VITA MARIS d.o.o.,VJEROVNICI</izvorni_sadrzaj>
    <derivirana_varijabla naziv="DomainObject.Predmet.StrankaNazivFormated_1">VITA MARIS d.o.o.,VJEROVNICI</derivirana_varijabla>
  </DomainObject.Predmet.StrankaNazivFormated>
  <DomainObject.Predmet.StrankaNazivFormatedOIB>
    <izvorni_sadrzaj>VITA MARIS d.o.o., OIB 57354969295,VJEROVNICI</izvorni_sadrzaj>
    <derivirana_varijabla naziv="DomainObject.Predmet.StrankaNazivFormatedOIB_1">VITA MARIS d.o.o., OIB 57354969295,VJEROVNICI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VITA MARIS d.o.o.</item>
      <item>VJEROVNICI</item>
    </izvorni_sadrzaj>
    <derivirana_varijabla naziv="DomainObject.Predmet.StrankaListFormated_1">
      <item>VITA MARIS d.o.o.</item>
      <item>VJEROVNICI</item>
    </derivirana_varijabla>
  </DomainObject.Predmet.StrankaListFormated>
  <DomainObject.Predmet.StrankaListFormatedOIB>
    <izvorni_sadrzaj>
      <item>VITA MARIS d.o.o., OIB 57354969295</item>
      <item>VJEROVNICI</item>
    </izvorni_sadrzaj>
    <derivirana_varijabla naziv="DomainObject.Predmet.StrankaListFormatedOIB_1">
      <item>VITA MARIS d.o.o., OIB 57354969295</item>
      <item>VJEROVNICI</item>
    </derivirana_varijabla>
  </DomainObject.Predmet.StrankaListFormatedOIB>
  <DomainObject.Predmet.StrankaListFormatedWithAdress>
    <izvorni_sadrzaj>
      <item>VITA MARIS d.o.o., Okička 21, 10430 Samobor</item>
      <item>VJEROVNICI</item>
    </izvorni_sadrzaj>
    <derivirana_varijabla naziv="DomainObject.Predmet.StrankaListFormatedWithAdress_1">
      <item>VITA MARIS d.o.o., Okička 21, 10430 Samobor</item>
      <item>VJEROVNICI</item>
    </derivirana_varijabla>
  </DomainObject.Predmet.StrankaListFormatedWithAdress>
  <DomainObject.Predmet.StrankaListFormatedWithAdressOIB>
    <izvorni_sadrzaj>
      <item>VITA MARIS d.o.o., OIB 57354969295, Okička 21, 10430 Samobor</item>
      <item>VJEROVNICI</item>
    </izvorni_sadrzaj>
    <derivirana_varijabla naziv="DomainObject.Predmet.StrankaListFormatedWithAdressOIB_1">
      <item>VITA MARIS d.o.o., OIB 57354969295, Okička 21, 10430 Samobor</item>
      <item>VJEROVNICI</item>
    </derivirana_varijabla>
  </DomainObject.Predmet.StrankaListFormatedWithAdressOIB>
  <DomainObject.Predmet.StrankaListNazivFormated>
    <izvorni_sadrzaj>
      <item>VITA MARIS d.o.o.</item>
      <item>VJEROVNICI</item>
    </izvorni_sadrzaj>
    <derivirana_varijabla naziv="DomainObject.Predmet.StrankaListNazivFormated_1">
      <item>VITA MARIS d.o.o.</item>
      <item>VJEROVNICI</item>
    </derivirana_varijabla>
  </DomainObject.Predmet.StrankaListNazivFormated>
  <DomainObject.Predmet.StrankaListNazivFormatedOIB>
    <izvorni_sadrzaj>
      <item>VITA MARIS d.o.o., OIB 57354969295</item>
      <item>VJEROVNICI</item>
    </izvorni_sadrzaj>
    <derivirana_varijabla naziv="DomainObject.Predmet.StrankaListNazivFormatedOIB_1">
      <item>VITA MARIS d.o.o., OIB 57354969295</item>
      <item>VJEROVNICI</item>
    </derivirana_varijabla>
  </DomainObject.Predmet.StrankaListNazivFormatedOIB>
  <DomainObject.Predmet.ProtuStrankaListFormated>
    <izvorni_sadrzaj>
      <item>VITA MARIS d.o.o. zastupanog po punomoćniku OD BAROVIĆ &amp; GAVRANOVIĆ BILIĆ</item>
    </izvorni_sadrzaj>
    <derivirana_varijabla naziv="DomainObject.Predmet.ProtuStrankaListFormated_1">
      <item>VITA MARIS d.o.o. zastupanog po punomoćniku OD BAROVIĆ &amp; GAVRANOVIĆ BILIĆ</item>
    </derivirana_varijabla>
  </DomainObject.Predmet.ProtuStrankaListFormated>
  <DomainObject.Predmet.ProtuStrankaListFormatedOIB>
    <izvorni_sadrzaj>
      <item>VITA MARIS d.o.o., OIB 57354969295 zastupanog po punomoćniku OD BAROVIĆ &amp; GAVRANOVIĆ BILIĆ</item>
    </izvorni_sadrzaj>
    <derivirana_varijabla naziv="DomainObject.Predmet.ProtuStrankaListFormatedOIB_1">
      <item>VITA MARIS d.o.o., OIB 57354969295 zastupanog po punomoćniku OD BAROVIĆ &amp; GAVRANOVIĆ BILIĆ</item>
    </derivirana_varijabla>
  </DomainObject.Predmet.ProtuStrankaListFormatedOIB>
  <DomainObject.Predmet.ProtuStrankaListFormatedWithAdress>
    <izvorni_sadrzaj>
      <item>VITA MARIS d.o.o., Okička 21, 10430 Samobor zastupanog po punomoćniku OD BAROVIĆ &amp; GAVRANOVIĆ BILIĆ</item>
    </izvorni_sadrzaj>
    <derivirana_varijabla naziv="DomainObject.Predmet.ProtuStrankaListFormatedWithAdress_1">
      <item>VITA MARIS d.o.o., Okička 21, 10430 Samobor zastupanog po punomoćniku OD BAROVIĆ &amp; GAVRANOVIĆ BILIĆ</item>
    </derivirana_varijabla>
  </DomainObject.Predmet.ProtuStrankaListFormatedWithAdress>
  <DomainObject.Predmet.ProtuStrankaListFormatedWithAdressOIB>
    <izvorni_sadrzaj>
      <item>VITA MARIS d.o.o., OIB 57354969295, Okička 21, 10430 Samobor zastupanog po punomoćniku OD BAROVIĆ &amp; GAVRANOVIĆ BILIĆ</item>
    </izvorni_sadrzaj>
    <derivirana_varijabla naziv="DomainObject.Predmet.ProtuStrankaListFormatedWithAdressOIB_1">
      <item>VITA MARIS d.o.o., OIB 57354969295, Okička 21, 10430 Samobor zastupanog po punomoćniku OD BAROVIĆ &amp; GAVRANOVIĆ BILIĆ</item>
    </derivirana_varijabla>
  </DomainObject.Predmet.ProtuStrankaListFormatedWithAdressOIB>
  <DomainObject.Predmet.ProtuStrankaListNazivFormated>
    <izvorni_sadrzaj>
      <item>VITA MARIS d.o.o.</item>
    </izvorni_sadrzaj>
    <derivirana_varijabla naziv="DomainObject.Predmet.ProtuStrankaListNazivFormated_1">
      <item>VITA MARIS d.o.o.</item>
    </derivirana_varijabla>
  </DomainObject.Predmet.ProtuStrankaListNazivFormated>
  <DomainObject.Predmet.ProtuStrankaListNazivFormatedOIB>
    <izvorni_sadrzaj>
      <item>VITA MARIS d.o.o., OIB 57354969295</item>
    </izvorni_sadrzaj>
    <derivirana_varijabla naziv="DomainObject.Predmet.ProtuStrankaListNazivFormatedOIB_1">
      <item>VITA MARIS d.o.o., OIB 57354969295</item>
    </derivirana_varijabla>
  </DomainObject.Predmet.ProtuStrankaListNazivFormatedOIB>
  <DomainObject.Predmet.OstaliListFormated>
    <izvorni_sadrzaj>
      <item>OD BAROVIĆ &amp; GAVRANOVIĆ BILIĆ punomoćnik sudionika u postupku VITA MARIS d.o.o.</item>
      <item>ANTONIJA SELAK</item>
      <item>ALEN ŠĆULAC</item>
    </izvorni_sadrzaj>
    <derivirana_varijabla naziv="DomainObject.Predmet.OstaliListFormated_1">
      <item>OD BAROVIĆ &amp; GAVRANOVIĆ BILIĆ punomoćnik sudionika u postupku VITA MARIS d.o.o.</item>
      <item>ANTONIJA SELAK</item>
      <item>ALEN ŠĆULAC</item>
    </derivirana_varijabla>
  </DomainObject.Predmet.OstaliListFormated>
  <DomainObject.Predmet.OstaliListFormatedOIB>
    <izvorni_sadrzaj>
      <item>OD BAROVIĆ &amp; GAVRANOVIĆ BILIĆ punomoćnik sudionika u postupku VITA MARIS d.o.o.</item>
      <item>ANTONIJA SELAK, OIB 91237926182</item>
      <item>ALEN ŠĆULAC, OIB 30882501085</item>
    </izvorni_sadrzaj>
    <derivirana_varijabla naziv="DomainObject.Predmet.OstaliListFormatedOIB_1">
      <item>OD BAROVIĆ &amp; GAVRANOVIĆ BILIĆ punomoćnik sudionika u postupku VITA MARIS d.o.o.</item>
      <item>ANTONIJA SELAK, OIB 91237926182</item>
      <item>ALEN ŠĆULAC, OIB 30882501085</item>
    </derivirana_varijabla>
  </DomainObject.Predmet.OstaliListFormatedOIB>
  <DomainObject.Predmet.OstaliListFormatedWithAdress>
    <izvorni_sadrzaj>
      <item>OD BAROVIĆ &amp; GAVRANOVIĆ BILIĆ, Boškovićeva 7, 10000 Zagreb punomoćnik sudionika u postupku VITA MARIS d.o.o.</item>
      <item>ANTONIJA SELAK, Drenovačka 3/2, 10000 Zagreb</item>
      <item>ALEN ŠĆULAC, Vajta 4, 53291 Novalja</item>
    </izvorni_sadrzaj>
    <derivirana_varijabla naziv="DomainObject.Predmet.OstaliListFormatedWithAdress_1">
      <item>OD BAROVIĆ &amp; GAVRANOVIĆ BILIĆ, Boškovićeva 7, 10000 Zagreb punomoćnik sudionika u postupku VITA MARIS d.o.o.</item>
      <item>ANTONIJA SELAK, Drenovačka 3/2, 10000 Zagreb</item>
      <item>ALEN ŠĆULAC, Vajta 4, 53291 Novalja</item>
    </derivirana_varijabla>
  </DomainObject.Predmet.OstaliListFormatedWithAdress>
  <DomainObject.Predmet.OstaliListFormatedWithAdressOIB>
    <izvorni_sadrzaj>
      <item>OD BAROVIĆ &amp; GAVRANOVIĆ BILIĆ, Boškovićeva 7, 10000 Zagreb punomoćnik sudionika u postupku VITA MARIS d.o.o.</item>
      <item>ANTONIJA SELAK, OIB 91237926182, Drenovačka 3/2, 10000 Zagreb</item>
      <item>ALEN ŠĆULAC, OIB 30882501085, Vajta 4, 53291 Novalja</item>
    </izvorni_sadrzaj>
    <derivirana_varijabla naziv="DomainObject.Predmet.OstaliListFormatedWithAdressOIB_1">
      <item>OD BAROVIĆ &amp; GAVRANOVIĆ BILIĆ, Boškovićeva 7, 10000 Zagreb punomoćnik sudionika u postupku VITA MARIS d.o.o.</item>
      <item>ANTONIJA SELAK, OIB 91237926182, Drenovačka 3/2, 10000 Zagreb</item>
      <item>ALEN ŠĆULAC, OIB 30882501085, Vajta 4, 53291 Novalja</item>
    </derivirana_varijabla>
  </DomainObject.Predmet.OstaliListFormatedWithAdressOIB>
  <DomainObject.Predmet.OstaliListNazivFormated>
    <izvorni_sadrzaj>
      <item>OD BAROVIĆ &amp; GAVRANOVIĆ BILIĆ</item>
      <item>ANTONIJA SELAK</item>
      <item>ALEN ŠĆULAC</item>
    </izvorni_sadrzaj>
    <derivirana_varijabla naziv="DomainObject.Predmet.OstaliListNazivFormated_1">
      <item>OD BAROVIĆ &amp; GAVRANOVIĆ BILIĆ</item>
      <item>ANTONIJA SELAK</item>
      <item>ALEN ŠĆULAC</item>
    </derivirana_varijabla>
  </DomainObject.Predmet.OstaliListNazivFormated>
  <DomainObject.Predmet.OstaliListNazivFormatedOIB>
    <izvorni_sadrzaj>
      <item>OD BAROVIĆ &amp; GAVRANOVIĆ BILIĆ</item>
      <item>ANTONIJA SELAK, OIB 91237926182</item>
      <item>ALEN ŠĆULAC, OIB 30882501085</item>
    </izvorni_sadrzaj>
    <derivirana_varijabla naziv="DomainObject.Predmet.OstaliListNazivFormatedOIB_1">
      <item>OD BAROVIĆ &amp; GAVRANOVIĆ BILIĆ</item>
      <item>ANTONIJA SELAK, OIB 91237926182</item>
      <item>ALEN ŠĆULAC, OIB 30882501085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2016.</izvorni_sadrzaj>
    <derivirana_varijabla naziv="DomainObject.Datum_1">4. travnja 2016.</derivirana_varijabla>
  </DomainObject.Datum>
  <DomainObject.PoslovniBrojDokumenta>
    <izvorni_sadrzaj>St-644/2015-20</izvorni_sadrzaj>
    <derivirana_varijabla naziv="DomainObject.PoslovniBrojDokumenta_1">St-644/2015-20</derivirana_varijabla>
  </DomainObject.PoslovniBrojDokumenta>
  <DomainObject.Predmet.StrankaIDrugi>
    <izvorni_sadrzaj>VITA MARIS d.o.o. i dr.</izvorni_sadrzaj>
    <derivirana_varijabla naziv="DomainObject.Predmet.StrankaIDrugi_1">VITA MARIS d.o.o. i dr.</derivirana_varijabla>
  </DomainObject.Predmet.StrankaIDrugi>
  <DomainObject.Predmet.ProtustrankaIDrugi>
    <izvorni_sadrzaj>VITA MARIS d.o.o.</izvorni_sadrzaj>
    <derivirana_varijabla naziv="DomainObject.Predmet.ProtustrankaIDrugi_1">VITA MARIS d.o.o.</derivirana_varijabla>
  </DomainObject.Predmet.ProtustrankaIDrugi>
  <DomainObject.Predmet.StrankaIDrugiAdressOIB>
    <izvorni_sadrzaj>VITA MARIS d.o.o., OIB 57354969295, Okička 21, 10430 Samobor i dr.</izvorni_sadrzaj>
    <derivirana_varijabla naziv="DomainObject.Predmet.StrankaIDrugiAdressOIB_1">VITA MARIS d.o.o., OIB 57354969295, Okička 21, 10430 Samobor i dr.</derivirana_varijabla>
  </DomainObject.Predmet.StrankaIDrugiAdressOIB>
  <DomainObject.Predmet.ProtustrankaIDrugiAdressOIB>
    <izvorni_sadrzaj>VITA MARIS d.o.o., OIB 57354969295, Okička 21, 10430 Samobor</izvorni_sadrzaj>
    <derivirana_varijabla naziv="DomainObject.Predmet.ProtustrankaIDrugiAdressOIB_1">VITA MARIS d.o.o., OIB 57354969295, Okička 21,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VITA MARIS d.o.o.</item>
      <item>VITA MARIS d.o.o.</item>
      <item>OD BAROVIĆ &amp; GAVRANOVIĆ BILIĆ</item>
      <item>ANTONIJA SELAK</item>
      <item>ALEN ŠĆULAC</item>
      <item>VJEROVNICI</item>
    </izvorni_sadrzaj>
    <derivirana_varijabla naziv="DomainObject.Predmet.SudioniciListNaziv_1">
      <item>VITA MARIS d.o.o.</item>
      <item>VITA MARIS d.o.o.</item>
      <item>OD BAROVIĆ &amp; GAVRANOVIĆ BILIĆ</item>
      <item>ANTONIJA SELAK</item>
      <item>ALEN ŠĆULAC</item>
      <item>VJEROVNICI</item>
    </derivirana_varijabla>
  </DomainObject.Predmet.SudioniciListNaziv>
  <DomainObject.Predmet.SudioniciListAdressOIB>
    <izvorni_sadrzaj>
      <item>VITA MARIS d.o.o., OIB 57354969295, Okička 21,10430 Samobor</item>
      <item>VITA MARIS d.o.o., OIB 57354969295, Okička 21,10430 Samobor</item>
      <item>OD BAROVIĆ &amp; GAVRANOVIĆ BILIĆ, Boškovićeva 7,10000 Zagreb</item>
      <item>ANTONIJA SELAK, OIB 91237926182, Drenovačka 3/2,10000 Zagreb</item>
      <item>ALEN ŠĆULAC, OIB 30882501085, Vajta 4,53291 Novalja</item>
      <item>VJEROVNICI</item>
    </izvorni_sadrzaj>
    <derivirana_varijabla naziv="DomainObject.Predmet.SudioniciListAdressOIB_1">
      <item>VITA MARIS d.o.o., OIB 57354969295, Okička 21,10430 Samobor</item>
      <item>VITA MARIS d.o.o., OIB 57354969295, Okička 21,10430 Samobor</item>
      <item>OD BAROVIĆ &amp; GAVRANOVIĆ BILIĆ, Boškovićeva 7,10000 Zagreb</item>
      <item>ANTONIJA SELAK, OIB 91237926182, Drenovačka 3/2,10000 Zagreb</item>
      <item>ALEN ŠĆULAC, OIB 30882501085, Vajta 4,53291 Novalja</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57354969295</item>
      <item>, OIB 57354969295</item>
      <item>, OIB null</item>
      <item>, OIB 91237926182</item>
      <item>, OIB 30882501085</item>
      <item>, OIB null</item>
    </izvorni_sadrzaj>
    <derivirana_varijabla naziv="DomainObject.Predmet.SudioniciListNazivOIB_1">
      <item>, OIB 57354969295</item>
      <item>, OIB 57354969295</item>
      <item>, OIB null</item>
      <item>, OIB 91237926182</item>
      <item>, OIB 30882501085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947</properties:Words>
  <properties:Characters>5148</properties:Characters>
  <properties:Lines>116</properties:Lines>
  <properties:Paragraphs>32</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2016-03-27T20:00:00Z</dcterms:created>
  <dc:creator>gzubak</dc:creator>
  <cp:lastModifiedBy>Ivana Rogić</cp:lastModifiedBy>
  <cp:lastPrinted>2016-04-04T08:55:00Z</cp:lastPrinted>
  <dcterms:modified xmlns:xsi="http://www.w3.org/2001/XMLSchema-instance" xsi:type="dcterms:W3CDTF">2016-04-04T08:58:00Z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St-644/2015-20 / Odluka - Rješenje - otvaranje i zaključenje stečajnog postupka (čl. 63)</vt:lpwstr>
  </prop:property>
  <prop:property name="CC_coloring" pid="4" fmtid="{D5CDD505-2E9C-101B-9397-08002B2CF9AE}">
    <vt:bool>false</vt:bool>
  </prop:property>
  <prop:property name="BrojStranica" pid="5" fmtid="{D5CDD505-2E9C-101B-9397-08002B2CF9AE}">
    <vt:i4>3</vt:i4>
  </prop:property>
</prop:Properties>
</file>