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5766" w14:paraId="5585766" w:rsidRDefault="00663B1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3B17" w:rsidP="00663B17" w:rsidR="00663B17">
      <w:pPr>
        <w:pStyle w:val="Bezproreda"/>
      </w:pPr>
      <w:r>
        <w:t xml:space="preserve">    </w:t>
      </w:r>
    </w:p>
    <w:p w:rsidRDefault="00663B17" w:rsidP="00663B17" w:rsidR="00663B17">
      <w:pPr>
        <w:pStyle w:val="Bezproreda"/>
      </w:pPr>
    </w:p>
    <w:p w:rsidRDefault="00663B17" w:rsidP="00663B17" w:rsidR="00AE649C">
      <w:pPr>
        <w:pStyle w:val="Bezproreda"/>
      </w:pPr>
      <w:r>
        <w:t xml:space="preserve">    Republika Hrvatska</w:t>
      </w:r>
    </w:p>
    <w:p w:rsidRDefault="00663B17" w:rsidP="00663B17" w:rsidR="00663B17">
      <w:pPr>
        <w:pStyle w:val="Bezproreda"/>
      </w:pPr>
      <w:r>
        <w:t>Trgovački sud u Bjelovaru</w:t>
      </w:r>
    </w:p>
    <w:p w:rsidRDefault="00663B17" w:rsidP="00663B17" w:rsidR="00663B1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63B17" w:rsidP="00663B17" w:rsidR="00663B17">
      <w:pPr>
        <w:pStyle w:val="Bezproreda"/>
      </w:pPr>
    </w:p>
    <w:p w:rsidRDefault="00663B17" w:rsidP="00663B17" w:rsidR="00663B17">
      <w:pPr>
        <w:pStyle w:val="Bezproreda"/>
        <w:ind w:firstLine="708" w:left="4248"/>
      </w:pPr>
      <w:r>
        <w:t>Poslovni broj: 1 St-127/2018-8</w:t>
      </w:r>
    </w:p>
    <w:p w:rsidRDefault="00663B17" w:rsidP="00663B17" w:rsidR="00663B17">
      <w:pPr>
        <w:pStyle w:val="Bezproreda"/>
      </w:pPr>
    </w:p>
    <w:p w:rsidRDefault="00663B17" w:rsidP="00663B17" w:rsidR="00663B17">
      <w:pPr>
        <w:pStyle w:val="Bezproreda"/>
        <w:jc w:val="center"/>
      </w:pPr>
      <w:r>
        <w:t>U    I M E     R E P U B L I K E        H R V A T S K E</w:t>
      </w:r>
    </w:p>
    <w:p w:rsidRDefault="00663B17" w:rsidP="00663B17" w:rsidR="00663B17">
      <w:pPr>
        <w:pStyle w:val="Bezproreda"/>
      </w:pPr>
    </w:p>
    <w:p w:rsidRDefault="00663B17" w:rsidP="00663B17" w:rsidR="00663B17">
      <w:pPr>
        <w:pStyle w:val="Bezproreda"/>
        <w:jc w:val="center"/>
      </w:pPr>
      <w:r>
        <w:t>R J E Š E N J E</w:t>
      </w:r>
    </w:p>
    <w:p w:rsidRDefault="00663B17" w:rsidP="00663B17" w:rsidR="00663B17">
      <w:pPr>
        <w:pStyle w:val="Bezproreda"/>
      </w:pPr>
    </w:p>
    <w:p w:rsidRDefault="00663B17" w:rsidP="00663B17" w:rsidR="00663B17">
      <w:pPr>
        <w:pStyle w:val="Bezproreda"/>
        <w:ind w:firstLine="708"/>
      </w:pPr>
      <w:r>
        <w:t xml:space="preserve">Trgovački sud u Bjelovaru, po  sucu Branki Pleskalt, u stečajnom predmetu nad Stečajnom masom iza dužnika MB GRADNJA d.o.o. za građenje, trgovinu i usluge, u stečaju, Lukač, Lukač kbr. 24, OIB. 77034590080,  7. lipnja 2018. </w:t>
      </w:r>
    </w:p>
    <w:p w:rsidRDefault="00663B17" w:rsidP="00663B17" w:rsidR="00663B17">
      <w:pPr>
        <w:pStyle w:val="Bezproreda"/>
      </w:pPr>
    </w:p>
    <w:p w:rsidRDefault="00663B17" w:rsidP="00663B17" w:rsidR="00663B17">
      <w:pPr>
        <w:pStyle w:val="Bezproreda"/>
        <w:jc w:val="center"/>
      </w:pPr>
      <w:r>
        <w:t>r i j e š i o      j e</w:t>
      </w:r>
    </w:p>
    <w:p w:rsidRDefault="00663B17" w:rsidP="00663B17" w:rsidR="00663B17">
      <w:pPr>
        <w:pStyle w:val="Bezproreda"/>
      </w:pPr>
    </w:p>
    <w:p w:rsidRDefault="00663B17" w:rsidP="00663B17" w:rsidR="00663B17">
      <w:pPr>
        <w:pStyle w:val="Bezproreda"/>
      </w:pPr>
      <w:r>
        <w:t>Utvrđuju se slijedeće tražbine:</w:t>
      </w:r>
    </w:p>
    <w:p w:rsidRDefault="00663B17" w:rsidP="00663B17" w:rsidR="00663B17">
      <w:pPr>
        <w:pStyle w:val="Bezproreda"/>
      </w:pPr>
    </w:p>
    <w:p w:rsidRDefault="00663B17" w:rsidP="00663B17" w:rsidR="00663B17">
      <w:pPr>
        <w:pStyle w:val="Bezproreda"/>
      </w:pPr>
      <w:r>
        <w:t>II Viši isplatni red</w:t>
      </w:r>
    </w:p>
    <w:p w:rsidRDefault="00663B17" w:rsidP="00663B17" w:rsidR="00663B1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Prijavljeno             Utvrđeno</w:t>
      </w:r>
    </w:p>
    <w:p w:rsidRDefault="00663B17" w:rsidP="00663B17" w:rsidR="00663B17">
      <w:pPr>
        <w:pStyle w:val="Bezproreda"/>
      </w:pPr>
      <w:r>
        <w:t xml:space="preserve">                                                                                                           kn                             </w:t>
      </w:r>
      <w:proofErr w:type="spellStart"/>
      <w:r>
        <w:t>kn</w:t>
      </w:r>
      <w:proofErr w:type="spellEnd"/>
    </w:p>
    <w:p w:rsidRDefault="00663B17" w:rsidP="00663B17" w:rsidR="00663B17">
      <w:pPr>
        <w:pStyle w:val="Bezproreda"/>
      </w:pPr>
    </w:p>
    <w:p w:rsidRDefault="00663B17" w:rsidP="00663B17" w:rsidR="00663B17">
      <w:pPr>
        <w:pStyle w:val="Bezproreda"/>
      </w:pPr>
      <w:r>
        <w:t>1.Republika Hrvatska, Ministarstvo financija</w:t>
      </w:r>
    </w:p>
    <w:p w:rsidRDefault="00663B17" w:rsidP="00663B17" w:rsidR="00663B17">
      <w:pPr>
        <w:pStyle w:val="Bezproreda"/>
      </w:pPr>
      <w:r>
        <w:t xml:space="preserve">   OIB: 18683136487                                                                     564.484,21          564.484,21</w:t>
      </w:r>
    </w:p>
    <w:p w:rsidRDefault="00663B17" w:rsidP="00663B17" w:rsidR="00663B17">
      <w:pPr>
        <w:pStyle w:val="Bezproreda"/>
      </w:pPr>
      <w:bookmarkStart w:name="_GoBack" w:id="0"/>
      <w:bookmarkEnd w:id="0"/>
    </w:p>
    <w:p w:rsidRDefault="00663B17" w:rsidP="00663B17" w:rsidR="00663B17">
      <w:pPr>
        <w:pStyle w:val="Bezproreda"/>
        <w:jc w:val="center"/>
      </w:pPr>
      <w:r>
        <w:t>Obrazloženje</w:t>
      </w:r>
    </w:p>
    <w:p w:rsidRDefault="00663B17" w:rsidP="00663B17" w:rsidR="00663B17">
      <w:pPr>
        <w:pStyle w:val="Bezproreda"/>
      </w:pPr>
    </w:p>
    <w:p w:rsidRDefault="00663B17" w:rsidP="00663B17" w:rsidR="00663B17">
      <w:pPr>
        <w:pStyle w:val="Bezproreda"/>
        <w:ind w:firstLine="708"/>
      </w:pPr>
      <w:r>
        <w:t>Na ispitnom ročištu održanom dana 7.  lipnja  2018. godine ispitane su sve prijavljene tražbine prema svojim iznosima i redu.</w:t>
      </w:r>
    </w:p>
    <w:p w:rsidRDefault="00663B17" w:rsidP="00663B17" w:rsidR="00663B17">
      <w:pPr>
        <w:pStyle w:val="Bezproreda"/>
      </w:pPr>
    </w:p>
    <w:p w:rsidRDefault="00663B17" w:rsidP="00663B17" w:rsidR="00663B17">
      <w:pPr>
        <w:pStyle w:val="Bezproreda"/>
        <w:ind w:firstLine="708"/>
      </w:pPr>
      <w:r>
        <w:t>Stečajni sudac sastavio je sukladno članku 264.  Stečajnog zakona (NN br. 44/96, 29/99, 123/03, 82/06. i 116/10 dalje SZ),  tablicu ispitanih tražbina u koju su za svaku prijavljenu tražbinu uneseni podaci u kojoj mjeri je tražbina utvrđena prema svom iznosu i svom redu.</w:t>
      </w:r>
    </w:p>
    <w:p w:rsidRDefault="00663B17" w:rsidP="00663B17" w:rsidR="00663B17">
      <w:pPr>
        <w:pStyle w:val="Bezproreda"/>
      </w:pPr>
    </w:p>
    <w:p w:rsidRDefault="00663B17" w:rsidP="00663B17" w:rsidR="00663B17">
      <w:pPr>
        <w:pStyle w:val="Bezproreda"/>
        <w:ind w:firstLine="708"/>
      </w:pPr>
      <w:r>
        <w:t>Tražbine koje stečajni upravitelj nije osporio a nije ih osporio niti koji od nazočnih stečajnih vjerovnika, temeljem odredbe članka 263.  Stečajnog zakona utvrđene su u cijelosti.</w:t>
      </w:r>
    </w:p>
    <w:p w:rsidRDefault="00663B17" w:rsidP="00663B17" w:rsidR="00663B17">
      <w:pPr>
        <w:pStyle w:val="Bezproreda"/>
      </w:pPr>
    </w:p>
    <w:p w:rsidRDefault="00663B17" w:rsidP="00663B17" w:rsidR="00663B17">
      <w:pPr>
        <w:pStyle w:val="Bezproreda"/>
        <w:ind w:firstLine="708"/>
      </w:pPr>
      <w:r>
        <w:t>Zbog navedenog riješeno je kao u izreci.</w:t>
      </w:r>
    </w:p>
    <w:p w:rsidRDefault="00663B17" w:rsidP="00663B17" w:rsidR="00663B17">
      <w:pPr>
        <w:pStyle w:val="Bezproreda"/>
      </w:pPr>
    </w:p>
    <w:p w:rsidRDefault="00663B17" w:rsidP="00663B17" w:rsidR="00663B17">
      <w:pPr>
        <w:pStyle w:val="Bezproreda"/>
        <w:ind w:firstLine="708"/>
      </w:pPr>
      <w:r>
        <w:t xml:space="preserve">U Bjelovaru 7. lipnja 2018. </w:t>
      </w:r>
    </w:p>
    <w:p w:rsidRDefault="00663B17" w:rsidP="00663B17" w:rsidR="00663B17">
      <w:pPr>
        <w:pStyle w:val="Bezproreda"/>
        <w:ind w:firstLine="708" w:left="4956"/>
      </w:pPr>
      <w:r>
        <w:t xml:space="preserve"> S u d a c</w:t>
      </w:r>
    </w:p>
    <w:p w:rsidRDefault="00663B17" w:rsidP="00663B17" w:rsidR="00663B17">
      <w:pPr>
        <w:pStyle w:val="Bezproreda"/>
      </w:pPr>
      <w:r>
        <w:t xml:space="preserve">                                                                                            Branka Pleskalt  v.r.</w:t>
      </w:r>
    </w:p>
    <w:p w:rsidRDefault="00663B17" w:rsidP="00663B17" w:rsidR="00663B17">
      <w:pPr>
        <w:pStyle w:val="Bezproreda"/>
      </w:pPr>
    </w:p>
    <w:p w:rsidRDefault="00663B17" w:rsidP="00663B17" w:rsidR="00663B1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Za točnost </w:t>
      </w:r>
      <w:proofErr w:type="spellStart"/>
      <w:r>
        <w:t>otpravka</w:t>
      </w:r>
      <w:proofErr w:type="spellEnd"/>
      <w:r>
        <w:t>-ovlašteni službenik</w:t>
      </w:r>
    </w:p>
    <w:p w:rsidRDefault="00663B17" w:rsidP="00663B17" w:rsidR="00663B1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Vesna Dragišić</w:t>
      </w:r>
    </w:p>
    <w:p w:rsidRDefault="00663B17" w:rsidP="00663B17" w:rsidR="00663B17">
      <w:pPr>
        <w:pStyle w:val="Bezproreda"/>
      </w:pPr>
    </w:p>
    <w:p w:rsidRDefault="00663B17" w:rsidP="00663B17" w:rsidR="00663B17">
      <w:pPr>
        <w:pStyle w:val="Bezproreda"/>
      </w:pPr>
    </w:p>
    <w:p w:rsidRDefault="00663B17" w:rsidP="00663B17" w:rsidR="00663B17">
      <w:pPr>
        <w:pStyle w:val="Bezproreda"/>
        <w:ind w:firstLine="708"/>
      </w:pPr>
      <w:r>
        <w:t xml:space="preserve">Pouka o pravnom lijeku: protiv ovog rješenja pravo na žalbu ima stečajni upravitelj i svaki vjerovnik u dijelu koji se tiče njegove prijavljene tražbine odnosno tražbine koju je osporio (čl. 265. st. 3. Stečajnog zakona). Rok za žalbu iznosi 8 dana računajući od dana dostave pisanog </w:t>
      </w:r>
      <w:proofErr w:type="spellStart"/>
      <w:r>
        <w:t>otpravka</w:t>
      </w:r>
      <w:proofErr w:type="spellEnd"/>
      <w:r>
        <w:t>, odnosno izvatka iz rješenja. Žalba se podnosi ovome sudu u dva primjerka.</w:t>
      </w:r>
    </w:p>
    <w:p w:rsidRDefault="00663B17" w:rsidP="00663B17" w:rsidR="00663B1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63B1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00074"/>
      <w:docPartObj>
        <w:docPartGallery w:val="Page Numbers (Top of Page)"/>
        <w:docPartUnique/>
      </w:docPartObj>
    </w:sdtPr>
    <w:sdtContent>
      <w:p w:rsidRDefault="00663B17" w:rsidR="00663B1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63B17" w:rsidR="008333A9">
    <w:pPr>
      <w:pStyle w:val="Zaglavlje"/>
    </w:pPr>
    <w:r>
      <w:t>Poslovni broj: 1 St-127/2018-8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3B17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410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St-127/2018-8</izvorni_sadrzaj>
    <derivirana_varijabla naziv="DomainObject.Oznaka_1">St-127/2018-8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St-127/2018</izvorni_sadrzaj>
    <derivirana_varijabla naziv="DomainObject.Predmet.OznakaBroj_1">St-127/2018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MB GRADNJA društvo s ograničenom odgovornošću za građenje, trgovinu i usluge u stečaju</izvorni_sadrzaj>
    <derivirana_varijabla naziv="DomainObject.Predmet.ProtustrankaFormated_1">  Stečajna masa iza MB GRADNJA društvo s ograničenom odgovornošću za građenje, trgovinu i usluge u stečaju</derivirana_varijabla>
  </DomainObject.Predmet.ProtustrankaFormated>
  <DomainObject.Predmet.ProtustrankaFormatedOIB>
    <izvorni_sadrzaj>  Stečajna masa iza MB GRADNJA društvo s ograničenom odgovornošću za građenje, trgovinu i usluge u stečaju, OIB 77034590080</izvorni_sadrzaj>
    <derivirana_varijabla naziv="DomainObject.Predmet.ProtustrankaFormatedOIB_1">  Stečajna masa iza MB GRADNJA društvo s ograničenom odgovornošću za građenje, trgovinu i usluge u stečaju, OIB 77034590080</derivirana_varijabla>
  </DomainObject.Predmet.ProtustrankaFormatedOIB>
  <DomainObject.Predmet.ProtustrankaFormatedWithAdress>
    <izvorni_sadrzaj> Stečajna masa iza MB GRADNJA društvo s ograničenom odgovornošću za građenje, trgovinu i usluge u stečaju, Lukač 24, 33406 Lukač</izvorni_sadrzaj>
    <derivirana_varijabla naziv="DomainObject.Predmet.ProtustrankaFormatedWithAdress_1"> Stečajna masa iza MB GRADNJA društvo s ograničenom odgovornošću za građenje, trgovinu i usluge u stečaju, Lukač 24, 33406 Lukač</derivirana_varijabla>
  </DomainObject.Predmet.ProtustrankaFormatedWithAdress>
  <DomainObject.Predmet.ProtustrankaFormatedWithAdressOIB>
    <izvorni_sadrzaj> Stečajna masa iza MB GRADNJA društvo s ograničenom odgovornošću za građenje, trgovinu i usluge u stečaju, OIB 77034590080, Lukač 24, 33406 Lukač</izvorni_sadrzaj>
    <derivirana_varijabla naziv="DomainObject.Predmet.ProtustrankaFormatedWithAdressOIB_1"> Stečajna masa iza MB GRADNJA društvo s ograničenom odgovornošću za građenje, trgovinu i usluge u stečaju, OIB 77034590080, Lukač 24, 33406 Lukač</derivirana_varijabla>
  </DomainObject.Predmet.ProtustrankaFormatedWithAdressOIB>
  <DomainObject.Predmet.ProtustrankaWithAdress>
    <izvorni_sadrzaj>Stečajna masa iza MB GRADNJA društvo s ograničenom odgovornošću za građenje, trgovinu i usluge u stečaju Lukač 24, 33406 Lukač</izvorni_sadrzaj>
    <derivirana_varijabla naziv="DomainObject.Predmet.ProtustrankaWithAdress_1">Stečajna masa iza MB GRADNJA društvo s ograničenom odgovornošću za građenje, trgovinu i usluge u stečaju Lukač 24, 33406 Lukač</derivirana_varijabla>
  </DomainObject.Predmet.ProtustrankaWithAdress>
  <DomainObject.Predmet.ProtustrankaWithAdressOIB>
    <izvorni_sadrzaj>Stečajna masa iza MB GRADNJA društvo s ograničenom odgovornošću za građenje, trgovinu i usluge u stečaju, OIB 77034590080, Lukač 24, 33406 Lukač</izvorni_sadrzaj>
    <derivirana_varijabla naziv="DomainObject.Predmet.ProtustrankaWithAdressOIB_1">Stečajna masa iza MB GRADNJA društvo s ograničenom odgovornošću za građenje, trgovinu i usluge u stečaju, OIB 77034590080, Lukač 24, 33406 Lukač</derivirana_varijabla>
  </DomainObject.Predmet.ProtustrankaWithAdressOIB>
  <DomainObject.Predmet.ProtustrankaNazivFormated>
    <izvorni_sadrzaj>Stečajna masa iza MB GRADNJA društvo s ograničenom odgovornošću za građenje, trgovinu i usluge u stečaju</izvorni_sadrzaj>
    <derivirana_varijabla naziv="DomainObject.Predmet.ProtustrankaNazivFormated_1">Stečajna masa iza MB GRADNJA društvo s ograničenom odgovornošću za građenje, trgovinu i usluge u stečaju</derivirana_varijabla>
  </DomainObject.Predmet.ProtustrankaNazivFormated>
  <DomainObject.Predmet.ProtustrankaNazivFormatedOIB>
    <izvorni_sadrzaj>Stečajna masa iza MB GRADNJA društvo s ograničenom odgovornošću za građenje, trgovinu i usluge u stečaju, OIB 77034590080</izvorni_sadrzaj>
    <derivirana_varijabla naziv="DomainObject.Predmet.ProtustrankaNazivFormatedOIB_1">Stečajna masa iza MB GRADNJA društvo s ograničenom odgovornošću za građenje, trgovinu i usluge u stečaju, OIB 77034590080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iza MB GRADNJA društvo s ograničenom odgovornošću za građenje, trgovinu i usluge u stečaju</item>
    </izvorni_sadrzaj>
    <derivirana_varijabla naziv="DomainObject.Predmet.ProtuStrankaListFormated_1">
      <item>Stečajna masa iza MB GRADNJA društvo s ograničenom odgovornošću za građenje, trgovinu i usluge u stečaju</item>
    </derivirana_varijabla>
  </DomainObject.Predmet.ProtuStrankaListFormated>
  <DomainObject.Predmet.ProtuStrankaListFormatedOIB>
    <izvorni_sadrzaj>
      <item>Stečajna masa iza MB GRADNJA društvo s ograničenom odgovornošću za građenje, trgovinu i usluge u stečaju, OIB 77034590080</item>
    </izvorni_sadrzaj>
    <derivirana_varijabla naziv="DomainObject.Predmet.ProtuStrankaListFormatedOIB_1">
      <item>Stečajna masa iza MB GRADNJA društvo s ograničenom odgovornošću za građenje, trgovinu i usluge u stečaju, OIB 77034590080</item>
    </derivirana_varijabla>
  </DomainObject.Predmet.ProtuStrankaListFormatedOIB>
  <DomainObject.Predmet.ProtuStrankaListFormatedWithAdress>
    <izvorni_sadrzaj>
      <item>Stečajna masa iza MB GRADNJA društvo s ograničenom odgovornošću za građenje, trgovinu i usluge u stečaju, Lukač 24, 33406 Lukač</item>
    </izvorni_sadrzaj>
    <derivirana_varijabla naziv="DomainObject.Predmet.ProtuStrankaListFormatedWithAdress_1">
      <item>Stečajna masa iza MB GRADNJA društvo s ograničenom odgovornošću za građenje, trgovinu i usluge u stečaju, Lukač 24, 33406 Lukač</item>
    </derivirana_varijabla>
  </DomainObject.Predmet.ProtuStrankaListFormatedWithAdress>
  <DomainObject.Predmet.ProtuStrankaListFormatedWithAdressOIB>
    <izvorni_sadrzaj>
      <item>Stečajna masa iza MB GRADNJA društvo s ograničenom odgovornošću za građenje, trgovinu i usluge u stečaju, OIB 77034590080, Lukač 24, 33406 Lukač</item>
    </izvorni_sadrzaj>
    <derivirana_varijabla naziv="DomainObject.Predmet.ProtuStrankaListFormatedWithAdressOIB_1">
      <item>Stečajna masa iza MB GRADNJA društvo s ograničenom odgovornošću za građenje, trgovinu i usluge u stečaju, OIB 77034590080, Lukač 24, 33406 Lukač</item>
    </derivirana_varijabla>
  </DomainObject.Predmet.ProtuStrankaListFormatedWithAdressOIB>
  <DomainObject.Predmet.ProtuStrankaListNazivFormated>
    <izvorni_sadrzaj>
      <item>Stečajna masa iza MB GRADNJA društvo s ograničenom odgovornošću za građenje, trgovinu i usluge u stečaju</item>
    </izvorni_sadrzaj>
    <derivirana_varijabla naziv="DomainObject.Predmet.ProtuStrankaListNazivFormated_1">
      <item>Stečajna masa iza MB GRADNJA društvo s ograničenom odgovornošću za građenje, trgovinu i usluge u stečaju</item>
    </derivirana_varijabla>
  </DomainObject.Predmet.ProtuStrankaListNazivFormated>
  <DomainObject.Predmet.ProtuStrankaListNazivFormatedOIB>
    <izvorni_sadrzaj>
      <item>Stečajna masa iza MB GRADNJA društvo s ograničenom odgovornošću za građenje, trgovinu i usluge u stečaju, OIB 77034590080</item>
    </izvorni_sadrzaj>
    <derivirana_varijabla naziv="DomainObject.Predmet.ProtuStrankaListNazivFormatedOIB_1">
      <item>Stečajna masa iza MB GRADNJA društvo s ograničenom odgovornošću za građenje, trgovinu i usluge u stečaju, OIB 77034590080</item>
    </derivirana_varijabla>
  </DomainObject.Predmet.ProtuStrankaListNazivFormatedOIB>
  <DomainObject.Predmet.OstaliListFormated>
    <izvorni_sadrzaj>
      <item>Mile Bašić</item>
      <item>Vesna Jakovljević</item>
      <item>Općinski sud u Zadru, Zemljišnoknjižni odjel</item>
    </izvorni_sadrzaj>
    <derivirana_varijabla naziv="DomainObject.Predmet.OstaliListFormated_1">
      <item>Mile Bašić</item>
      <item>Vesna Jakovljević</item>
      <item>Općinski sud u Zadru, Zemljišnoknjižni odjel</item>
    </derivirana_varijabla>
  </DomainObject.Predmet.OstaliListFormated>
  <DomainObject.Predmet.OstaliListFormatedOIB>
    <izvorni_sadrzaj>
      <item>Mile Bašić, OIB 64103616732</item>
      <item>Vesna Jakovljević, OIB 23726603384</item>
      <item>Općinski sud u Zadru, Zemljišnoknjižni odjel</item>
    </izvorni_sadrzaj>
    <derivirana_varijabla naziv="DomainObject.Predmet.OstaliListFormatedOIB_1">
      <item>Mile Bašić, OIB 64103616732</item>
      <item>Vesna Jakovljević, OIB 23726603384</item>
      <item>Općinski sud u Zadru, Zemljišnoknjižni odjel</item>
    </derivirana_varijabla>
  </DomainObject.Predmet.OstaliListFormatedOIB>
  <DomainObject.Predmet.OstaliListFormatedWithAdress>
    <izvorni_sadrzaj>
      <item>Mile Bašić, M. Trnine 16., 43000 Bjelovar</item>
      <item>Vesna Jakovljević, Brune Bušića 2a, 43000 Bjelovar</item>
      <item>Općinski sud u Zadru, Zemljišnoknjižni odjel, ., 23000 Zadar</item>
    </izvorni_sadrzaj>
    <derivirana_varijabla naziv="DomainObject.Predmet.OstaliListFormatedWithAdress_1">
      <item>Mile Bašić, M. Trnine 16., 43000 Bjelovar</item>
      <item>Vesna Jakovljević, Brune Bušića 2a, 43000 Bjelovar</item>
      <item>Općinski sud u Zadru, Zemljišnoknjižni odjel, ., 23000 Zadar</item>
    </derivirana_varijabla>
  </DomainObject.Predmet.OstaliListFormatedWithAdress>
  <DomainObject.Predmet.OstaliListFormatedWithAdressOIB>
    <izvorni_sadrzaj>
      <item>Mile Bašić, OIB 64103616732, M. Trnine 16., 43000 Bjelovar</item>
      <item>Vesna Jakovljević, OIB 23726603384, Brune Bušića 2a, 43000 Bjelovar</item>
      <item>Općinski sud u Zadru, Zemljišnoknjižni odjel, ., 23000 Zadar</item>
    </izvorni_sadrzaj>
    <derivirana_varijabla naziv="DomainObject.Predmet.OstaliListFormatedWithAdressOIB_1">
      <item>Mile Bašić, OIB 64103616732, M. Trnine 16., 43000 Bjelovar</item>
      <item>Vesna Jakovljević, OIB 23726603384, Brune Bušića 2a, 43000 Bjelovar</item>
      <item>Općinski sud u Zadru, Zemljišnoknjižni odjel, ., 23000 Zadar</item>
    </derivirana_varijabla>
  </DomainObject.Predmet.OstaliListFormatedWithAdressOIB>
  <DomainObject.Predmet.OstaliListNazivFormated>
    <izvorni_sadrzaj>
      <item>Mile Bašić</item>
      <item>Vesna Jakovljević</item>
      <item>Općinski sud u Zadru, Zemljišnoknjižni odjel</item>
    </izvorni_sadrzaj>
    <derivirana_varijabla naziv="DomainObject.Predmet.OstaliListNazivFormated_1">
      <item>Mile Bašić</item>
      <item>Vesna Jakovljević</item>
      <item>Općinski sud u Zadru, Zemljišnoknjižni odjel</item>
    </derivirana_varijabla>
  </DomainObject.Predmet.OstaliListNazivFormated>
  <DomainObject.Predmet.OstaliListNazivFormatedOIB>
    <izvorni_sadrzaj>
      <item>Mile Bašić, OIB 64103616732</item>
      <item>Vesna Jakovljević, OIB 23726603384</item>
      <item>Općinski sud u Zadru, Zemljišnoknjižni odjel</item>
    </izvorni_sadrzaj>
    <derivirana_varijabla naziv="DomainObject.Predmet.OstaliListNazivFormatedOIB_1">
      <item>Mile Bašić, OIB 64103616732</item>
      <item>Vesna Jakovljević, OIB 23726603384</item>
      <item>Općinski sud u Zadru,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St-127/2018-8</izvorni_sadrzaj>
    <derivirana_varijabla naziv="DomainObject.PoslovniBrojDokumenta_1">St-127/2018-8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iza MB GRADNJA društvo s ograničenom odgovornošću za građenje, trgovinu i usluge u stečaju</izvorni_sadrzaj>
    <derivirana_varijabla naziv="DomainObject.Predmet.ProtustrankaIDrugi_1">Stečajna masa iza MB GRADNJA društvo s ograničenom odgovornošću za građenje, trgovinu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Stečajna masa iza MB GRADNJA društvo s ograničenom odgovornošću za građenje, trgovinu i usluge u stečaju, OIB 77034590080, Lukač 24, 33406 Lukač</izvorni_sadrzaj>
    <derivirana_varijabla naziv="DomainObject.Predmet.ProtustrankaIDrugiAdressOIB_1">Stečajna masa iza MB GRADNJA društvo s ograničenom odgovornošću za građenje, trgovinu i usluge u stečaju, OIB 77034590080, Lukač 24, 33406 Lukač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Bašić</item>
      <item>Vesna Jakovljević</item>
      <item>REPUBLIKA HRVATSKA</item>
      <item>Stečajna masa iza MB GRADNJA društvo s ograničenom odgovornošću za građenje, trgovinu i usluge u stečaju</item>
      <item>Općinski sud u Zadru, Zemljišnoknjižni odjel</item>
    </izvorni_sadrzaj>
    <derivirana_varijabla naziv="DomainObject.Predmet.SudioniciListNaziv_1">
      <item>Mile Bašić</item>
      <item>Vesna Jakovljević</item>
      <item>REPUBLIKA HRVATSKA</item>
      <item>Stečajna masa iza MB GRADNJA društvo s ograničenom odgovornošću za građenje, trgovinu i usluge u stečaju</item>
      <item>Općinski sud u Zadru, Zemljišnoknjižni odjel</item>
    </derivirana_varijabla>
  </DomainObject.Predmet.SudioniciListNaziv>
  <DomainObject.Predmet.SudioniciListAdressOIB>
    <izvorni_sadrzaj>
      <item>Mile Bašić, OIB 64103616732, M. Trnine 16.,43000 Bjelovar</item>
      <item>Vesna Jakovljević, OIB 23726603384, Brune Bušića 2a,43000 Bjelovar</item>
      <item>REPUBLIKA HRVATSKA, OIB 52634238587</item>
      <item>Stečajna masa iza MB GRADNJA društvo s ograničenom odgovornošću za građenje, trgovinu i usluge u stečaju, OIB 77034590080, Lukač 24,33406 Lukač</item>
      <item>Općinski sud u Zadru, Zemljišnoknjižni odjel, .,23000 Zadar</item>
    </izvorni_sadrzaj>
    <derivirana_varijabla naziv="DomainObject.Predmet.SudioniciListAdressOIB_1">
      <item>Mile Bašić, OIB 64103616732, M. Trnine 16.,43000 Bjelovar</item>
      <item>Vesna Jakovljević, OIB 23726603384, Brune Bušića 2a,43000 Bjelovar</item>
      <item>REPUBLIKA HRVATSKA, OIB 52634238587</item>
      <item>Stečajna masa iza MB GRADNJA društvo s ograničenom odgovornošću za građenje, trgovinu i usluge u stečaju, OIB 77034590080, Lukač 24,33406 Lukač</item>
      <item>Općinski sud u Zadru, Zemljišnoknjižni odjel, .,23000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74CB64-0084-4C16-B5E5-252051E56C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1396</properties:Characters>
  <properties:Lines>57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2018-06-07T10:51:00Z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St-127/2018-8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