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4bec" w14:paraId="4434be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B83705">
        <w:rPr>
          <w:b/>
        </w:rPr>
        <w:t>Broj: 7/St-5</w:t>
      </w:r>
      <w:r w:rsidR="008B28A4">
        <w:rPr>
          <w:b/>
        </w:rPr>
        <w:t>1</w:t>
      </w:r>
      <w:r w:rsidR="00B83705">
        <w:rPr>
          <w:b/>
        </w:rPr>
        <w:t>0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B83705">
        <w:rPr>
          <w:b/>
        </w:rPr>
        <w:t>2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B83705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8B28A4">
        <w:t>INSTALACIJE SOKIĆ j.</w:t>
      </w:r>
      <w:r w:rsidR="00B83705">
        <w:t xml:space="preserve">d.o.o. </w:t>
      </w:r>
      <w:r w:rsidR="008B28A4">
        <w:t>za građenje, trgovinu i usluge</w:t>
      </w:r>
      <w:r w:rsidR="008C556E">
        <w:t>,</w:t>
      </w:r>
      <w:r w:rsidR="00C7165D">
        <w:t xml:space="preserve"> skraćena tvrtka: </w:t>
      </w:r>
      <w:r w:rsidR="008B28A4" w:rsidRPr="008B28A4">
        <w:t>INSTALACIJE SOKIĆ j.d.o.o</w:t>
      </w:r>
      <w:r w:rsidR="008B28A4">
        <w:t>, Nova Gradiška, Ljudevita Posavskog 6</w:t>
      </w:r>
      <w:r w:rsidR="00C7165D">
        <w:t xml:space="preserve"> OIB: </w:t>
      </w:r>
      <w:r w:rsidR="008B28A4">
        <w:t>24905715273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83705">
        <w:t>16</w:t>
      </w:r>
      <w:r w:rsidR="00FE4523">
        <w:t xml:space="preserve">. </w:t>
      </w:r>
      <w:r w:rsidR="00B83705">
        <w:t>svibnja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8B28A4" w:rsidRPr="008B28A4">
        <w:t>INSTALACIJE SOKIĆ j.d.o.o. za građenje, trgovinu i usluge, skraćena tvrtka: INSTALACIJE SOKIĆ j.d.o.o, Nova Gradiška, Ljudevita Posavskog 6 OIB: 24905715273</w:t>
      </w:r>
      <w:r w:rsidR="00067508">
        <w:t xml:space="preserve">, </w:t>
      </w:r>
      <w:r w:rsidR="00B76165">
        <w:t xml:space="preserve">iznosi </w:t>
      </w:r>
      <w:r w:rsidR="008B28A4">
        <w:t>23.916,73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8B28A4">
        <w:t xml:space="preserve">član uprave </w:t>
      </w:r>
      <w:r w:rsidR="001F1957">
        <w:t xml:space="preserve">dužnika </w:t>
      </w:r>
      <w:r w:rsidR="008B28A4">
        <w:t>Tomislav Sokić iz Nove Gradiške</w:t>
      </w:r>
      <w:r w:rsidR="00C7165D">
        <w:t>,</w:t>
      </w:r>
      <w:r w:rsidR="00B83705">
        <w:t xml:space="preserve"> </w:t>
      </w:r>
      <w:r w:rsidR="008B28A4">
        <w:t>Ljudevita Posavskog 6</w:t>
      </w:r>
      <w:r w:rsidR="00C7165D">
        <w:t xml:space="preserve">, OIB: </w:t>
      </w:r>
      <w:r w:rsidR="008B28A4">
        <w:t>04471804612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8140E9">
        <w:rPr>
          <w:b/>
        </w:rPr>
        <w:t>5</w:t>
      </w:r>
      <w:r w:rsidR="008B28A4">
        <w:rPr>
          <w:b/>
        </w:rPr>
        <w:t>1</w:t>
      </w:r>
      <w:r w:rsidR="008140E9">
        <w:rPr>
          <w:b/>
        </w:rPr>
        <w:t>0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8140E9">
        <w:t>Slavonskom Brodu,16</w:t>
      </w:r>
      <w:r w:rsidR="00FE4523">
        <w:t>.</w:t>
      </w:r>
      <w:r w:rsidR="008140E9">
        <w:t xml:space="preserve"> svibnja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D62" w:rsidR="00896D62">
      <w:r>
        <w:separator/>
      </w:r>
    </w:p>
  </w:endnote>
  <w:endnote w:id="0" w:type="continuationSeparator">
    <w:p w:rsidRDefault="00896D62" w:rsidR="00896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D62" w:rsidR="00896D62">
      <w:r>
        <w:separator/>
      </w:r>
    </w:p>
  </w:footnote>
  <w:footnote w:id="0" w:type="continuationSeparator">
    <w:p w:rsidRDefault="00896D62" w:rsidR="00896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335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0AB7"/>
    <w:rsid w:val="00644281"/>
    <w:rsid w:val="00645390"/>
    <w:rsid w:val="00647C41"/>
    <w:rsid w:val="00652724"/>
    <w:rsid w:val="00666402"/>
    <w:rsid w:val="0066706D"/>
    <w:rsid w:val="00671125"/>
    <w:rsid w:val="00674936"/>
    <w:rsid w:val="006915E3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40E9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96D62"/>
    <w:rsid w:val="008A224F"/>
    <w:rsid w:val="008A6156"/>
    <w:rsid w:val="008A66B9"/>
    <w:rsid w:val="008A786C"/>
    <w:rsid w:val="008B0E56"/>
    <w:rsid w:val="008B28A4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3705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3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3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23916.73</izvorni_sadrzaj>
    <derivirana_varijabla naziv="DomainObject.Predmet.InicijalnaVrijednost_1">23916.73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.st.1 SZ</izvorni_sadrzaj>
    <derivirana_varijabla naziv="DomainObject.Predmet.PrimjedbaSuca_1">čl.429 .st.1 SZ</derivirana_varijabla>
  </DomainObject.Predmet.PrimjedbaSuca>
  <DomainObject.Predmet.ProtustrankaFormated>
    <izvorni_sadrzaj>  INSTALACIJE SOKIĆ j.d.o.o. za građenje, trgovinu i usluge</izvorni_sadrzaj>
    <derivirana_varijabla naziv="DomainObject.Predmet.ProtustrankaFormated_1">  INSTALACIJE SOKIĆ j.d.o.o. za građenje, trgovinu i usluge</derivirana_varijabla>
  </DomainObject.Predmet.ProtustrankaFormated>
  <DomainObject.Predmet.ProtustrankaFormatedOIB>
    <izvorni_sadrzaj>  INSTALACIJE SOKIĆ j.d.o.o. za građenje, trgovinu i usluge, OIB 24905715273</izvorni_sadrzaj>
    <derivirana_varijabla naziv="DomainObject.Predmet.ProtustrankaFormatedOIB_1">  INSTALACIJE SOKIĆ j.d.o.o. za građenje, trgovinu i usluge, OIB 24905715273</derivirana_varijabla>
  </DomainObject.Predmet.ProtustrankaFormatedOIB>
  <DomainObject.Predmet.ProtustrankaFormatedWithAdress>
    <izvorni_sadrzaj> INSTALACIJE SOKIĆ j.d.o.o. za građenje, trgovinu i usluge, Ljudevita Posavskog 6, 35400 Nova Gradiška</izvorni_sadrzaj>
    <derivirana_varijabla naziv="DomainObject.Predmet.ProtustrankaFormatedWithAdress_1"> INSTALACIJE SOKIĆ j.d.o.o. za građenje, trgovinu i usluge, Ljudevita Posavskog 6, 35400 Nova Gradiška</derivirana_varijabla>
  </DomainObject.Predmet.ProtustrankaFormatedWithAdress>
  <DomainObject.Predmet.ProtustrankaFormatedWithAdressOIB>
    <izvorni_sadrzaj> INSTALACIJE SOKIĆ j.d.o.o. za građenje, trgovinu i usluge, OIB 24905715273, Ljudevita Posavskog 6, 35400 Nova Gradiška</izvorni_sadrzaj>
    <derivirana_varijabla naziv="DomainObject.Predmet.ProtustrankaFormatedWithAdressOIB_1"> INSTALACIJE SOKIĆ j.d.o.o. za građenje, trgovinu i usluge, OIB 24905715273, Ljudevita Posavskog 6, 35400 Nova Gradiška</derivirana_varijabla>
  </DomainObject.Predmet.ProtustrankaFormatedWithAdressOIB>
  <DomainObject.Predmet.ProtustrankaWithAdress>
    <izvorni_sadrzaj>INSTALACIJE SOKIĆ j.d.o.o. za građenje, trgovinu i usluge Ljudevita Posavskog 6, 35400 Nova Gradiška</izvorni_sadrzaj>
    <derivirana_varijabla naziv="DomainObject.Predmet.ProtustrankaWithAdress_1">INSTALACIJE SOKIĆ j.d.o.o. za građenje, trgovinu i usluge Ljudevita Posavskog 6, 35400 Nova Gradiška</derivirana_varijabla>
  </DomainObject.Predmet.ProtustrankaWithAdress>
  <DomainObject.Predmet.ProtustrankaWithAdressOIB>
    <izvorni_sadrzaj>INSTALACIJE SOKIĆ j.d.o.o. za građenje, trgovinu i usluge, OIB 24905715273, Ljudevita Posavskog 6, 35400 Nova Gradiška</izvorni_sadrzaj>
    <derivirana_varijabla naziv="DomainObject.Predmet.ProtustrankaWithAdressOIB_1">INSTALACIJE SOKIĆ j.d.o.o. za građenje, trgovinu i usluge, OIB 24905715273, Ljudevita Posavskog 6, 35400 Nova Gradiška</derivirana_varijabla>
  </DomainObject.Predmet.ProtustrankaWithAdressOIB>
  <DomainObject.Predmet.ProtustrankaNazivFormated>
    <izvorni_sadrzaj>INSTALACIJE SOKIĆ j.d.o.o. za građenje, trgovinu i usluge</izvorni_sadrzaj>
    <derivirana_varijabla naziv="DomainObject.Predmet.ProtustrankaNazivFormated_1">INSTALACIJE SOKIĆ j.d.o.o. za građenje, trgovinu i usluge</derivirana_varijabla>
  </DomainObject.Predmet.ProtustrankaNazivFormated>
  <DomainObject.Predmet.ProtustrankaNazivFormatedOIB>
    <izvorni_sadrzaj>INSTALACIJE SOKIĆ j.d.o.o. za građenje, trgovinu i usluge, OIB 24905715273</izvorni_sadrzaj>
    <derivirana_varijabla naziv="DomainObject.Predmet.ProtustrankaNazivFormatedOIB_1">INSTALACIJE SOKIĆ j.d.o.o. za građenje, trgovinu i usluge, OIB 24905715273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INSTALACIJE SOKIĆ j.d.o.o. za građenje, trgovinu i usluge</item>
    </izvorni_sadrzaj>
    <derivirana_varijabla naziv="DomainObject.Predmet.ProtuStrankaListFormated_1">
      <item>INSTALACIJE SOKIĆ j.d.o.o. za građenje, trgovinu i usluge</item>
    </derivirana_varijabla>
  </DomainObject.Predmet.ProtuStrankaListFormated>
  <DomainObject.Predmet.ProtuStrankaListFormatedOIB>
    <izvorni_sadrzaj>
      <item>INSTALACIJE SOKIĆ j.d.o.o. za građenje, trgovinu i usluge, OIB 24905715273</item>
    </izvorni_sadrzaj>
    <derivirana_varijabla naziv="DomainObject.Predmet.ProtuStrankaListFormatedOIB_1">
      <item>INSTALACIJE SOKIĆ j.d.o.o. za građenje, trgovinu i usluge, OIB 24905715273</item>
    </derivirana_varijabla>
  </DomainObject.Predmet.ProtuStrankaListFormatedOIB>
  <DomainObject.Predmet.ProtuStrankaListFormatedWithAdress>
    <izvorni_sadrzaj>
      <item>INSTALACIJE SOKIĆ j.d.o.o. za građenje, trgovinu i usluge, Ljudevita Posavskog 6, 35400 Nova Gradiška</item>
    </izvorni_sadrzaj>
    <derivirana_varijabla naziv="DomainObject.Predmet.ProtuStrankaListFormatedWithAdress_1">
      <item>INSTALACIJE SOKIĆ j.d.o.o. za građenje, trgovinu i usluge, Ljudevita Posavskog 6, 35400 Nova Gradiška</item>
    </derivirana_varijabla>
  </DomainObject.Predmet.ProtuStrankaListFormatedWithAdress>
  <DomainObject.Predmet.ProtuStrankaListFormatedWithAdressOIB>
    <izvorni_sadrzaj>
      <item>INSTALACIJE SOKIĆ j.d.o.o. za građenje, trgovinu i usluge, OIB 24905715273, Ljudevita Posavskog 6, 35400 Nova Gradiška</item>
    </izvorni_sadrzaj>
    <derivirana_varijabla naziv="DomainObject.Predmet.ProtuStrankaListFormatedWithAdressOIB_1">
      <item>INSTALACIJE SOKIĆ j.d.o.o. za građenje, trgovinu i usluge, OIB 24905715273, Ljudevita Posavskog 6, 35400 Nova Gradiška</item>
    </derivirana_varijabla>
  </DomainObject.Predmet.ProtuStrankaListFormatedWithAdressOIB>
  <DomainObject.Predmet.ProtuStrankaListNazivFormated>
    <izvorni_sadrzaj>
      <item>INSTALACIJE SOKIĆ j.d.o.o. za građenje, trgovinu i usluge</item>
    </izvorni_sadrzaj>
    <derivirana_varijabla naziv="DomainObject.Predmet.ProtuStrankaListNazivFormated_1">
      <item>INSTALACIJE SOKIĆ j.d.o.o. za građenje, trgovinu i usluge</item>
    </derivirana_varijabla>
  </DomainObject.Predmet.ProtuStrankaListNazivFormated>
  <DomainObject.Predmet.ProtuStrankaListNazivFormatedOIB>
    <izvorni_sadrzaj>
      <item>INSTALACIJE SOKIĆ j.d.o.o. za građenje, trgovinu i usluge, OIB 24905715273</item>
    </izvorni_sadrzaj>
    <derivirana_varijabla naziv="DomainObject.Predmet.ProtuStrankaListNazivFormatedOIB_1">
      <item>INSTALACIJE SOKIĆ j.d.o.o. za građenje, trgovinu i usluge, OIB 24905715273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INSTALACIJE SOKIĆ j.d.o.o. za građenje, trgovinu i usluge</izvorni_sadrzaj>
    <derivirana_varijabla naziv="DomainObject.Predmet.ProtustrankaIDrugi_1">INSTALACIJE SOKIĆ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INSTALACIJE SOKIĆ j.d.o.o. za građenje, trgovinu i usluge, OIB 24905715273, Ljudevita Posavskog 6, 35400 Nova Gradiška</izvorni_sadrzaj>
    <derivirana_varijabla naziv="DomainObject.Predmet.ProtustrankaIDrugiAdressOIB_1">INSTALACIJE SOKIĆ j.d.o.o. za građenje, trgovinu i usluge, OIB 24905715273, Ljudevita Posavskog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SOKIĆ j.d.o.o. za građenje, trgovinu i usluge</item>
    </izvorni_sadrzaj>
    <derivirana_varijabla naziv="DomainObject.Predmet.SudioniciListNaziv_1">
      <item>Financijska agencija</item>
      <item>INSTALACIJE SOKIĆ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INSTALACIJE SOKIĆ j.d.o.o. za građenje, trgovinu i usluge, OIB 24905715273, Ljudevita Posavskog 6,35400 Nova Gradiška</item>
    </izvorni_sadrzaj>
    <derivirana_varijabla naziv="DomainObject.Predmet.SudioniciListAdressOIB_1">
      <item>Financijska agencija, OIB 85821130368, Ulica grada Vukovara 70,10000 Zagreb</item>
      <item>INSTALACIJE SOKIĆ j.d.o.o. za građenje, trgovinu i usluge, OIB 24905715273, Ljudevita Posavskog 6,35400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24905715273</item>
    </izvorni_sadrzaj>
    <derivirana_varijabla naziv="DomainObject.Predmet.SudioniciListNazivOIB_1">
      <item>, OIB 85821130368</item>
      <item>, OIB 24905715273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2251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2017-05-16T08:00:00Z</dcterms:created>
  <dc:creator>Korisnik</dc:creator>
  <cp:lastModifiedBy>wsadmin</cp:lastModifiedBy>
  <cp:lastPrinted>2017-05-16T07:57:00Z</cp:lastPrinted>
  <dcterms:modified xmlns:xsi="http://www.w3.org/2001/XMLSchema-instance" xsi:type="dcterms:W3CDTF">2017-05-16T11:18:00Z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