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18f5" w14:paraId="98c18f5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C559B">
        <w:t>5976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8C559B" w:rsidR="008C559B">
      <w:pPr>
        <w:jc w:val="both"/>
      </w:pPr>
      <w:r>
        <w:t xml:space="preserve">I           Za dužnika </w:t>
      </w:r>
      <w:r w:rsidR="008C559B">
        <w:t>MIKS – BAR  d.o.o. Zagreb, Antuna Kuzmanića 44, OIB 16900127359.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 xml:space="preserve">II         Iznos duga evidentiran na temelju neizvršenih osnova za plaćanje je </w:t>
      </w:r>
      <w:r w:rsidR="008C559B">
        <w:t>6.208,04</w:t>
      </w:r>
      <w:r w:rsidR="00F36893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CF23FE" w:rsidR="008C559B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6A22CF">
        <w:t xml:space="preserve">                                                                                       </w:t>
      </w:r>
      <w:r w:rsidR="006A22CF">
        <w:tab/>
      </w:r>
      <w:r w:rsidR="006A22CF">
        <w:tab/>
      </w:r>
      <w:r w:rsidR="006A22CF">
        <w:tab/>
      </w:r>
      <w:r w:rsidR="006A22CF">
        <w:tab/>
      </w:r>
      <w:r w:rsidR="006A22CF">
        <w:tab/>
      </w:r>
      <w:r w:rsidR="006A22CF">
        <w:tab/>
      </w:r>
      <w:r w:rsidR="008C559B">
        <w:t xml:space="preserve">                                                                                        </w:t>
      </w:r>
      <w:r w:rsidR="008C559B">
        <w:tab/>
      </w:r>
      <w:r w:rsidR="008C559B">
        <w:tab/>
      </w:r>
      <w:r w:rsidR="008C559B">
        <w:tab/>
      </w:r>
      <w:r w:rsidR="008C559B">
        <w:tab/>
      </w:r>
      <w:r w:rsidR="008C559B">
        <w:tab/>
      </w:r>
      <w:r w:rsidR="008C559B">
        <w:tab/>
      </w:r>
      <w:r w:rsidR="008C559B">
        <w:tab/>
      </w:r>
      <w:r w:rsidR="008C559B" w:rsidRPr="003D78D9">
        <w:t xml:space="preserve">SUDAC: </w:t>
      </w:r>
    </w:p>
    <w:p w:rsidRDefault="008C559B" w:rsidP="00CF23FE" w:rsidR="008C559B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C559B" w:rsidP="00CF23FE" w:rsidR="008C559B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C559B" w:rsidP="00CF23FE" w:rsidR="008C559B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C559B" w:rsidP="00B95577" w:rsidR="008C559B" w:rsidRPr="003D78D9"/>
    <w:p w:rsidRDefault="006A22CF" w:rsidP="008C559B" w:rsidR="006A22CF">
      <w:pPr>
        <w:jc w:val="center"/>
      </w:pPr>
    </w:p>
    <w:p w:rsidRDefault="0045509B" w:rsidP="00B95577" w:rsidR="0045509B" w:rsidRPr="003D78D9"/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01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71F9"/>
    <w:rsid w:val="000A759B"/>
    <w:rsid w:val="000B1382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017B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5017B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95017B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5017B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95017B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5976</izvorni_sadrzaj>
    <derivirana_varijabla naziv="DomainObject.Predmet.Broj_1">5976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St-5976/2015</izvorni_sadrzaj>
    <derivirana_varijabla naziv="DomainObject.Predmet.OznakaBroj_1">St-5976/2015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MIKS - BAR d.o.o.</izvorni_sadrzaj>
    <derivirana_varijabla naziv="DomainObject.Predmet.ProtustrankaFormated_1">  MIKS - BAR d.o.o.</derivirana_varijabla>
  </DomainObject.Predmet.ProtustrankaFormated>
  <DomainObject.Predmet.ProtustrankaFormatedOIB>
    <izvorni_sadrzaj>  MIKS - BAR d.o.o., OIB 16900127359</izvorni_sadrzaj>
    <derivirana_varijabla naziv="DomainObject.Predmet.ProtustrankaFormatedOIB_1">  MIKS - BAR d.o.o., OIB 16900127359</derivirana_varijabla>
  </DomainObject.Predmet.ProtustrankaFormatedOIB>
  <DomainObject.Predmet.ProtustrankaFormatedWithAdress>
    <izvorni_sadrzaj> MIKS - BAR d.o.o., Antuna Kuzmanića 44, 10000 Zagreb</izvorni_sadrzaj>
    <derivirana_varijabla naziv="DomainObject.Predmet.ProtustrankaFormatedWithAdress_1"> MIKS - BAR d.o.o., Antuna Kuzmanića 44, 10000 Zagreb</derivirana_varijabla>
  </DomainObject.Predmet.ProtustrankaFormatedWithAdress>
  <DomainObject.Predmet.ProtustrankaFormatedWithAdressOIB>
    <izvorni_sadrzaj> MIKS - BAR d.o.o., OIB 16900127359, Antuna Kuzmanića 44, 10000 Zagreb</izvorni_sadrzaj>
    <derivirana_varijabla naziv="DomainObject.Predmet.ProtustrankaFormatedWithAdressOIB_1"> MIKS - BAR d.o.o., OIB 16900127359, Antuna Kuzmanića 44, 10000 Zagreb</derivirana_varijabla>
  </DomainObject.Predmet.ProtustrankaFormatedWithAdressOIB>
  <DomainObject.Predmet.ProtustrankaWithAdress>
    <izvorni_sadrzaj>MIKS - BAR d.o.o. Antuna Kuzmanića 44, 10000 Zagreb</izvorni_sadrzaj>
    <derivirana_varijabla naziv="DomainObject.Predmet.ProtustrankaWithAdress_1">MIKS - BAR d.o.o. Antuna Kuzmanića 44, 10000 Zagreb</derivirana_varijabla>
  </DomainObject.Predmet.ProtustrankaWithAdress>
  <DomainObject.Predmet.ProtustrankaWithAdressOIB>
    <izvorni_sadrzaj>MIKS - BAR d.o.o., OIB 16900127359, Antuna Kuzmanića 44, 10000 Zagreb</izvorni_sadrzaj>
    <derivirana_varijabla naziv="DomainObject.Predmet.ProtustrankaWithAdressOIB_1">MIKS - BAR d.o.o., OIB 16900127359, Antuna Kuzmanića 44, 10000 Zagreb</derivirana_varijabla>
  </DomainObject.Predmet.ProtustrankaWithAdressOIB>
  <DomainObject.Predmet.ProtustrankaNazivFormated>
    <izvorni_sadrzaj>MIKS - BAR d.o.o.</izvorni_sadrzaj>
    <derivirana_varijabla naziv="DomainObject.Predmet.ProtustrankaNazivFormated_1">MIKS - BAR d.o.o.</derivirana_varijabla>
  </DomainObject.Predmet.ProtustrankaNazivFormated>
  <DomainObject.Predmet.ProtustrankaNazivFormatedOIB>
    <izvorni_sadrzaj>MIKS - BAR d.o.o., OIB 16900127359</izvorni_sadrzaj>
    <derivirana_varijabla naziv="DomainObject.Predmet.ProtustrankaNazivFormatedOIB_1">MIKS - BAR d.o.o., OIB 16900127359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MIKS - BAR d.o.o.</item>
    </izvorni_sadrzaj>
    <derivirana_varijabla naziv="DomainObject.Predmet.ProtuStrankaListFormated_1">
      <item>MIKS - BAR d.o.o.</item>
    </derivirana_varijabla>
  </DomainObject.Predmet.ProtuStrankaListFormated>
  <DomainObject.Predmet.ProtuStrankaListFormatedOIB>
    <izvorni_sadrzaj>
      <item>MIKS - BAR d.o.o., OIB 16900127359</item>
    </izvorni_sadrzaj>
    <derivirana_varijabla naziv="DomainObject.Predmet.ProtuStrankaListFormatedOIB_1">
      <item>MIKS - BAR d.o.o., OIB 16900127359</item>
    </derivirana_varijabla>
  </DomainObject.Predmet.ProtuStrankaListFormatedOIB>
  <DomainObject.Predmet.ProtuStrankaListFormatedWithAdress>
    <izvorni_sadrzaj>
      <item>MIKS - BAR d.o.o., Antuna Kuzmanića 44, 10000 Zagreb</item>
    </izvorni_sadrzaj>
    <derivirana_varijabla naziv="DomainObject.Predmet.ProtuStrankaListFormatedWithAdress_1">
      <item>MIKS - BAR d.o.o., Antuna Kuzmanića 44, 10000 Zagreb</item>
    </derivirana_varijabla>
  </DomainObject.Predmet.ProtuStrankaListFormatedWithAdress>
  <DomainObject.Predmet.ProtuStrankaListFormatedWithAdressOIB>
    <izvorni_sadrzaj>
      <item>MIKS - BAR d.o.o., OIB 16900127359, Antuna Kuzmanića 44, 10000 Zagreb</item>
    </izvorni_sadrzaj>
    <derivirana_varijabla naziv="DomainObject.Predmet.ProtuStrankaListFormatedWithAdressOIB_1">
      <item>MIKS - BAR d.o.o., OIB 16900127359, Antuna Kuzmanića 44, 10000 Zagreb</item>
    </derivirana_varijabla>
  </DomainObject.Predmet.ProtuStrankaListFormatedWithAdressOIB>
  <DomainObject.Predmet.ProtuStrankaListNazivFormated>
    <izvorni_sadrzaj>
      <item>MIKS - BAR d.o.o.</item>
    </izvorni_sadrzaj>
    <derivirana_varijabla naziv="DomainObject.Predmet.ProtuStrankaListNazivFormated_1">
      <item>MIKS - BAR d.o.o.</item>
    </derivirana_varijabla>
  </DomainObject.Predmet.ProtuStrankaListNazivFormated>
  <DomainObject.Predmet.ProtuStrankaListNazivFormatedOIB>
    <izvorni_sadrzaj>
      <item>MIKS - BAR d.o.o., OIB 16900127359</item>
    </izvorni_sadrzaj>
    <derivirana_varijabla naziv="DomainObject.Predmet.ProtuStrankaListNazivFormatedOIB_1">
      <item>MIKS - BAR d.o.o., OIB 16900127359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MIKS - BAR d.o.o.</izvorni_sadrzaj>
    <derivirana_varijabla naziv="DomainObject.Predmet.ProtustrankaIDrugi_1">MIKS - BAR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MIKS - BAR d.o.o., OIB 16900127359, Antuna Kuzmanića 44, 10000 Zagreb</izvorni_sadrzaj>
    <derivirana_varijabla naziv="DomainObject.Predmet.ProtustrankaIDrugiAdressOIB_1">MIKS - BAR d.o.o., OIB 16900127359, Antuna Kuzmanića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MIKS - BAR d.o.o.</item>
      <item>FINA Regionalni centar Zagreb</item>
    </izvorni_sadrzaj>
    <derivirana_varijabla naziv="DomainObject.Predmet.SudioniciListNaziv_1">
      <item>MIKS - BAR d.o.o.</item>
      <item>FINA Regionalni centar Zagreb</item>
    </derivirana_varijabla>
  </DomainObject.Predmet.SudioniciListNaziv>
  <DomainObject.Predmet.SudioniciListAdressOIB>
    <izvorni_sadrzaj>
      <item>MIKS - BAR d.o.o., OIB 16900127359, Antuna Kuzmanića 44,10000 Zagreb</item>
      <item>FINA Regionalni centar Zagreb, OIB 85821130368, Trg svibanjskih žrtava 1995. 1,10000 Zagreb</item>
    </izvorni_sadrzaj>
    <derivirana_varijabla naziv="DomainObject.Predmet.SudioniciListAdressOIB_1">
      <item>MIKS - BAR d.o.o., OIB 16900127359, Antuna Kuzmanića 44,10000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16900127359</item>
      <item>, OIB 85821130368</item>
    </izvorni_sadrzaj>
    <derivirana_varijabla naziv="DomainObject.Predmet.SudioniciListNazivOIB_1">
      <item>, OIB 16900127359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FD81A-033F-4BC5-8EFE-1301389B2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1315</properties:Characters>
  <properties:Lines>59</properties:Lines>
  <properties:Paragraphs>18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2016-01-20T12:53:00Z</cp:lastPrinted>
  <dcterms:modified xmlns:xsi="http://www.w3.org/2001/XMLSchema-instance" xsi:type="dcterms:W3CDTF">2016-01-20T12:53:00Z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