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c312" w14:paraId="addc312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B9191D">
        <w:t>399</w:t>
      </w:r>
      <w:r>
        <w:t>/1</w:t>
      </w:r>
      <w:r w:rsidR="00A2677E">
        <w:t>6</w:t>
      </w:r>
      <w:r>
        <w:t>-</w:t>
      </w:r>
      <w:r w:rsidR="00B9191D">
        <w:t>10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77196F">
        <w:t>OLIMP ZADAR d.o.o., Zadar, Put Stanova 33, OIB: 45889395255</w:t>
      </w:r>
      <w:r w:rsidR="00F81A36" w:rsidRPr="001C5505">
        <w:t xml:space="preserve">,  </w:t>
      </w:r>
      <w:r w:rsidR="003A0A6A" w:rsidRPr="001C5505">
        <w:t xml:space="preserve">dana </w:t>
      </w:r>
      <w:r w:rsidR="00986571">
        <w:t>19</w:t>
      </w:r>
      <w:r w:rsidR="00A2677E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77196F">
        <w:t>OLIMP ZADAR d.o.o., Zadar, Put Stanova 33, OIB: 45889395255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77196F">
        <w:t>399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77196F">
        <w:t xml:space="preserve">OLIMP ZADAR d.o.o., Zadar </w:t>
      </w:r>
      <w:r>
        <w:t>pokrenut je prethodni postupak i određeno ročište za utvrđivanje uvjeta za otvaranje stečajnog postupka. Na navedeno ročište pristupio je zastupnik po zakonu stečajnog dužnika i iskazao da stečajni dužnik</w:t>
      </w:r>
      <w:r w:rsidRPr="00BB2B86">
        <w:rPr>
          <w:b/>
        </w:rPr>
        <w:t xml:space="preserve"> </w:t>
      </w:r>
      <w:r w:rsidRPr="00EB3959">
        <w:t>nema imovine, da</w:t>
      </w:r>
      <w:r w:rsidR="004E622A">
        <w:t xml:space="preserve"> ne</w:t>
      </w:r>
      <w:r w:rsidRPr="00EB3959">
        <w:t xml:space="preserve"> posluje</w:t>
      </w:r>
      <w:r w:rsidR="00BB2B86" w:rsidRPr="00EB3959">
        <w:t>,</w:t>
      </w:r>
      <w:r w:rsidRPr="00EB3959">
        <w:t xml:space="preserve"> te da je račun u blokadi za iznos od </w:t>
      </w:r>
      <w:r w:rsidR="004E622A">
        <w:t xml:space="preserve">oko </w:t>
      </w:r>
      <w:r w:rsidR="0077196F">
        <w:t>60</w:t>
      </w:r>
      <w:r w:rsidR="003D06CB">
        <w:t>.000</w:t>
      </w:r>
      <w:r w:rsidR="008A52F7">
        <w:t>,00</w:t>
      </w:r>
      <w:r w:rsidRPr="00EB3959">
        <w:t xml:space="preserve"> kun</w:t>
      </w:r>
      <w:r w:rsidR="00BB2B86" w:rsidRPr="00EB3959">
        <w:t>a</w:t>
      </w:r>
      <w:r w:rsidR="00274804">
        <w:t>, a</w:t>
      </w:r>
      <w:r w:rsidR="00BB2B86" w:rsidRPr="00EB3959">
        <w:t xml:space="preserve"> </w:t>
      </w:r>
      <w:r>
        <w:t xml:space="preserve">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986571">
        <w:t>19</w:t>
      </w:r>
      <w:r w:rsidR="004C7D6E">
        <w:t>. travnja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B9191D">
      <w:t>399</w:t>
    </w:r>
    <w:r w:rsidR="003E1033">
      <w:t>/16-</w:t>
    </w:r>
    <w:r w:rsidR="0077196F">
      <w:t>10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D06CB"/>
    <w:rsid w:val="003E1033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546B8"/>
    <w:rsid w:val="00760468"/>
    <w:rsid w:val="0077196F"/>
    <w:rsid w:val="00774D7C"/>
    <w:rsid w:val="007B312D"/>
    <w:rsid w:val="007C5ABC"/>
    <w:rsid w:val="00816F81"/>
    <w:rsid w:val="00864654"/>
    <w:rsid w:val="008A52F7"/>
    <w:rsid w:val="008B2D83"/>
    <w:rsid w:val="008C2399"/>
    <w:rsid w:val="008D4D63"/>
    <w:rsid w:val="008E1367"/>
    <w:rsid w:val="00914580"/>
    <w:rsid w:val="00933E53"/>
    <w:rsid w:val="00986571"/>
    <w:rsid w:val="009965B7"/>
    <w:rsid w:val="009E02A4"/>
    <w:rsid w:val="009F021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191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92B79"/>
    <w:rsid w:val="00EB1AEF"/>
    <w:rsid w:val="00EB3959"/>
    <w:rsid w:val="00F56E4E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6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6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6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6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6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6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6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6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ZADAR d.o.o. za trgovinu, turizam i proizvodnju</izvorni_sadrzaj>
    <derivirana_varijabla naziv="DomainObject.Predmet.ProtustrankaFormated_1">  OLIMP ZADAR d.o.o. za trgovinu, turizam i proizvodnju</derivirana_varijabla>
  </DomainObject.Predmet.ProtustrankaFormated>
  <DomainObject.Predmet.ProtustrankaFormatedOIB>
    <izvorni_sadrzaj>  OLIMP ZADAR d.o.o. za trgovinu, turizam i proizvodnju, OIB 45889395255</izvorni_sadrzaj>
    <derivirana_varijabla naziv="DomainObject.Predmet.ProtustrankaFormatedOIB_1">  OLIMP ZADAR d.o.o. za trgovinu, turizam i proizvodnju, OIB 45889395255</derivirana_varijabla>
  </DomainObject.Predmet.ProtustrankaFormatedOIB>
  <DomainObject.Predmet.ProtustrankaFormatedWithAdress>
    <izvorni_sadrzaj> OLIMP ZADAR d.o.o. za trgovinu, turizam i proizvodnju, Put Stanova 33, 23000 Zadar</izvorni_sadrzaj>
    <derivirana_varijabla naziv="DomainObject.Predmet.ProtustrankaFormatedWithAdress_1"> OLIMP ZADAR d.o.o. za trgovinu, turizam i proizvodnju, Put Stanova 33, 23000 Zadar</derivirana_varijabla>
  </DomainObject.Predmet.ProtustrankaFormatedWithAdress>
  <DomainObject.Predmet.ProtustrankaFormatedWithAdressOIB>
    <izvorni_sadrzaj> OLIMP ZADAR d.o.o. za trgovinu, turizam i proizvodnju, OIB 45889395255, Put Stanova 33, 23000 Zadar</izvorni_sadrzaj>
    <derivirana_varijabla naziv="DomainObject.Predmet.ProtustrankaFormatedWithAdressOIB_1"> OLIMP ZADAR d.o.o. za trgovinu, turizam i proizvodnju, OIB 45889395255, Put Stanova 33, 23000 Zadar</derivirana_varijabla>
  </DomainObject.Predmet.ProtustrankaFormatedWithAdressOIB>
  <DomainObject.Predmet.ProtustrankaWithAdress>
    <izvorni_sadrzaj>OLIMP ZADAR d.o.o. za trgovinu, turizam i proizvodnju Put Stanova 33, 23000 Zadar</izvorni_sadrzaj>
    <derivirana_varijabla naziv="DomainObject.Predmet.ProtustrankaWithAdress_1">OLIMP ZADAR d.o.o. za trgovinu, turizam i proizvodnju Put Stanova 33, 23000 Zadar</derivirana_varijabla>
  </DomainObject.Predmet.ProtustrankaWithAdress>
  <DomainObject.Predmet.ProtustrankaWithAdressOIB>
    <izvorni_sadrzaj>OLIMP ZADAR d.o.o. za trgovinu, turizam i proizvodnju, OIB 45889395255, Put Stanova 33, 23000 Zadar</izvorni_sadrzaj>
    <derivirana_varijabla naziv="DomainObject.Predmet.ProtustrankaWithAdressOIB_1">OLIMP ZADAR d.o.o. za trgovinu, turizam i proizvodnju, OIB 45889395255, Put Stanova 33, 23000 Zadar</derivirana_varijabla>
  </DomainObject.Predmet.ProtustrankaWithAdressOIB>
  <DomainObject.Predmet.ProtustrankaNazivFormated>
    <izvorni_sadrzaj>OLIMP ZADAR d.o.o. za trgovinu, turizam i proizvodnju</izvorni_sadrzaj>
    <derivirana_varijabla naziv="DomainObject.Predmet.ProtustrankaNazivFormated_1">OLIMP ZADAR d.o.o. za trgovinu, turizam i proizvodnju</derivirana_varijabla>
  </DomainObject.Predmet.ProtustrankaNazivFormated>
  <DomainObject.Predmet.ProtustrankaNazivFormatedOIB>
    <izvorni_sadrzaj>OLIMP ZADAR d.o.o. za trgovinu, turizam i proizvodnju, OIB 45889395255</izvorni_sadrzaj>
    <derivirana_varijabla naziv="DomainObject.Predmet.ProtustrankaNazivFormatedOIB_1">OLIMP ZADAR d.o.o. za trgovinu, turizam i proizvodnju, OIB 45889395255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158721.84</izvorni_sadrzaj>
    <derivirana_varijabla naziv="DomainObject.Predmet.TrenutnaVrijednost_1">158721.84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OLIMP ZADAR d.o.o. za trgovinu, turizam i proizvodnju</item>
    </izvorni_sadrzaj>
    <derivirana_varijabla naziv="DomainObject.Predmet.ProtuStrankaListFormated_1">
      <item>OLIMP ZADAR d.o.o. za trgovinu, turizam i proizvodnju</item>
    </derivirana_varijabla>
  </DomainObject.Predmet.ProtuStrankaListFormated>
  <DomainObject.Predmet.ProtuStrankaListFormatedOIB>
    <izvorni_sadrzaj>
      <item>OLIMP ZADAR d.o.o. za trgovinu, turizam i proizvodnju, OIB 45889395255</item>
    </izvorni_sadrzaj>
    <derivirana_varijabla naziv="DomainObject.Predmet.ProtuStrankaListFormatedOIB_1">
      <item>OLIMP ZADAR d.o.o. za trgovinu, turizam i proizvodnju, OIB 45889395255</item>
    </derivirana_varijabla>
  </DomainObject.Predmet.ProtuStrankaListFormatedOIB>
  <DomainObject.Predmet.ProtuStrankaListFormatedWithAdress>
    <izvorni_sadrzaj>
      <item>OLIMP ZADAR d.o.o. za trgovinu, turizam i proizvodnju, Put Stanova 33, 23000 Zadar</item>
    </izvorni_sadrzaj>
    <derivirana_varijabla naziv="DomainObject.Predmet.ProtuStrankaListFormatedWithAdress_1">
      <item>OLIMP ZADAR d.o.o. za trgovinu, turizam i proizvodnju, Put Stanova 33, 23000 Zadar</item>
    </derivirana_varijabla>
  </DomainObject.Predmet.ProtuStrankaListFormatedWithAdress>
  <DomainObject.Predmet.ProtuStrankaListFormatedWithAdressOIB>
    <izvorni_sadrzaj>
      <item>OLIMP ZADAR d.o.o. za trgovinu, turizam i proizvodnju, OIB 45889395255, Put Stanova 33, 23000 Zadar</item>
    </izvorni_sadrzaj>
    <derivirana_varijabla naziv="DomainObject.Predmet.ProtuStrankaListFormatedWithAdressOIB_1">
      <item>OLIMP ZADAR d.o.o. za trgovinu, turizam i proizvodnju, OIB 45889395255, Put Stanova 33, 23000 Zadar</item>
    </derivirana_varijabla>
  </DomainObject.Predmet.ProtuStrankaListFormatedWithAdressOIB>
  <DomainObject.Predmet.ProtuStrankaListNazivFormated>
    <izvorni_sadrzaj>
      <item>OLIMP ZADAR d.o.o. za trgovinu, turizam i proizvodnju</item>
    </izvorni_sadrzaj>
    <derivirana_varijabla naziv="DomainObject.Predmet.ProtuStrankaListNazivFormated_1">
      <item>OLIMP ZADAR d.o.o. za trgovinu, turizam i proizvodnju</item>
    </derivirana_varijabla>
  </DomainObject.Predmet.ProtuStrankaListNazivFormated>
  <DomainObject.Predmet.ProtuStrankaListNazivFormatedOIB>
    <izvorni_sadrzaj>
      <item>OLIMP ZADAR d.o.o. za trgovinu, turizam i proizvodnju, OIB 45889395255</item>
    </izvorni_sadrzaj>
    <derivirana_varijabla naziv="DomainObject.Predmet.ProtuStrankaListNazivFormatedOIB_1">
      <item>OLIMP ZADAR d.o.o. za trgovinu, turizam i proizvodnju, OIB 45889395255</item>
    </derivirana_varijabla>
  </DomainObject.Predmet.ProtuStrankaListNazivFormatedOIB>
  <DomainObject.Predmet.OstaliListFormated>
    <izvorni_sadrzaj>
      <item>Zvonimir Pahljina</item>
    </izvorni_sadrzaj>
    <derivirana_varijabla naziv="DomainObject.Predmet.OstaliListFormated_1">
      <item>Zvonimir Pahljina</item>
    </derivirana_varijabla>
  </DomainObject.Predmet.OstaliListFormated>
  <DomainObject.Predmet.OstaliListFormatedOIB>
    <izvorni_sadrzaj>
      <item>Zvonimir Pahljina, OIB 86455795130</item>
    </izvorni_sadrzaj>
    <derivirana_varijabla naziv="DomainObject.Predmet.OstaliListFormatedOIB_1">
      <item>Zvonimir Pahljina, OIB 86455795130</item>
    </derivirana_varijabla>
  </DomainObject.Predmet.OstaliListFormatedOIB>
  <DomainObject.Predmet.OstaliListFormatedWithAdress>
    <izvorni_sadrzaj>
      <item>Zvonimir Pahljina, Put Stanova 33, 23000 Zadar</item>
    </izvorni_sadrzaj>
    <derivirana_varijabla naziv="DomainObject.Predmet.OstaliListFormatedWithAdress_1">
      <item>Zvonimir Pahljina, Put Stanova 33, 23000 Zadar</item>
    </derivirana_varijabla>
  </DomainObject.Predmet.OstaliListFormatedWithAdress>
  <DomainObject.Predmet.OstaliListFormatedWithAdressOIB>
    <izvorni_sadrzaj>
      <item>Zvonimir Pahljina, OIB 86455795130, Put Stanova 33, 23000 Zadar</item>
    </izvorni_sadrzaj>
    <derivirana_varijabla naziv="DomainObject.Predmet.OstaliListFormatedWithAdressOIB_1">
      <item>Zvonimir Pahljina, OIB 86455795130, Put Stanova 33, 23000 Zadar</item>
    </derivirana_varijabla>
  </DomainObject.Predmet.OstaliListFormatedWithAdressOIB>
  <DomainObject.Predmet.OstaliListNazivFormated>
    <izvorni_sadrzaj>
      <item>Zvonimir Pahljina</item>
    </izvorni_sadrzaj>
    <derivirana_varijabla naziv="DomainObject.Predmet.OstaliListNazivFormated_1">
      <item>Zvonimir Pahljina</item>
    </derivirana_varijabla>
  </DomainObject.Predmet.OstaliListNazivFormated>
  <DomainObject.Predmet.OstaliListNazivFormatedOIB>
    <izvorni_sadrzaj>
      <item>Zvonimir Pahljina, OIB 86455795130</item>
    </izvorni_sadrzaj>
    <derivirana_varijabla naziv="DomainObject.Predmet.OstaliListNazivFormatedOIB_1">
      <item>Zvonimir Pahljina, OIB 86455795130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OLIMP ZADAR d.o.o. za trgovinu, turizam i proizvodnju</izvorni_sadrzaj>
    <derivirana_varijabla naziv="DomainObject.Predmet.ProtustrankaIDrugi_1">OLIMP ZADAR d.o.o. za trgovinu, turizam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OLIMP ZADAR d.o.o. za trgovinu, turizam i proizvodnju, OIB 45889395255, Put Stanova 33, 23000 Zadar</izvorni_sadrzaj>
    <derivirana_varijabla naziv="DomainObject.Predmet.ProtustrankaIDrugiAdressOIB_1">OLIMP ZADAR d.o.o. za trgovinu, turizam i proizvodnju, OIB 45889395255, Put Stanova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OLIMP ZADAR d.o.o. za trgovinu, turizam i proizvodnju</item>
      <item>Zvonimir Pahljina</item>
    </izvorni_sadrzaj>
    <derivirana_varijabla naziv="DomainObject.Predmet.SudioniciListNaziv_1">
      <item>FINA</item>
      <item>OLIMP ZADAR d.o.o. za trgovinu, turizam i proizvodnju</item>
      <item>Zvonimir Pahljina</item>
    </derivirana_varijabla>
  </DomainObject.Predmet.SudioniciListNaziv>
  <DomainObject.Predmet.SudioniciListAdressOIB>
    <izvorni_sadrzaj>
      <item>FINA, OIB 85821130368</item>
      <item>OLIMP ZADAR d.o.o. za trgovinu, turizam i proizvodnju, OIB 45889395255, Put Stanova 33,23000 Zadar</item>
      <item>Zvonimir Pahljina, OIB 86455795130, Put Stanova 33,23000 Zadar</item>
    </izvorni_sadrzaj>
    <derivirana_varijabla naziv="DomainObject.Predmet.SudioniciListAdressOIB_1">
      <item>FINA, OIB 85821130368</item>
      <item>OLIMP ZADAR d.o.o. za trgovinu, turizam i proizvodnju, OIB 45889395255, Put Stanova 33,23000 Zadar</item>
      <item>Zvonimir Pahljina, OIB 86455795130, Put Stanova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45889395255</item>
      <item>, OIB 86455795130</item>
    </izvorni_sadrzaj>
    <derivirana_varijabla naziv="DomainObject.Predmet.SudioniciListNazivOIB_1">
      <item>, OIB 85821130368</item>
      <item>, OIB 45889395255</item>
      <item>, OIB 86455795130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BF62B-A89E-4814-A830-CCCB0F165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473</properties:Words>
  <properties:Characters>2437</properties:Characters>
  <properties:Lines>81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2016-04-19T11:24:00Z</dcterms:created>
  <dc:creator>Ardena Bajlo</dc:creator>
  <cp:lastModifiedBy>wsadmin</cp:lastModifiedBy>
  <cp:lastPrinted>2016-04-19T11:22:00Z</cp:lastPrinted>
  <dcterms:modified xmlns:xsi="http://www.w3.org/2001/XMLSchema-instance" xsi:type="dcterms:W3CDTF">2016-04-21T12:13:00Z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