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bf00" w14:paraId="6a0bf0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01D36">
        <w:rPr>
          <w:rFonts w:hAnsi="Times New Roman" w:ascii="Times New Roman"/>
          <w:b/>
          <w:sz w:val="24"/>
          <w:szCs w:val="24"/>
        </w:rPr>
        <w:t>5292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01D36">
        <w:rPr>
          <w:rFonts w:hAnsi="Times New Roman" w:ascii="Times New Roman"/>
        </w:rPr>
        <w:t>5292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301D36" w:rsidRPr="00301D36">
        <w:rPr>
          <w:rFonts w:hAnsi="Times New Roman" w:ascii="Times New Roman"/>
        </w:rPr>
        <w:t>AUTO KLUB 92 ZAGREB</w:t>
      </w:r>
      <w:r w:rsidR="0054720E">
        <w:rPr>
          <w:rFonts w:hAnsi="Times New Roman" w:ascii="Times New Roman"/>
        </w:rPr>
        <w:t>,</w:t>
      </w:r>
      <w:r w:rsidR="003718BF">
        <w:rPr>
          <w:rFonts w:hAnsi="Times New Roman" w:ascii="Times New Roman"/>
        </w:rPr>
        <w:t xml:space="preserve"> iz Zagreba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301D36" w:rsidRPr="00301D36">
        <w:rPr>
          <w:rFonts w:hAnsi="Times New Roman" w:ascii="Times New Roman"/>
        </w:rPr>
        <w:t>02184697838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6A0E"/>
    <w:rsid w:val="002150E4"/>
    <w:rsid w:val="002D3C6A"/>
    <w:rsid w:val="002F1DCB"/>
    <w:rsid w:val="003013A7"/>
    <w:rsid w:val="00301D36"/>
    <w:rsid w:val="003718BF"/>
    <w:rsid w:val="003A4EEE"/>
    <w:rsid w:val="003D5064"/>
    <w:rsid w:val="00487E82"/>
    <w:rsid w:val="004B5AA8"/>
    <w:rsid w:val="00517E91"/>
    <w:rsid w:val="005242D5"/>
    <w:rsid w:val="0054720E"/>
    <w:rsid w:val="005A4E46"/>
    <w:rsid w:val="0060155C"/>
    <w:rsid w:val="0067040E"/>
    <w:rsid w:val="00672486"/>
    <w:rsid w:val="00716ACC"/>
    <w:rsid w:val="0077393C"/>
    <w:rsid w:val="00777B1E"/>
    <w:rsid w:val="007E1BD8"/>
    <w:rsid w:val="007F3918"/>
    <w:rsid w:val="00931A54"/>
    <w:rsid w:val="00941141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86B15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0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40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40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40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40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0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40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40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40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40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5292</izvorni_sadrzaj>
    <derivirana_varijabla naziv="DomainObject.Predmet.Broj_1">5292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St-5292/2015</izvorni_sadrzaj>
    <derivirana_varijabla naziv="DomainObject.Predmet.OznakaBroj_1">St-5292/2015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92 ZAGREB zastupanog po punomoćniku IGOR BOŽIKOVIĆ; MIRO JUNGIĆ</izvorni_sadrzaj>
    <derivirana_varijabla naziv="DomainObject.Predmet.ProtustrankaFormated_1">  AUTO KLUB 92 ZAGREB zastupanog po punomoćniku IGOR BOŽIKOVIĆ; MIRO JUNGIĆ</derivirana_varijabla>
  </DomainObject.Predmet.ProtustrankaFormated>
  <DomainObject.Predmet.ProtustrankaFormatedOIB>
    <izvorni_sadrzaj>  AUTO KLUB 92 ZAGREB, OIB 02184697838 zastupanog po punomoćniku IGOR BOŽIKOVIĆ; MIRO JUNGIĆ</izvorni_sadrzaj>
    <derivirana_varijabla naziv="DomainObject.Predmet.ProtustrankaFormatedOIB_1">  AUTO KLUB 92 ZAGREB, OIB 02184697838 zastupanog po punomoćniku IGOR BOŽIKOVIĆ; MIRO JUNGIĆ</derivirana_varijabla>
  </DomainObject.Predmet.ProtustrankaFormatedOIB>
  <DomainObject.Predmet.ProtustrankaFormatedWithAdress>
    <izvorni_sadrzaj> AUTO KLUB 92 ZAGREB, Branimirova 21, 10000 Zagreb zastupanog po punomoćniku IGOR BOŽIKOVIĆ; MIRO JUNGIĆ</izvorni_sadrzaj>
    <derivirana_varijabla naziv="DomainObject.Predmet.ProtustrankaFormatedWithAdress_1"> AUTO KLUB 92 ZAGREB, Branimirova 21, 10000 Zagreb zastupanog po punomoćniku IGOR BOŽIKOVIĆ; MIRO JUNGIĆ</derivirana_varijabla>
  </DomainObject.Predmet.ProtustrankaFormatedWithAdress>
  <DomainObject.Predmet.ProtustrankaFormatedWithAdressOIB>
    <izvorni_sadrzaj> AUTO KLUB 92 ZAGREB, OIB 02184697838, Branimirova 21, 10000 Zagreb zastupanog po punomoćniku IGOR BOŽIKOVIĆ; MIRO JUNGIĆ</izvorni_sadrzaj>
    <derivirana_varijabla naziv="DomainObject.Predmet.ProtustrankaFormatedWithAdressOIB_1"> AUTO KLUB 92 ZAGREB, OIB 02184697838, Branimirova 21, 10000 Zagreb zastupanog po punomoćniku IGOR BOŽIKOVIĆ; MIRO JUNGIĆ</derivirana_varijabla>
  </DomainObject.Predmet.ProtustrankaFormatedWithAdressOIB>
  <DomainObject.Predmet.ProtustrankaWithAdress>
    <izvorni_sadrzaj>AUTO KLUB 92 ZAGREB Branimirova 21, 10000 Zagreb</izvorni_sadrzaj>
    <derivirana_varijabla naziv="DomainObject.Predmet.ProtustrankaWithAdress_1">AUTO KLUB 92 ZAGREB Branimirova 21, 10000 Zagreb</derivirana_varijabla>
  </DomainObject.Predmet.ProtustrankaWithAdress>
  <DomainObject.Predmet.ProtustrankaWithAdressOIB>
    <izvorni_sadrzaj>AUTO KLUB 92 ZAGREB, OIB 02184697838, Branimirova 21, 10000 Zagreb</izvorni_sadrzaj>
    <derivirana_varijabla naziv="DomainObject.Predmet.ProtustrankaWithAdressOIB_1">AUTO KLUB 92 ZAGREB, OIB 02184697838, Branimirova 21, 10000 Zagreb</derivirana_varijabla>
  </DomainObject.Predmet.ProtustrankaWithAdressOIB>
  <DomainObject.Predmet.ProtustrankaNazivFormated>
    <izvorni_sadrzaj>AUTO KLUB 92 ZAGREB</izvorni_sadrzaj>
    <derivirana_varijabla naziv="DomainObject.Predmet.ProtustrankaNazivFormated_1">AUTO KLUB 92 ZAGREB</derivirana_varijabla>
  </DomainObject.Predmet.ProtustrankaNazivFormated>
  <DomainObject.Predmet.ProtustrankaNazivFormatedOIB>
    <izvorni_sadrzaj>AUTO KLUB 92 ZAGREB, OIB 02184697838</izvorni_sadrzaj>
    <derivirana_varijabla naziv="DomainObject.Predmet.ProtustrankaNazivFormatedOIB_1">AUTO KLUB 92 ZAGREB, OIB 02184697838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92 ZAGREB zastupanog po punomoćniku IGOR BOŽIKOVIĆ; MIRO JUNGIĆ</item>
    </izvorni_sadrzaj>
    <derivirana_varijabla naziv="DomainObject.Predmet.ProtuStrankaListFormated_1">
      <item>AUTO KLUB 92 ZAGREB zastupanog po punomoćniku IGOR BOŽIKOVIĆ; MIRO JUNGIĆ</item>
    </derivirana_varijabla>
  </DomainObject.Predmet.ProtuStrankaListFormated>
  <DomainObject.Predmet.ProtuStrankaListFormatedOIB>
    <izvorni_sadrzaj>
      <item>AUTO KLUB 92 ZAGREB, OIB 02184697838 zastupanog po punomoćniku IGOR BOŽIKOVIĆ; MIRO JUNGIĆ</item>
    </izvorni_sadrzaj>
    <derivirana_varijabla naziv="DomainObject.Predmet.ProtuStrankaListFormatedOIB_1">
      <item>AUTO KLUB 92 ZAGREB, OIB 02184697838 zastupanog po punomoćniku IGOR BOŽIKOVIĆ; MIRO JUNGIĆ</item>
    </derivirana_varijabla>
  </DomainObject.Predmet.ProtuStrankaListFormatedOIB>
  <DomainObject.Predmet.ProtuStrankaListFormatedWithAdress>
    <izvorni_sadrzaj>
      <item>AUTO KLUB 92 ZAGREB, Branimirova 21, 10000 Zagreb zastupanog po punomoćniku IGOR BOŽIKOVIĆ; MIRO JUNGIĆ</item>
    </izvorni_sadrzaj>
    <derivirana_varijabla naziv="DomainObject.Predmet.ProtuStrankaListFormatedWithAdress_1">
      <item>AUTO KLUB 92 ZAGREB, Branimirova 21, 10000 Zagreb zastupanog po punomoćniku IGOR BOŽIKOVIĆ; MIRO JUNGIĆ</item>
    </derivirana_varijabla>
  </DomainObject.Predmet.ProtuStrankaListFormatedWithAdress>
  <DomainObject.Predmet.ProtuStrankaListFormatedWithAdressOIB>
    <izvorni_sadrzaj>
      <item>AUTO KLUB 92 ZAGREB, OIB 02184697838, Branimirova 21, 10000 Zagreb zastupanog po punomoćniku IGOR BOŽIKOVIĆ; MIRO JUNGIĆ</item>
    </izvorni_sadrzaj>
    <derivirana_varijabla naziv="DomainObject.Predmet.ProtuStrankaListFormatedWithAdressOIB_1">
      <item>AUTO KLUB 92 ZAGREB, OIB 02184697838, Branimirova 21, 10000 Zagreb zastupanog po punomoćniku IGOR BOŽIKOVIĆ; MIRO JUNGIĆ</item>
    </derivirana_varijabla>
  </DomainObject.Predmet.ProtuStrankaListFormatedWithAdressOIB>
  <DomainObject.Predmet.ProtuStrankaListNazivFormated>
    <izvorni_sadrzaj>
      <item>AUTO KLUB 92 ZAGREB</item>
    </izvorni_sadrzaj>
    <derivirana_varijabla naziv="DomainObject.Predmet.ProtuStrankaListNazivFormated_1">
      <item>AUTO KLUB 92 ZAGREB</item>
    </derivirana_varijabla>
  </DomainObject.Predmet.ProtuStrankaListNazivFormated>
  <DomainObject.Predmet.ProtuStrankaListNazivFormatedOIB>
    <izvorni_sadrzaj>
      <item>AUTO KLUB 92 ZAGREB, OIB 02184697838</item>
    </izvorni_sadrzaj>
    <derivirana_varijabla naziv="DomainObject.Predmet.ProtuStrankaListNazivFormatedOIB_1">
      <item>AUTO KLUB 92 ZAGREB, OIB 02184697838</item>
    </derivirana_varijabla>
  </DomainObject.Predmet.ProtuStrankaListNazivFormatedOIB>
  <DomainObject.Predmet.OstaliListFormated>
    <izvorni_sadrzaj>
      <item>IGOR BOŽIKOVIĆ punomoćnik sudionika u postupku AUTO KLUB 92 ZAGREB</item>
      <item>MIRO JUNGIĆ punomoćnik sudionika u postupku AUTO KLUB 92 ZAGREB</item>
    </izvorni_sadrzaj>
    <derivirana_varijabla naziv="DomainObject.Predmet.OstaliListFormated_1">
      <item>IGOR BOŽIKOVIĆ punomoćnik sudionika u postupku AUTO KLUB 92 ZAGREB</item>
      <item>MIRO JUNGIĆ punomoćnik sudionika u postupku AUTO KLUB 92 ZAGREB</item>
    </derivirana_varijabla>
  </DomainObject.Predmet.OstaliListFormated>
  <DomainObject.Predmet.OstaliListFormatedOIB>
    <izvorni_sadrzaj>
      <item>IGOR BOŽIKOVIĆ, OIB 02184697838 punomoćnik sudionika u postupku AUTO KLUB 92 ZAGREB</item>
      <item>MIRO JUNGIĆ, OIB 02184697838 punomoćnik sudionika u postupku AUTO KLUB 92 ZAGREB</item>
    </izvorni_sadrzaj>
    <derivirana_varijabla naziv="DomainObject.Predmet.OstaliListFormatedOIB_1">
      <item>IGOR BOŽIKOVIĆ, OIB 02184697838 punomoćnik sudionika u postupku AUTO KLUB 92 ZAGREB</item>
      <item>MIRO JUNGIĆ, OIB 02184697838 punomoćnik sudionika u postupku AUTO KLUB 92 ZAGREB</item>
    </derivirana_varijabla>
  </DomainObject.Predmet.OstaliListFormatedOIB>
  <DomainObject.Predmet.OstaliListFormatedWithAdress>
    <izvorni_sadrzaj>
      <item>IGOR BOŽIKOVIĆ, Ratarska 2, 10000 Zagreb punomoćnik sudionika u postupku AUTO KLUB 92 ZAGREB</item>
      <item>MIRO JUNGIĆ, Ratarska 2, 10000 Zagreb punomoćnik sudionika u postupku AUTO KLUB 92 ZAGREB</item>
    </izvorni_sadrzaj>
    <derivirana_varijabla naziv="DomainObject.Predmet.OstaliListFormatedWithAdress_1">
      <item>IGOR BOŽIKOVIĆ, Ratarska 2, 10000 Zagreb punomoćnik sudionika u postupku AUTO KLUB 92 ZAGREB</item>
      <item>MIRO JUNGIĆ, Ratarska 2, 10000 Zagreb punomoćnik sudionika u postupku AUTO KLUB 92 ZAGREB</item>
    </derivirana_varijabla>
  </DomainObject.Predmet.OstaliListFormatedWithAdress>
  <DomainObject.Predmet.OstaliListFormatedWithAdressOIB>
    <izvorni_sadrzaj>
      <item>IGOR BOŽIKOVIĆ, OIB 02184697838, Ratarska 2, 10000 Zagreb punomoćnik sudionika u postupku AUTO KLUB 92 ZAGREB</item>
      <item>MIRO JUNGIĆ, OIB 02184697838, Ratarska 2, 10000 Zagreb punomoćnik sudionika u postupku AUTO KLUB 92 ZAGREB</item>
    </izvorni_sadrzaj>
    <derivirana_varijabla naziv="DomainObject.Predmet.OstaliListFormatedWithAdressOIB_1">
      <item>IGOR BOŽIKOVIĆ, OIB 02184697838, Ratarska 2, 10000 Zagreb punomoćnik sudionika u postupku AUTO KLUB 92 ZAGREB</item>
      <item>MIRO JUNGIĆ, OIB 02184697838, Ratarska 2, 10000 Zagreb punomoćnik sudionika u postupku AUTO KLUB 92 ZAGREB</item>
    </derivirana_varijabla>
  </DomainObject.Predmet.OstaliListFormatedWithAdressOIB>
  <DomainObject.Predmet.OstaliListNazivFormated>
    <izvorni_sadrzaj>
      <item>IGOR BOŽIKOVIĆ</item>
      <item>MIRO JUNGIĆ</item>
    </izvorni_sadrzaj>
    <derivirana_varijabla naziv="DomainObject.Predmet.OstaliListNazivFormated_1">
      <item>IGOR BOŽIKOVIĆ</item>
      <item>MIRO JUNGIĆ</item>
    </derivirana_varijabla>
  </DomainObject.Predmet.OstaliListNazivFormated>
  <DomainObject.Predmet.OstaliListNazivFormatedOIB>
    <izvorni_sadrzaj>
      <item>IGOR BOŽIKOVIĆ, OIB 02184697838</item>
      <item>MIRO JUNGIĆ, OIB 02184697838</item>
    </izvorni_sadrzaj>
    <derivirana_varijabla naziv="DomainObject.Predmet.OstaliListNazivFormatedOIB_1">
      <item>IGOR BOŽIKOVIĆ, OIB 02184697838</item>
      <item>MIRO JUNGIĆ, OIB 02184697838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92 ZAGREB</izvorni_sadrzaj>
    <derivirana_varijabla naziv="DomainObject.Predmet.ProtustrankaIDrugi_1">AUTO KLUB 92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KLUB 92 ZAGREB, OIB 02184697838, Branimirova 21, 10000 Zagreb</izvorni_sadrzaj>
    <derivirana_varijabla naziv="DomainObject.Predmet.ProtustrankaIDrugiAdressOIB_1">AUTO KLUB 92 ZAGREB, OIB 02184697838, Branimirova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92 ZAGREB</item>
      <item>FINA Regionalni centar Zagreb</item>
      <item>IGOR BOŽIKOVIĆ</item>
      <item>MIRO JUNGIĆ</item>
    </izvorni_sadrzaj>
    <derivirana_varijabla naziv="DomainObject.Predmet.SudioniciListNaziv_1">
      <item>AUTO KLUB 92 ZAGREB</item>
      <item>FINA Regionalni centar Zagreb</item>
      <item>IGOR BOŽIKOVIĆ</item>
      <item>MIRO JUNGIĆ</item>
    </derivirana_varijabla>
  </DomainObject.Predmet.SudioniciListNaziv>
  <DomainObject.Predmet.SudioniciListAdressOIB>
    <izvorni_sadrzaj>
      <item>AUTO KLUB 92 ZAGREB, OIB 02184697838, Branimirova 21,10000 Zagreb</item>
      <item>FINA Regionalni centar Zagreb, OIB 85821130368, Trg svibanjskih žrtava 1995. Br. 1,10000 Zagreb</item>
      <item>IGOR BOŽIKOVIĆ, OIB 02184697838, Ratarska 2,10000 Zagreb</item>
      <item>MIRO JUNGIĆ, OIB 02184697838, Ratarska 2,10000 Zagreb</item>
    </izvorni_sadrzaj>
    <derivirana_varijabla naziv="DomainObject.Predmet.SudioniciListAdressOIB_1">
      <item>AUTO KLUB 92 ZAGREB, OIB 02184697838, Branimirova 21,10000 Zagreb</item>
      <item>FINA Regionalni centar Zagreb, OIB 85821130368, Trg svibanjskih žrtava 1995. Br. 1,10000 Zagreb</item>
      <item>IGOR BOŽIKOVIĆ, OIB 02184697838, Ratarska 2,10000 Zagreb</item>
      <item>MIRO JUNGIĆ, OIB 02184697838, Ratarska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02184697838</item>
      <item>, OIB 85821130368</item>
      <item>, OIB 02184697838</item>
      <item>, OIB 02184697838</item>
    </izvorni_sadrzaj>
    <derivirana_varijabla naziv="DomainObject.Predmet.SudioniciListNazivOIB_1">
      <item>, OIB 02184697838</item>
      <item>, OIB 85821130368</item>
      <item>, OIB 02184697838</item>
      <item>, OIB 02184697838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759</properties:Characters>
  <properties:Lines>49</properties:Lines>
  <properties:Paragraphs>21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2016-04-16T07:14:00Z</cp:lastPrinted>
  <dcterms:modified xmlns:xsi="http://www.w3.org/2001/XMLSchema-instance" xsi:type="dcterms:W3CDTF">2016-04-16T07:18:00Z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