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ad9f" w14:paraId="e91ad9f" w:rsidRDefault="00BD0141" w:rsidP="00BD0141" w:rsidR="00BD0141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St-329/16-4</w:t>
      </w:r>
    </w:p>
    <w:p w:rsidRDefault="00BD0141" w:rsidP="00BD0141" w:rsidR="00BD0141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0141" w:rsidP="00BD0141" w:rsidR="00BD0141">
      <w:r>
        <w:t xml:space="preserve">         REPUBLIKA HRVATSKA</w:t>
      </w:r>
    </w:p>
    <w:p w:rsidRDefault="00BD0141" w:rsidP="00BD0141" w:rsidR="00BD0141">
      <w:r>
        <w:t xml:space="preserve"> TRGOVAČKI SUD U VARAŽDINU</w:t>
      </w:r>
    </w:p>
    <w:p w:rsidRDefault="00BD0141" w:rsidP="00BD0141" w:rsidR="00BD0141">
      <w:pPr>
        <w:ind w:firstLine="720"/>
      </w:pPr>
      <w:r>
        <w:t xml:space="preserve">         B. Radić 2</w:t>
      </w:r>
    </w:p>
    <w:p w:rsidRDefault="00BD0141" w:rsidP="00BD0141" w:rsidR="00BD0141">
      <w:pPr>
        <w:jc w:val="center"/>
        <w:rPr>
          <w:lang w:val="hr-HR"/>
        </w:rPr>
      </w:pPr>
    </w:p>
    <w:p w:rsidRDefault="00BD0141" w:rsidP="00BD0141" w:rsidR="00BD0141">
      <w:pPr>
        <w:jc w:val="center"/>
        <w:rPr>
          <w:lang w:val="hr-HR"/>
        </w:rPr>
      </w:pPr>
    </w:p>
    <w:p w:rsidRDefault="00BD0141" w:rsidP="00BD0141" w:rsidR="00BD0141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DOMUS ART d.o.o., OIB: 98242949534 sa sjedištem u Božene Plazzeriano 20, 42000 Varaždin, dana 1. ožujka 2016. godine, temeljem čl. 430. Stečajnog zakona ("Narodne novine" 71/15, u daljnjem tekstu SZ) objavljuje slijedeći</w:t>
      </w:r>
    </w:p>
    <w:p w:rsidRDefault="00BD0141" w:rsidP="00BD0141" w:rsidR="00BD0141">
      <w:pPr>
        <w:jc w:val="both"/>
      </w:pPr>
    </w:p>
    <w:p w:rsidRDefault="00BD0141" w:rsidP="00BD0141" w:rsidR="00BD014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D0141" w:rsidP="00BD0141" w:rsidR="00BD0141">
      <w:pPr>
        <w:jc w:val="both"/>
        <w:rPr>
          <w:lang w:val="hr-HR"/>
        </w:rPr>
      </w:pPr>
    </w:p>
    <w:p w:rsidRDefault="00BD0141" w:rsidP="00BD0141" w:rsidR="00BD0141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DOMUS ART d.o.o., OIB: 98242949534 sa sjedištem u Božene Plazzeriano 20, 42000 Varaždin, iznosi 5.929,91 kn.</w:t>
      </w:r>
    </w:p>
    <w:p w:rsidRDefault="00BD0141" w:rsidP="00BD0141" w:rsidR="00BD0141">
      <w:pPr>
        <w:jc w:val="both"/>
      </w:pPr>
    </w:p>
    <w:p w:rsidRDefault="00BD0141" w:rsidP="00BD0141" w:rsidR="00BD0141">
      <w:pPr>
        <w:jc w:val="both"/>
      </w:pPr>
      <w:r>
        <w:tab/>
        <w:t>II/ Poziva se osoba ovlaštena za zastupanje dužnika Alena Strelec, OIB: 65495715062, Varaždin, Božene Plazzeriano 20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BD0141" w:rsidP="00BD0141" w:rsidR="00BD0141">
      <w:pPr>
        <w:jc w:val="both"/>
      </w:pPr>
    </w:p>
    <w:p w:rsidRDefault="00BD0141" w:rsidP="00BD0141" w:rsidR="00BD0141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D0141" w:rsidP="00BD0141" w:rsidR="00BD0141">
      <w:pPr>
        <w:jc w:val="both"/>
      </w:pPr>
    </w:p>
    <w:p w:rsidRDefault="00BD0141" w:rsidP="00BD0141" w:rsidR="00BD0141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D0141" w:rsidP="00BD0141" w:rsidR="00BD0141">
      <w:pPr>
        <w:ind w:firstLine="720"/>
        <w:jc w:val="both"/>
      </w:pPr>
    </w:p>
    <w:p w:rsidRDefault="00BD0141" w:rsidP="00BD0141" w:rsidR="00BD0141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D0141" w:rsidP="00BD0141" w:rsidR="00BD0141">
      <w:pPr>
        <w:outlineLvl w:val="0"/>
        <w:rPr>
          <w:lang w:val="hr-HR"/>
        </w:rPr>
      </w:pPr>
    </w:p>
    <w:p w:rsidRDefault="00BD0141" w:rsidP="00BD0141" w:rsidR="00BD0141">
      <w:pPr>
        <w:jc w:val="center"/>
        <w:outlineLvl w:val="0"/>
        <w:rPr>
          <w:lang w:val="hr-HR"/>
        </w:rPr>
      </w:pPr>
    </w:p>
    <w:p w:rsidRDefault="00BD0141" w:rsidP="00BD0141" w:rsidR="00BD0141">
      <w:pPr>
        <w:jc w:val="center"/>
        <w:outlineLvl w:val="0"/>
        <w:rPr>
          <w:lang w:val="hr-HR"/>
        </w:rPr>
      </w:pPr>
    </w:p>
    <w:p w:rsidRDefault="00BD0141" w:rsidP="00BD0141" w:rsidR="00BD0141">
      <w:pPr>
        <w:jc w:val="center"/>
        <w:outlineLvl w:val="0"/>
        <w:rPr>
          <w:lang w:val="hr-HR"/>
        </w:rPr>
      </w:pPr>
    </w:p>
    <w:p w:rsidRDefault="00BD0141" w:rsidP="00BD0141" w:rsidR="00BD0141">
      <w:pPr>
        <w:jc w:val="center"/>
        <w:outlineLvl w:val="0"/>
        <w:rPr>
          <w:lang w:val="hr-HR"/>
        </w:rPr>
      </w:pPr>
    </w:p>
    <w:p w:rsidRDefault="00BD0141" w:rsidP="00BD0141" w:rsidR="00BD014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D0141" w:rsidP="00BD0141" w:rsidR="00BD0141">
      <w:pPr>
        <w:outlineLvl w:val="0"/>
        <w:rPr>
          <w:lang w:val="hr-HR"/>
        </w:rPr>
      </w:pPr>
    </w:p>
    <w:p w:rsidRDefault="00BD0141" w:rsidP="00BD0141" w:rsidR="00BD014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1. ožujka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DOMUS ART d.o.o., OIB: 98242949534 sa sjedištem u Božene Plazzeriano 20, 42000 Varaždin, navodeći da dužnik na dan 1. rujna 2015. u Očevidniku redoslijeda osnova za plaćanje ima evidentirane neizvršene osnove za plaćanje u ukupnom iznosu od 5.929,91 kn te da dužnik nema zaposlenih.</w:t>
      </w:r>
    </w:p>
    <w:p w:rsidRDefault="00BD0141" w:rsidP="00BD0141" w:rsidR="00BD0141">
      <w:pPr>
        <w:jc w:val="both"/>
        <w:outlineLvl w:val="0"/>
        <w:rPr>
          <w:lang w:val="hr-HR"/>
        </w:rPr>
      </w:pPr>
    </w:p>
    <w:p w:rsidRDefault="00BD0141" w:rsidP="00BD0141" w:rsidR="00BD014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D0141" w:rsidP="00BD0141" w:rsidR="00BD0141">
      <w:pPr>
        <w:jc w:val="both"/>
        <w:outlineLvl w:val="0"/>
        <w:rPr>
          <w:lang w:val="hr-HR"/>
        </w:rPr>
      </w:pPr>
    </w:p>
    <w:p w:rsidRDefault="00BD0141" w:rsidP="00BD0141" w:rsidR="00BD0141">
      <w:pPr>
        <w:jc w:val="center"/>
        <w:outlineLvl w:val="0"/>
        <w:rPr>
          <w:lang w:val="hr-HR"/>
        </w:rPr>
      </w:pPr>
    </w:p>
    <w:p w:rsidRDefault="00BD0141" w:rsidP="00BD0141" w:rsidR="00BD0141">
      <w:pPr>
        <w:jc w:val="center"/>
        <w:outlineLvl w:val="0"/>
        <w:rPr>
          <w:lang w:val="hr-HR"/>
        </w:rPr>
      </w:pPr>
      <w:r>
        <w:rPr>
          <w:lang w:val="hr-HR"/>
        </w:rPr>
        <w:t>U Varaždinu, 1. ožujka 2016. godine.</w:t>
      </w:r>
    </w:p>
    <w:p w:rsidRDefault="00BD0141" w:rsidP="00BD0141" w:rsidR="00BD0141">
      <w:pPr>
        <w:jc w:val="center"/>
        <w:outlineLvl w:val="0"/>
        <w:rPr>
          <w:lang w:val="hr-HR"/>
        </w:rPr>
      </w:pPr>
    </w:p>
    <w:p w:rsidRDefault="00BD0141" w:rsidP="00BD0141" w:rsidR="00BD014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D0141" w:rsidP="00BD0141" w:rsidR="00BD0141">
      <w:pPr>
        <w:jc w:val="center"/>
        <w:outlineLvl w:val="0"/>
        <w:rPr>
          <w:lang w:val="hr-HR"/>
        </w:rPr>
      </w:pPr>
    </w:p>
    <w:p w:rsidRDefault="00BD0141" w:rsidP="00BD0141" w:rsidR="00BD014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BD0141" w:rsidP="00BD0141" w:rsidR="00BD0141">
      <w:pPr>
        <w:ind w:firstLine="720" w:left="3600"/>
        <w:jc w:val="center"/>
        <w:outlineLvl w:val="0"/>
        <w:rPr>
          <w:lang w:val="hr-HR"/>
        </w:rPr>
      </w:pPr>
    </w:p>
    <w:p w:rsidRDefault="00BD0141" w:rsidP="00BD0141" w:rsidR="00BD014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BD0141" w:rsidP="00BD0141" w:rsidR="00BD0141">
      <w:pPr>
        <w:ind w:firstLine="720" w:left="3600"/>
        <w:jc w:val="center"/>
        <w:outlineLvl w:val="0"/>
        <w:rPr>
          <w:lang w:val="hr-HR"/>
        </w:rPr>
      </w:pPr>
    </w:p>
    <w:p w:rsidRDefault="00BD0141" w:rsidP="00BD0141" w:rsidR="00BD0141">
      <w:pPr>
        <w:outlineLvl w:val="0"/>
        <w:rPr>
          <w:lang w:val="hr-HR"/>
        </w:rPr>
      </w:pPr>
    </w:p>
    <w:p w:rsidRDefault="00BD0141" w:rsidP="00BD0141" w:rsidR="00BD0141">
      <w:pPr>
        <w:outlineLvl w:val="0"/>
        <w:rPr>
          <w:lang w:val="hr-HR"/>
        </w:rPr>
      </w:pPr>
    </w:p>
    <w:p w:rsidRDefault="00BD0141" w:rsidP="00BD0141" w:rsidR="00BD0141">
      <w:pPr>
        <w:outlineLvl w:val="0"/>
        <w:rPr>
          <w:lang w:val="hr-HR"/>
        </w:rPr>
      </w:pPr>
    </w:p>
    <w:p w:rsidRDefault="00BD0141" w:rsidP="00BD0141" w:rsidR="00BD0141">
      <w:pPr>
        <w:outlineLvl w:val="0"/>
        <w:rPr>
          <w:lang w:val="hr-HR"/>
        </w:rPr>
      </w:pPr>
    </w:p>
    <w:p w:rsidRDefault="00BD0141" w:rsidP="00BD0141" w:rsidR="00BD014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D0141" w:rsidP="00BD0141" w:rsidR="00BD0141"/>
    <w:p w:rsidRDefault="00BD0141" w:rsidP="00BD0141" w:rsidR="00BD0141">
      <w:r>
        <w:t>- e-Oglasna ploča suda</w:t>
      </w:r>
    </w:p>
    <w:p w:rsidRDefault="00E260E5" w:rsidR="00E260E5" w:rsidRPr="00BD0141">
      <w:pPr>
        <w:rPr>
          <w:lang w:val="hr-HR"/>
        </w:rPr>
      </w:pPr>
    </w:p>
    <w:sectPr w:rsidR="00E260E5" w:rsidRPr="00BD01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64D"/>
    <w:rsid w:val="00291BC1"/>
    <w:rsid w:val="00BD0141"/>
    <w:rsid w:val="00BF464D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01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01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0141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1B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1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01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01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0141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1B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1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81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ART društvo s ograničenom odgovornošću za građenje, projektiranje i nadzor nad gradnjom</izvorni_sadrzaj>
    <derivirana_varijabla naziv="DomainObject.Predmet.ProtustrankaFormated_1">  DOMUS ART društvo s ograničenom odgovornošću za građenje, projektiranje i nadzor nad gradnjom</derivirana_varijabla>
  </DomainObject.Predmet.ProtustrankaFormated>
  <DomainObject.Predmet.ProtustrankaFormatedOIB>
    <izvorni_sadrzaj>  DOMUS ART društvo s ograničenom odgovornošću za građenje, projektiranje i nadzor nad gradnjom, OIB 98242949534</izvorni_sadrzaj>
    <derivirana_varijabla naziv="DomainObject.Predmet.ProtustrankaFormatedOIB_1">  DOMUS ART društvo s ograničenom odgovornošću za građenje, projektiranje i nadzor nad gradnjom, OIB 98242949534</derivirana_varijabla>
  </DomainObject.Predmet.ProtustrankaFormatedOIB>
  <DomainObject.Predmet.ProtustrankaFormatedWithAdress>
    <izvorni_sadrzaj> DOMUS ART društvo s ograničenom odgovornošću za građenje, projektiranje i nadzor nad gradnjom, Božene Plazzeriano 20, 42000 Varaždin</izvorni_sadrzaj>
    <derivirana_varijabla naziv="DomainObject.Predmet.ProtustrankaFormatedWithAdress_1"> DOMUS ART društvo s ograničenom odgovornošću za građenje, projektiranje i nadzor nad gradnjom, Božene Plazzeriano 20, 42000 Varaždin</derivirana_varijabla>
  </DomainObject.Predmet.ProtustrankaFormatedWithAdress>
  <DomainObject.Predmet.ProtustrankaFormatedWithAdressOIB>
    <izvorni_sadrzaj> DOMUS ART društvo s ograničenom odgovornošću za građenje, projektiranje i nadzor nad gradnjom, OIB 98242949534, Božene Plazzeriano 20, 42000 Varaždin</izvorni_sadrzaj>
    <derivirana_varijabla naziv="DomainObject.Predmet.ProtustrankaFormatedWithAdressOIB_1"> DOMUS ART društvo s ograničenom odgovornošću za građenje, projektiranje i nadzor nad gradnjom, OIB 98242949534, Božene Plazzeriano 20, 42000 Varaždin</derivirana_varijabla>
  </DomainObject.Predmet.ProtustrankaFormatedWithAdressOIB>
  <DomainObject.Predmet.ProtustrankaWithAdress>
    <izvorni_sadrzaj>DOMUS ART društvo s ograničenom odgovornošću za građenje, projektiranje i nadzor nad gradnjom Božene Plazzeriano 20, 42000 Varaždin</izvorni_sadrzaj>
    <derivirana_varijabla naziv="DomainObject.Predmet.ProtustrankaWithAdress_1">DOMUS ART društvo s ograničenom odgovornošću za građenje, projektiranje i nadzor nad gradnjom Božene Plazzeriano 20, 42000 Varaždin</derivirana_varijabla>
  </DomainObject.Predmet.ProtustrankaWithAdress>
  <DomainObject.Predmet.ProtustrankaWithAdressOIB>
    <izvorni_sadrzaj>DOMUS ART društvo s ograničenom odgovornošću za građenje, projektiranje i nadzor nad gradnjom, OIB 98242949534, Božene Plazzeriano 20, 42000 Varaždin</izvorni_sadrzaj>
    <derivirana_varijabla naziv="DomainObject.Predmet.ProtustrankaWithAdressOIB_1">DOMUS ART društvo s ograničenom odgovornošću za građenje, projektiranje i nadzor nad gradnjom, OIB 98242949534, Božene Plazzeriano 20, 42000 Varaždin</derivirana_varijabla>
  </DomainObject.Predmet.ProtustrankaWithAdressOIB>
  <DomainObject.Predmet.ProtustrankaNazivFormated>
    <izvorni_sadrzaj>DOMUS ART društvo s ograničenom odgovornošću za građenje, projektiranje i nadzor nad gradnjom</izvorni_sadrzaj>
    <derivirana_varijabla naziv="DomainObject.Predmet.ProtustrankaNazivFormated_1">DOMUS ART društvo s ograničenom odgovornošću za građenje, projektiranje i nadzor nad gradnjom</derivirana_varijabla>
  </DomainObject.Predmet.ProtustrankaNazivFormated>
  <DomainObject.Predmet.ProtustrankaNazivFormatedOIB>
    <izvorni_sadrzaj>DOMUS ART društvo s ograničenom odgovornošću za građenje, projektiranje i nadzor nad gradnjom, OIB 98242949534</izvorni_sadrzaj>
    <derivirana_varijabla naziv="DomainObject.Predmet.ProtustrankaNazivFormatedOIB_1">DOMUS ART društvo s ograničenom odgovornošću za građenje, projektiranje i nadzor nad gradnjom, OIB 98242949534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5929.91</izvorni_sadrzaj>
    <derivirana_varijabla naziv="DomainObject.Predmet.TrenutnaVrijednost_1">5929.91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DOMUS ART društvo s ograničenom odgovornošću za građenje, projektiranje i nadzor nad gradnjom</item>
    </izvorni_sadrzaj>
    <derivirana_varijabla naziv="DomainObject.Predmet.ProtuStrankaListFormated_1">
      <item>DOMUS ART društvo s ograničenom odgovornošću za građenje, projektiranje i nadzor nad gradnjom</item>
    </derivirana_varijabla>
  </DomainObject.Predmet.ProtuStrankaListFormated>
  <DomainObject.Predmet.ProtuStrankaListFormatedOIB>
    <izvorni_sadrzaj>
      <item>DOMUS ART društvo s ograničenom odgovornošću za građenje, projektiranje i nadzor nad gradnjom, OIB 98242949534</item>
    </izvorni_sadrzaj>
    <derivirana_varijabla naziv="DomainObject.Predmet.ProtuStrankaListFormatedOIB_1">
      <item>DOMUS ART društvo s ograničenom odgovornošću za građenje, projektiranje i nadzor nad gradnjom, OIB 98242949534</item>
    </derivirana_varijabla>
  </DomainObject.Predmet.ProtuStrankaListFormatedOIB>
  <DomainObject.Predmet.ProtuStrankaListFormatedWithAdress>
    <izvorni_sadrzaj>
      <item>DOMUS ART društvo s ograničenom odgovornošću za građenje, projektiranje i nadzor nad gradnjom, Božene Plazzeriano 20, 42000 Varaždin</item>
    </izvorni_sadrzaj>
    <derivirana_varijabla naziv="DomainObject.Predmet.ProtuStrankaListFormatedWithAdress_1">
      <item>DOMUS ART društvo s ograničenom odgovornošću za građenje, projektiranje i nadzor nad gradnjom, Božene Plazzeriano 20, 42000 Varaždin</item>
    </derivirana_varijabla>
  </DomainObject.Predmet.ProtuStrankaListFormatedWithAdress>
  <DomainObject.Predmet.ProtuStrankaListFormatedWithAdressOIB>
    <izvorni_sadrzaj>
      <item>DOMUS ART društvo s ograničenom odgovornošću za građenje, projektiranje i nadzor nad gradnjom, OIB 98242949534, Božene Plazzeriano 20, 42000 Varaždin</item>
    </izvorni_sadrzaj>
    <derivirana_varijabla naziv="DomainObject.Predmet.ProtuStrankaListFormatedWithAdressOIB_1">
      <item>DOMUS ART društvo s ograničenom odgovornošću za građenje, projektiranje i nadzor nad gradnjom, OIB 98242949534, Božene Plazzeriano 20, 42000 Varaždin</item>
    </derivirana_varijabla>
  </DomainObject.Predmet.ProtuStrankaListFormatedWithAdressOIB>
  <DomainObject.Predmet.ProtuStrankaListNazivFormated>
    <izvorni_sadrzaj>
      <item>DOMUS ART društvo s ograničenom odgovornošću za građenje, projektiranje i nadzor nad gradnjom</item>
    </izvorni_sadrzaj>
    <derivirana_varijabla naziv="DomainObject.Predmet.ProtuStrankaListNazivFormated_1">
      <item>DOMUS ART društvo s ograničenom odgovornošću za građenje, projektiranje i nadzor nad gradnjom</item>
    </derivirana_varijabla>
  </DomainObject.Predmet.ProtuStrankaListNazivFormated>
  <DomainObject.Predmet.ProtuStrankaListNazivFormatedOIB>
    <izvorni_sadrzaj>
      <item>DOMUS ART društvo s ograničenom odgovornošću za građenje, projektiranje i nadzor nad gradnjom, OIB 98242949534</item>
    </izvorni_sadrzaj>
    <derivirana_varijabla naziv="DomainObject.Predmet.ProtuStrankaListNazivFormatedOIB_1">
      <item>DOMUS ART društvo s ograničenom odgovornošću za građenje, projektiranje i nadzor nad gradnjom, OIB 98242949534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DOMUS ART društvo s ograničenom odgovornošću za građenje, projektiranje i nadzor nad gradnjom</izvorni_sadrzaj>
    <derivirana_varijabla naziv="DomainObject.Predmet.ProtustrankaIDrugi_1">DOMUS ART društvo s ograničenom odgovornošću za građenje, projektiranje i nadzor nad gradnjom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DOMUS ART društvo s ograničenom odgovornošću za građenje, projektiranje i nadzor nad gradnjom, OIB 98242949534, Božene Plazzeriano 20, 42000 Varaždin</izvorni_sadrzaj>
    <derivirana_varijabla naziv="DomainObject.Predmet.ProtustrankaIDrugiAdressOIB_1">DOMUS ART društvo s ograničenom odgovornošću za građenje, projektiranje i nadzor nad gradnjom, OIB 98242949534, Božene Plazzeriano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DOMUS ART društvo s ograničenom odgovornošću za građenje, projektiranje i nadzor nad gradnjom</item>
      <item>E-oglasna ploča</item>
      <item>Sudski registar</item>
    </izvorni_sadrzaj>
    <derivirana_varijabla naziv="DomainObject.Predmet.SudioniciListNaziv_1">
      <item>Financijska agencija</item>
      <item>DOMUS ART društvo s ograničenom odgovornošću za građenje, projektiranje i nadzor nad gradnjom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DOMUS ART društvo s ograničenom odgovornošću za građenje, projektiranje i nadzor nad gradnjom, OIB 98242949534, Božene Plazzeriano 20,42000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DOMUS ART društvo s ograničenom odgovornošću za građenje, projektiranje i nadzor nad gradnjom, OIB 98242949534, Božene Plazzeriano 20,42000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98242949534</item>
      <item>, OIB null</item>
      <item>, OIB null</item>
    </izvorni_sadrzaj>
    <derivirana_varijabla naziv="DomainObject.Predmet.SudioniciListNazivOIB_1">
      <item>, OIB 85821130368</item>
      <item>, OIB 98242949534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2574</properties:Characters>
  <properties:Lines>74</properties:Lines>
  <properties:Paragraphs>19</properties:Paragraphs>
  <properties:TotalTime>5</properties:TotalTime>
  <properties:ScaleCrop>false</properties:ScaleCrop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2016-03-01T11:46:00Z</dcterms:created>
  <dc:creator>Tea Meister</dc:creator>
  <dc:description/>
  <cp:keywords/>
  <cp:lastModifiedBy>Tea Meister</cp:lastModifiedBy>
  <dcterms:modified xmlns:xsi="http://www.w3.org/2001/XMLSchema-instance" xsi:type="dcterms:W3CDTF">2016-03-01T12:31:00Z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