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73ef7" w14:paraId="7e73ef7" w:rsidRDefault="00422934" w:rsidP="001639EA" w:rsidR="00BB7303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0459" w:rsidP="00530459" w:rsidR="00530459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530459" w:rsidP="00530459" w:rsidR="00530459" w:rsidRPr="005A555F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Default="00530459" w:rsidP="00BD575E" w:rsidR="00A80B2D">
      <w:pPr>
        <w:jc w:val="both"/>
      </w:pPr>
      <w:r w:rsidRPr="005A555F">
        <w:t>Zagreb, Amruševa 2/II</w:t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BD575E">
        <w:tab/>
      </w:r>
      <w:r w:rsidR="00A80B2D" w:rsidRPr="005F3621">
        <w:rPr>
          <w:b/>
        </w:rPr>
        <w:tab/>
      </w:r>
      <w:r w:rsidR="00A80B2D">
        <w:rPr>
          <w:b/>
        </w:rPr>
        <w:t xml:space="preserve"> </w:t>
      </w:r>
      <w:r w:rsidR="00A80B2D">
        <w:t>40.</w:t>
      </w:r>
      <w:r w:rsidR="00A80B2D" w:rsidRPr="00645508">
        <w:t>-St-</w:t>
      </w:r>
      <w:r w:rsidR="00515F74">
        <w:t>1666/13</w:t>
      </w:r>
    </w:p>
    <w:p w:rsidRDefault="00A80B2D" w:rsidP="00A80B2D" w:rsidR="00A80B2D">
      <w:pPr>
        <w:jc w:val="right"/>
      </w:pPr>
    </w:p>
    <w:p w:rsidRDefault="00A80B2D" w:rsidP="00A80B2D" w:rsidR="00A80B2D" w:rsidRPr="005F3621">
      <w:pPr>
        <w:jc w:val="center"/>
        <w:rPr>
          <w:b/>
        </w:rPr>
      </w:pPr>
      <w:r>
        <w:t>R E P U B L I K A  H R V A T S K A</w:t>
      </w:r>
    </w:p>
    <w:p w:rsidRDefault="00A80B2D" w:rsidP="00A80B2D" w:rsidR="00A80B2D" w:rsidRPr="00B654E9">
      <w:pPr>
        <w:jc w:val="center"/>
      </w:pPr>
      <w:r w:rsidRPr="00B654E9">
        <w:t>R J E Š E NJ E</w:t>
      </w:r>
    </w:p>
    <w:p w:rsidRDefault="00A80B2D" w:rsidP="00A80B2D" w:rsidR="00A80B2D" w:rsidRPr="005F3621">
      <w:pPr>
        <w:jc w:val="center"/>
        <w:rPr>
          <w:b/>
        </w:rPr>
      </w:pPr>
    </w:p>
    <w:p w:rsidRDefault="00A80B2D" w:rsidP="00EA652C" w:rsidR="00EA652C" w:rsidRPr="001A5F93">
      <w:pPr>
        <w:pStyle w:val="Odlomakpopisa"/>
        <w:ind w:left="0"/>
        <w:jc w:val="both"/>
      </w:pPr>
      <w:r w:rsidRPr="005F3621">
        <w:t xml:space="preserve">  </w:t>
      </w:r>
      <w:r w:rsidRPr="005F3621">
        <w:tab/>
      </w:r>
      <w:r w:rsidR="00EA652C" w:rsidRPr="001A5F93">
        <w:t xml:space="preserve">Trgovački sud u Zagrebu po sucu tog suda Anti Galiću, u pravnoj stvari podnositelja zahtijeva Financijska agencija, za provedbu skraćenog stečajnog postupka nad dužnikom </w:t>
      </w:r>
      <w:r w:rsidR="00756C59">
        <w:t>BAJLO d.o.o. u stečaju, Zagreb, Supilova 6,</w:t>
      </w:r>
      <w:r w:rsidR="00EA652C" w:rsidRPr="001A5F93">
        <w:t xml:space="preserve"> (OIB </w:t>
      </w:r>
      <w:r w:rsidR="00756C59">
        <w:t>24665845424</w:t>
      </w:r>
      <w:r w:rsidR="00EA652C" w:rsidRPr="001A5F93">
        <w:t xml:space="preserve">), dana </w:t>
      </w:r>
      <w:r w:rsidR="00933556">
        <w:t>21</w:t>
      </w:r>
      <w:r w:rsidR="00756C59">
        <w:t>. ožujka</w:t>
      </w:r>
      <w:r w:rsidR="00EA652C" w:rsidRPr="001A5F93">
        <w:t xml:space="preserve"> 2017.</w:t>
      </w:r>
    </w:p>
    <w:p w:rsidRDefault="00433717" w:rsidP="00F95A43" w:rsidR="00433717" w:rsidRPr="00EF36B0">
      <w:pPr>
        <w:jc w:val="both"/>
        <w:rPr>
          <w:sz w:val="40"/>
          <w:szCs w:val="40"/>
        </w:rPr>
      </w:pPr>
    </w:p>
    <w:p w:rsidRDefault="009D4EEA" w:rsidR="009D4EEA" w:rsidRPr="009305D4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Default="009D4EEA" w:rsidR="009D4EEA" w:rsidRPr="009305D4">
      <w:pPr>
        <w:jc w:val="center"/>
        <w:rPr>
          <w:b/>
          <w:sz w:val="24"/>
          <w:szCs w:val="24"/>
        </w:rPr>
      </w:pPr>
    </w:p>
    <w:p w:rsidRDefault="00BB7303" w:rsidP="00AB44DB" w:rsidR="00D5787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Ispravlja se</w:t>
      </w:r>
      <w:r w:rsidR="00D045AD" w:rsidRPr="0013771F">
        <w:rPr>
          <w:sz w:val="24"/>
          <w:szCs w:val="24"/>
        </w:rPr>
        <w:t xml:space="preserve"> rješenje </w:t>
      </w:r>
      <w:r w:rsidR="00933556">
        <w:rPr>
          <w:sz w:val="24"/>
          <w:szCs w:val="24"/>
        </w:rPr>
        <w:t xml:space="preserve">o dosudi </w:t>
      </w:r>
      <w:r w:rsidR="00C520C6">
        <w:rPr>
          <w:sz w:val="24"/>
          <w:szCs w:val="24"/>
        </w:rPr>
        <w:t xml:space="preserve">ovog suda </w:t>
      </w:r>
      <w:r w:rsidR="00985F96" w:rsidRPr="0013771F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 xml:space="preserve">od </w:t>
      </w:r>
      <w:r w:rsidR="00011139">
        <w:rPr>
          <w:sz w:val="24"/>
          <w:szCs w:val="24"/>
        </w:rPr>
        <w:t>24. studeni 2016</w:t>
      </w:r>
      <w:r w:rsidR="00B226B1">
        <w:rPr>
          <w:sz w:val="24"/>
          <w:szCs w:val="24"/>
        </w:rPr>
        <w:t>.</w:t>
      </w:r>
      <w:r w:rsidR="00F2789E">
        <w:rPr>
          <w:sz w:val="24"/>
          <w:szCs w:val="24"/>
        </w:rPr>
        <w:t xml:space="preserve">, </w:t>
      </w:r>
      <w:r w:rsidR="00997C66">
        <w:rPr>
          <w:sz w:val="24"/>
          <w:szCs w:val="24"/>
        </w:rPr>
        <w:t>poslovni broj St-</w:t>
      </w:r>
      <w:r w:rsidR="00246EF4">
        <w:rPr>
          <w:sz w:val="24"/>
          <w:szCs w:val="24"/>
        </w:rPr>
        <w:t>1666/13</w:t>
      </w:r>
      <w:r w:rsidR="000621E7">
        <w:rPr>
          <w:sz w:val="24"/>
          <w:szCs w:val="24"/>
        </w:rPr>
        <w:t>,</w:t>
      </w:r>
      <w:r w:rsidR="00997C66">
        <w:rPr>
          <w:sz w:val="24"/>
          <w:szCs w:val="24"/>
        </w:rPr>
        <w:t xml:space="preserve"> </w:t>
      </w:r>
      <w:r w:rsidR="00B226B1">
        <w:rPr>
          <w:sz w:val="24"/>
          <w:szCs w:val="24"/>
        </w:rPr>
        <w:t>time da se u toč.I.</w:t>
      </w:r>
      <w:r w:rsidR="00933556">
        <w:rPr>
          <w:sz w:val="24"/>
          <w:szCs w:val="24"/>
        </w:rPr>
        <w:t xml:space="preserve"> redak 2</w:t>
      </w:r>
      <w:r w:rsidR="00D57875">
        <w:rPr>
          <w:sz w:val="24"/>
          <w:szCs w:val="24"/>
        </w:rPr>
        <w:t>.</w:t>
      </w:r>
      <w:r w:rsidR="00B226B1">
        <w:rPr>
          <w:sz w:val="24"/>
          <w:szCs w:val="24"/>
        </w:rPr>
        <w:t xml:space="preserve"> izreke rješenja </w:t>
      </w:r>
      <w:r w:rsidR="00D57875">
        <w:rPr>
          <w:sz w:val="24"/>
          <w:szCs w:val="24"/>
        </w:rPr>
        <w:t xml:space="preserve">broj: </w:t>
      </w:r>
      <w:r w:rsidR="00A57683">
        <w:rPr>
          <w:sz w:val="24"/>
          <w:szCs w:val="24"/>
        </w:rPr>
        <w:t>"OIB</w:t>
      </w:r>
      <w:r w:rsidR="00D57875">
        <w:rPr>
          <w:sz w:val="24"/>
          <w:szCs w:val="24"/>
        </w:rPr>
        <w:t xml:space="preserve"> </w:t>
      </w:r>
      <w:r w:rsidR="00A57683">
        <w:rPr>
          <w:sz w:val="24"/>
          <w:szCs w:val="24"/>
        </w:rPr>
        <w:t>569033121677</w:t>
      </w:r>
      <w:r w:rsidR="00D57875">
        <w:rPr>
          <w:sz w:val="24"/>
          <w:szCs w:val="24"/>
        </w:rPr>
        <w:t xml:space="preserve"> zamjenjuje broje</w:t>
      </w:r>
      <w:r w:rsidR="000621E7">
        <w:rPr>
          <w:sz w:val="24"/>
          <w:szCs w:val="24"/>
        </w:rPr>
        <w:t>m</w:t>
      </w:r>
      <w:r w:rsidR="00D57875">
        <w:rPr>
          <w:sz w:val="24"/>
          <w:szCs w:val="24"/>
        </w:rPr>
        <w:t xml:space="preserve">: </w:t>
      </w:r>
      <w:r w:rsidR="0085652E">
        <w:rPr>
          <w:sz w:val="24"/>
          <w:szCs w:val="24"/>
        </w:rPr>
        <w:t xml:space="preserve"> </w:t>
      </w:r>
      <w:r w:rsidR="00D57875">
        <w:rPr>
          <w:sz w:val="24"/>
          <w:szCs w:val="24"/>
        </w:rPr>
        <w:t>"</w:t>
      </w:r>
      <w:r w:rsidR="0085652E">
        <w:rPr>
          <w:sz w:val="24"/>
          <w:szCs w:val="24"/>
        </w:rPr>
        <w:t>OIB 56033121677</w:t>
      </w:r>
      <w:r w:rsidR="00D57875">
        <w:rPr>
          <w:sz w:val="24"/>
          <w:szCs w:val="24"/>
        </w:rPr>
        <w:t>"</w:t>
      </w:r>
    </w:p>
    <w:p w:rsidRDefault="00160F41" w:rsidP="00AB44DB" w:rsidR="00B226B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9D4EEA" w:rsidR="009D4EEA">
      <w:pPr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Obrazloženje</w:t>
      </w:r>
    </w:p>
    <w:p w:rsidRDefault="00816BC3" w:rsidR="00816BC3">
      <w:pPr>
        <w:jc w:val="center"/>
        <w:rPr>
          <w:sz w:val="24"/>
          <w:szCs w:val="24"/>
        </w:rPr>
      </w:pPr>
    </w:p>
    <w:p w:rsidRDefault="00E616EE" w:rsidP="003568DD" w:rsidR="003568D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4475F">
        <w:rPr>
          <w:sz w:val="24"/>
          <w:szCs w:val="24"/>
        </w:rPr>
        <w:t xml:space="preserve"> rješenju </w:t>
      </w:r>
      <w:r w:rsidR="0085652E">
        <w:rPr>
          <w:sz w:val="24"/>
          <w:szCs w:val="24"/>
        </w:rPr>
        <w:t xml:space="preserve">od 24. </w:t>
      </w:r>
      <w:r w:rsidR="00FC22FD">
        <w:rPr>
          <w:sz w:val="24"/>
          <w:szCs w:val="24"/>
        </w:rPr>
        <w:t xml:space="preserve"> studeni 2</w:t>
      </w:r>
      <w:r w:rsidR="0085652E">
        <w:rPr>
          <w:sz w:val="24"/>
          <w:szCs w:val="24"/>
        </w:rPr>
        <w:t>01</w:t>
      </w:r>
      <w:r w:rsidR="00FC22FD">
        <w:rPr>
          <w:sz w:val="24"/>
          <w:szCs w:val="24"/>
        </w:rPr>
        <w:t>6</w:t>
      </w:r>
      <w:r w:rsidR="00F2789E">
        <w:rPr>
          <w:sz w:val="24"/>
          <w:szCs w:val="24"/>
        </w:rPr>
        <w:t>.</w:t>
      </w:r>
      <w:r w:rsidR="00D332FE">
        <w:rPr>
          <w:sz w:val="24"/>
          <w:szCs w:val="24"/>
        </w:rPr>
        <w:t>, poslovni broj St-</w:t>
      </w:r>
      <w:r w:rsidR="0085652E">
        <w:rPr>
          <w:sz w:val="24"/>
          <w:szCs w:val="24"/>
        </w:rPr>
        <w:t>1666/13</w:t>
      </w:r>
      <w:r w:rsidR="00D332FE" w:rsidRPr="0013771F">
        <w:rPr>
          <w:sz w:val="24"/>
          <w:szCs w:val="24"/>
        </w:rPr>
        <w:t xml:space="preserve"> </w:t>
      </w:r>
      <w:r w:rsidR="00D332FE">
        <w:rPr>
          <w:sz w:val="24"/>
          <w:szCs w:val="24"/>
        </w:rPr>
        <w:t xml:space="preserve">došlo je do greške u </w:t>
      </w:r>
      <w:r w:rsidR="000621E7">
        <w:rPr>
          <w:sz w:val="24"/>
          <w:szCs w:val="24"/>
        </w:rPr>
        <w:t xml:space="preserve"> </w:t>
      </w:r>
      <w:r w:rsidR="00D57875">
        <w:rPr>
          <w:sz w:val="24"/>
          <w:szCs w:val="24"/>
        </w:rPr>
        <w:t>broj</w:t>
      </w:r>
      <w:r w:rsidR="000621E7">
        <w:rPr>
          <w:sz w:val="24"/>
          <w:szCs w:val="24"/>
        </w:rPr>
        <w:t>u</w:t>
      </w:r>
      <w:r w:rsidR="00D57875">
        <w:rPr>
          <w:sz w:val="24"/>
          <w:szCs w:val="24"/>
        </w:rPr>
        <w:t xml:space="preserve"> </w:t>
      </w:r>
      <w:r w:rsidR="0085652E">
        <w:rPr>
          <w:sz w:val="24"/>
          <w:szCs w:val="24"/>
        </w:rPr>
        <w:t xml:space="preserve">OIB-a kupca </w:t>
      </w:r>
      <w:r w:rsidR="003568DD">
        <w:rPr>
          <w:sz w:val="24"/>
          <w:szCs w:val="24"/>
        </w:rPr>
        <w:t>Marijane Birkić Lovegrove,</w:t>
      </w:r>
      <w:r w:rsidR="00997C66">
        <w:rPr>
          <w:sz w:val="24"/>
          <w:szCs w:val="24"/>
        </w:rPr>
        <w:t xml:space="preserve"> </w:t>
      </w:r>
      <w:r w:rsidR="00D57875">
        <w:rPr>
          <w:sz w:val="24"/>
          <w:szCs w:val="24"/>
        </w:rPr>
        <w:t xml:space="preserve">koji broj OIB-a </w:t>
      </w:r>
      <w:r w:rsidR="003568DD">
        <w:rPr>
          <w:sz w:val="24"/>
          <w:szCs w:val="24"/>
        </w:rPr>
        <w:t>ispravno glasi</w:t>
      </w:r>
      <w:r w:rsidR="00997C66">
        <w:rPr>
          <w:sz w:val="24"/>
          <w:szCs w:val="24"/>
        </w:rPr>
        <w:t>: "</w:t>
      </w:r>
      <w:r w:rsidR="003568DD">
        <w:rPr>
          <w:sz w:val="24"/>
          <w:szCs w:val="24"/>
        </w:rPr>
        <w:t xml:space="preserve">56033121677". </w:t>
      </w:r>
    </w:p>
    <w:p w:rsidRDefault="00997C66" w:rsidP="00D332FE" w:rsidR="00997C66">
      <w:pPr>
        <w:ind w:firstLine="709"/>
        <w:jc w:val="both"/>
        <w:rPr>
          <w:sz w:val="24"/>
          <w:szCs w:val="24"/>
        </w:rPr>
      </w:pPr>
    </w:p>
    <w:p w:rsidRDefault="00864AE9" w:rsidP="00EF36B0" w:rsidR="00864AE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Člankom </w:t>
      </w:r>
      <w:r w:rsidR="0098351B">
        <w:rPr>
          <w:sz w:val="24"/>
          <w:szCs w:val="24"/>
        </w:rPr>
        <w:t>10.</w:t>
      </w:r>
      <w:r w:rsidR="007F04DC">
        <w:rPr>
          <w:sz w:val="24"/>
          <w:szCs w:val="24"/>
        </w:rPr>
        <w:t xml:space="preserve"> S</w:t>
      </w:r>
      <w:r w:rsidR="00472F08">
        <w:rPr>
          <w:sz w:val="24"/>
          <w:szCs w:val="24"/>
        </w:rPr>
        <w:t>tečajnog</w:t>
      </w:r>
      <w:r w:rsidR="00472F08" w:rsidRPr="00472F08">
        <w:rPr>
          <w:sz w:val="24"/>
        </w:rPr>
        <w:t xml:space="preserve"> </w:t>
      </w:r>
      <w:r w:rsidR="00472F08">
        <w:rPr>
          <w:sz w:val="24"/>
        </w:rPr>
        <w:t>zakona (NN br.</w:t>
      </w:r>
      <w:r w:rsidR="0098351B">
        <w:rPr>
          <w:sz w:val="24"/>
        </w:rPr>
        <w:t>73/15</w:t>
      </w:r>
      <w:r w:rsidR="00C4696D">
        <w:rPr>
          <w:sz w:val="24"/>
        </w:rPr>
        <w:t>, dalje: SZ</w:t>
      </w:r>
      <w:r w:rsidR="0098351B">
        <w:rPr>
          <w:sz w:val="24"/>
        </w:rPr>
        <w:t xml:space="preserve">) </w:t>
      </w:r>
      <w:r>
        <w:rPr>
          <w:sz w:val="24"/>
          <w:szCs w:val="24"/>
        </w:rPr>
        <w:t xml:space="preserve">propisano je da se u stečajnom postupku na odgovarajući način primjenjuju odredbe ZPP-a, ako Stečajnim zakonom nije drugačije određeno. </w:t>
      </w:r>
    </w:p>
    <w:p w:rsidRDefault="00BB7303" w:rsidR="00BB730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članku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Default="00F57D93" w:rsidR="00F57D93">
      <w:pPr>
        <w:jc w:val="both"/>
        <w:rPr>
          <w:sz w:val="24"/>
          <w:szCs w:val="24"/>
        </w:rPr>
      </w:pPr>
    </w:p>
    <w:p w:rsidRDefault="00BB7303" w:rsidP="00BB7303" w:rsidR="007A2DE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72F08">
        <w:rPr>
          <w:sz w:val="24"/>
          <w:szCs w:val="24"/>
        </w:rPr>
        <w:t>Slijedom naprijed navedenog, kako je u rješenju o</w:t>
      </w:r>
      <w:r w:rsidR="00FC22FD">
        <w:rPr>
          <w:sz w:val="24"/>
          <w:szCs w:val="24"/>
        </w:rPr>
        <w:t>d 24. studeni</w:t>
      </w:r>
      <w:r w:rsidR="00472F08">
        <w:rPr>
          <w:sz w:val="24"/>
          <w:szCs w:val="24"/>
        </w:rPr>
        <w:t xml:space="preserve"> </w:t>
      </w:r>
      <w:r w:rsidR="00FC22FD">
        <w:rPr>
          <w:sz w:val="24"/>
          <w:szCs w:val="24"/>
        </w:rPr>
        <w:t>2016. p</w:t>
      </w:r>
      <w:r w:rsidR="0098351B">
        <w:rPr>
          <w:sz w:val="24"/>
          <w:szCs w:val="24"/>
        </w:rPr>
        <w:t>ogrešno naveden</w:t>
      </w:r>
      <w:r w:rsidR="00FC22FD">
        <w:rPr>
          <w:sz w:val="24"/>
          <w:szCs w:val="24"/>
        </w:rPr>
        <w:t xml:space="preserve"> OIB kupca</w:t>
      </w:r>
      <w:r w:rsidR="00472F08">
        <w:rPr>
          <w:sz w:val="24"/>
          <w:szCs w:val="24"/>
        </w:rPr>
        <w:t xml:space="preserve">, to je </w:t>
      </w:r>
      <w:r>
        <w:rPr>
          <w:sz w:val="24"/>
          <w:szCs w:val="24"/>
        </w:rPr>
        <w:t xml:space="preserve">temeljem odredbe članka 342. stavak 1. </w:t>
      </w:r>
      <w:r w:rsidR="00C4696D">
        <w:rPr>
          <w:sz w:val="24"/>
          <w:szCs w:val="24"/>
        </w:rPr>
        <w:t xml:space="preserve">i </w:t>
      </w:r>
      <w:r>
        <w:rPr>
          <w:sz w:val="24"/>
          <w:szCs w:val="24"/>
        </w:rPr>
        <w:t>člank</w:t>
      </w:r>
      <w:r w:rsidR="00C4696D">
        <w:rPr>
          <w:sz w:val="24"/>
          <w:szCs w:val="24"/>
        </w:rPr>
        <w:t xml:space="preserve">a </w:t>
      </w:r>
      <w:r>
        <w:rPr>
          <w:sz w:val="24"/>
          <w:szCs w:val="24"/>
        </w:rPr>
        <w:t>347. ZPP-a</w:t>
      </w:r>
      <w:r w:rsidR="00C4696D">
        <w:rPr>
          <w:sz w:val="24"/>
          <w:szCs w:val="24"/>
        </w:rPr>
        <w:t>, u vezi članka 10. SZ-a</w:t>
      </w:r>
      <w:r>
        <w:rPr>
          <w:sz w:val="24"/>
          <w:szCs w:val="24"/>
        </w:rPr>
        <w:t xml:space="preserve"> riješeno kao u izreci. </w:t>
      </w:r>
    </w:p>
    <w:p w:rsidRDefault="006119C1" w:rsidP="00BB7303" w:rsidR="006119C1" w:rsidRPr="009305D4">
      <w:pPr>
        <w:jc w:val="both"/>
        <w:rPr>
          <w:sz w:val="24"/>
          <w:szCs w:val="24"/>
        </w:rPr>
      </w:pPr>
    </w:p>
    <w:p w:rsidRDefault="00D045AD" w:rsidP="00DB5269" w:rsidR="009D4EEA" w:rsidRPr="009305D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7B1664">
        <w:rPr>
          <w:sz w:val="24"/>
          <w:szCs w:val="24"/>
        </w:rPr>
        <w:t xml:space="preserve">Zagreb, </w:t>
      </w:r>
      <w:r w:rsidR="00AA7634">
        <w:rPr>
          <w:sz w:val="24"/>
          <w:szCs w:val="24"/>
        </w:rPr>
        <w:t>21</w:t>
      </w:r>
      <w:r w:rsidR="00FC22FD">
        <w:rPr>
          <w:sz w:val="24"/>
          <w:szCs w:val="24"/>
        </w:rPr>
        <w:t xml:space="preserve">. ožujka </w:t>
      </w:r>
      <w:r w:rsidR="00FB3AD7">
        <w:rPr>
          <w:sz w:val="24"/>
          <w:szCs w:val="24"/>
        </w:rPr>
        <w:t xml:space="preserve"> 201</w:t>
      </w:r>
      <w:r w:rsidR="00297CE8">
        <w:rPr>
          <w:sz w:val="24"/>
          <w:szCs w:val="24"/>
        </w:rPr>
        <w:t>7</w:t>
      </w:r>
      <w:r w:rsidR="00FB3AD7">
        <w:rPr>
          <w:sz w:val="24"/>
          <w:szCs w:val="24"/>
        </w:rPr>
        <w:t>.</w:t>
      </w:r>
      <w:r w:rsidR="009D4EEA" w:rsidRPr="009305D4">
        <w:rPr>
          <w:sz w:val="24"/>
          <w:szCs w:val="24"/>
        </w:rPr>
        <w:t xml:space="preserve"> </w:t>
      </w:r>
    </w:p>
    <w:p w:rsidRDefault="00D045AD" w:rsidP="00D045AD" w:rsidR="009D4EEA">
      <w:pPr>
        <w:ind w:firstLine="720" w:left="2880"/>
        <w:jc w:val="center"/>
        <w:rPr>
          <w:sz w:val="24"/>
          <w:szCs w:val="24"/>
        </w:rPr>
      </w:pPr>
      <w:r w:rsidRPr="009305D4">
        <w:rPr>
          <w:sz w:val="24"/>
          <w:szCs w:val="24"/>
        </w:rPr>
        <w:t>Sudac:</w:t>
      </w:r>
    </w:p>
    <w:p w:rsidRDefault="00D045AD" w:rsidP="00DC19F7" w:rsidR="00297CE8">
      <w:pPr>
        <w:ind w:firstLine="720" w:left="2880"/>
        <w:jc w:val="center"/>
        <w:rPr>
          <w:sz w:val="24"/>
          <w:szCs w:val="24"/>
        </w:rPr>
      </w:pPr>
      <w:r>
        <w:rPr>
          <w:sz w:val="24"/>
          <w:szCs w:val="24"/>
        </w:rPr>
        <w:t>Ante</w:t>
      </w:r>
      <w:r w:rsidR="009D4EEA" w:rsidRPr="009305D4">
        <w:rPr>
          <w:sz w:val="24"/>
          <w:szCs w:val="24"/>
        </w:rPr>
        <w:t xml:space="preserve"> Galić</w:t>
      </w:r>
      <w:r w:rsidR="00CF0835">
        <w:rPr>
          <w:sz w:val="24"/>
          <w:szCs w:val="24"/>
        </w:rPr>
        <w:t xml:space="preserve"> </w:t>
      </w:r>
      <w:r w:rsidR="00EA7D2B">
        <w:rPr>
          <w:sz w:val="24"/>
          <w:szCs w:val="24"/>
        </w:rPr>
        <w:t>v.r.</w:t>
      </w:r>
    </w:p>
    <w:p w:rsidRDefault="00D045AD" w:rsidR="00C81465" w:rsidRPr="009305D4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Pr="009305D4">
        <w:rPr>
          <w:sz w:val="24"/>
          <w:szCs w:val="24"/>
        </w:rPr>
        <w:t xml:space="preserve"> o pravnom lijeku</w:t>
      </w:r>
      <w:r w:rsidR="009D4EEA" w:rsidRPr="009305D4">
        <w:rPr>
          <w:sz w:val="24"/>
          <w:szCs w:val="24"/>
        </w:rPr>
        <w:t>:</w:t>
      </w:r>
    </w:p>
    <w:p w:rsidRDefault="00C81465" w:rsidP="00424051" w:rsidR="001171E0">
      <w:pPr>
        <w:jc w:val="both"/>
        <w:rPr>
          <w:sz w:val="24"/>
          <w:szCs w:val="24"/>
        </w:rPr>
      </w:pPr>
      <w:r w:rsidRPr="009305D4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B94D3C" w:rsidP="00422EE0" w:rsidR="00B94D3C">
      <w:pPr>
        <w:jc w:val="both"/>
      </w:pPr>
    </w:p>
    <w:p w:rsidRDefault="00EA7D2B" w:rsidP="00EA7D2B" w:rsidR="00EA7D2B">
      <w:pPr>
        <w:ind w:firstLine="720" w:left="2880"/>
        <w:jc w:val="both"/>
      </w:pPr>
      <w:r>
        <w:t>Za točnost otpravka, ovlašteni službenik:</w:t>
      </w:r>
    </w:p>
    <w:p w:rsidRDefault="00EA7D2B" w:rsidP="00422EE0" w:rsidR="00EA7D2B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p w:rsidRDefault="00BD575E" w:rsidP="001E5C11" w:rsidR="00BD575E">
      <w:pPr>
        <w:jc w:val="both"/>
      </w:pPr>
    </w:p>
    <w:sectPr w:rsidSect="002730C3" w:rsidR="00BD575E">
      <w:headerReference w:type="even" r:id="rId11"/>
      <w:headerReference w:type="default" r:id="rId12"/>
      <w:footerReference w:type="even" r:id="rId13"/>
      <w:pgSz w:h="16838" w:w="11906"/>
      <w:pgMar w:gutter="0" w:footer="720" w:header="720" w:left="1800" w:bottom="142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7EC" w:rsidR="001357EC">
      <w:r>
        <w:separator/>
      </w:r>
    </w:p>
  </w:endnote>
  <w:endnote w:id="0" w:type="continuationSeparator">
    <w:p w:rsidRDefault="001357EC" w:rsidR="00135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C644FF" w:rsidR="006A138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388" w:rsidR="006A138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7EC" w:rsidR="001357EC">
      <w:r>
        <w:separator/>
      </w:r>
    </w:p>
  </w:footnote>
  <w:footnote w:id="0" w:type="continuationSeparator">
    <w:p w:rsidRDefault="001357EC" w:rsidR="001357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1388" w:rsidR="006A138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388" w:rsidP="002730C3" w:rsidR="006A1388" w:rsidRPr="00B16F47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EA7D2B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Default="006A1388" w:rsidP="00297CE8" w:rsidR="006A1388" w:rsidRPr="00EC7474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 40. St-</w:t>
    </w:r>
    <w:r w:rsidR="005844B0">
      <w:rPr>
        <w:sz w:val="24"/>
        <w:szCs w:val="24"/>
      </w:rPr>
      <w:t>1666/13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4321C45"/>
    <w:multiLevelType w:val="hybridMultilevel"/>
    <w:tmpl w:val="B672D5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47174C8"/>
    <w:multiLevelType w:val="hybridMultilevel"/>
    <w:tmpl w:val="D84EB744"/>
    <w:lvl w:tplc="91C0DF0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149B2694"/>
    <w:multiLevelType w:val="hybridMultilevel"/>
    <w:tmpl w:val="252C8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3290F9A"/>
    <w:multiLevelType w:val="hybridMultilevel"/>
    <w:tmpl w:val="968014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Indent="360" w:legacySpace="120" w:legacy="true"/>
      <w:lvlJc w:val="left"/>
      <w:pPr>
        <w:ind w:hanging="360" w:left="180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7">
    <w:nsid w:val="3C70646D"/>
    <w:multiLevelType w:val="hybridMultilevel"/>
    <w:tmpl w:val="05644DF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9">
    <w:nsid w:val="4D2B3B5E"/>
    <w:multiLevelType w:val="hybridMultilevel"/>
    <w:tmpl w:val="0F301F62"/>
    <w:lvl w:tplc="1ADCD872" w:ilvl="0">
      <w:start w:val="1"/>
      <w:numFmt w:val="decimal"/>
      <w:lvlText w:val="%1.)"/>
      <w:lvlJc w:val="left"/>
      <w:pPr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2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532F6D6C"/>
    <w:multiLevelType w:val="hybridMultilevel"/>
    <w:tmpl w:val="9DE61CCE"/>
    <w:lvl w:tplc="32C047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5C5F7A65"/>
    <w:multiLevelType w:val="hybridMultilevel"/>
    <w:tmpl w:val="8BFA7B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1F25AB6"/>
    <w:multiLevelType w:val="hybridMultilevel"/>
    <w:tmpl w:val="932EF50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B9E6A43"/>
    <w:multiLevelType w:val="hybridMultilevel"/>
    <w:tmpl w:val="B38698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3621"/>
      </w:pPr>
    </w:lvl>
  </w:abstractNum>
  <w:abstractNum w:abstractNumId="27">
    <w:nsid w:val="73BD7339"/>
    <w:multiLevelType w:val="hybridMultilevel"/>
    <w:tmpl w:val="5BC88BD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5"/>
  </w:num>
  <w:num w:numId="5">
    <w:abstractNumId w:val="23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4"/>
  </w:num>
  <w:num w:numId="18">
    <w:abstractNumId w:val="10"/>
  </w:num>
  <w:num w:numId="19">
    <w:abstractNumId w:val="22"/>
  </w:num>
  <w:num w:numId="20">
    <w:abstractNumId w:val="17"/>
  </w:num>
  <w:num w:numId="21">
    <w:abstractNumId w:val="11"/>
  </w:num>
  <w:num w:numId="22">
    <w:abstractNumId w:val="26"/>
  </w:num>
  <w:num w:numId="23">
    <w:abstractNumId w:val="21"/>
  </w:num>
  <w:num w:numId="24">
    <w:abstractNumId w:val="13"/>
  </w:num>
  <w:num w:numId="25">
    <w:abstractNumId w:val="18"/>
  </w:num>
  <w:num w:numId="26">
    <w:abstractNumId w:val="28"/>
  </w:num>
  <w:num w:numId="27">
    <w:abstractNumId w:val="27"/>
  </w:num>
  <w:num w:numId="28">
    <w:abstractNumId w:val="20"/>
  </w:num>
  <w:num w:numId="29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373"/>
    <w:rsid w:val="000108C3"/>
    <w:rsid w:val="00011139"/>
    <w:rsid w:val="00025210"/>
    <w:rsid w:val="0003790C"/>
    <w:rsid w:val="000379FF"/>
    <w:rsid w:val="00046A65"/>
    <w:rsid w:val="00054E54"/>
    <w:rsid w:val="000621E7"/>
    <w:rsid w:val="00083D05"/>
    <w:rsid w:val="0009632F"/>
    <w:rsid w:val="000A1587"/>
    <w:rsid w:val="000A27CF"/>
    <w:rsid w:val="000A77C7"/>
    <w:rsid w:val="000B2B6F"/>
    <w:rsid w:val="000B4E3D"/>
    <w:rsid w:val="000C3DB5"/>
    <w:rsid w:val="000C59F6"/>
    <w:rsid w:val="000C64BD"/>
    <w:rsid w:val="000D5CFB"/>
    <w:rsid w:val="00102535"/>
    <w:rsid w:val="00111891"/>
    <w:rsid w:val="001171E0"/>
    <w:rsid w:val="00120194"/>
    <w:rsid w:val="00126EEA"/>
    <w:rsid w:val="001357EC"/>
    <w:rsid w:val="00137298"/>
    <w:rsid w:val="0013771F"/>
    <w:rsid w:val="00156633"/>
    <w:rsid w:val="00157389"/>
    <w:rsid w:val="00157E6F"/>
    <w:rsid w:val="00160F41"/>
    <w:rsid w:val="001639EA"/>
    <w:rsid w:val="00172040"/>
    <w:rsid w:val="00174D95"/>
    <w:rsid w:val="0018718B"/>
    <w:rsid w:val="00187ED3"/>
    <w:rsid w:val="00192DDA"/>
    <w:rsid w:val="001948C5"/>
    <w:rsid w:val="001B6303"/>
    <w:rsid w:val="001B64BD"/>
    <w:rsid w:val="001C6073"/>
    <w:rsid w:val="001E0E13"/>
    <w:rsid w:val="001E7B18"/>
    <w:rsid w:val="001F2839"/>
    <w:rsid w:val="001F703B"/>
    <w:rsid w:val="0020120D"/>
    <w:rsid w:val="00203242"/>
    <w:rsid w:val="0021162F"/>
    <w:rsid w:val="00213E2A"/>
    <w:rsid w:val="002161BA"/>
    <w:rsid w:val="0021765A"/>
    <w:rsid w:val="0022003B"/>
    <w:rsid w:val="0023050E"/>
    <w:rsid w:val="00232B16"/>
    <w:rsid w:val="00235838"/>
    <w:rsid w:val="00237041"/>
    <w:rsid w:val="00244EDB"/>
    <w:rsid w:val="00246EF4"/>
    <w:rsid w:val="00252289"/>
    <w:rsid w:val="002524B3"/>
    <w:rsid w:val="002730C3"/>
    <w:rsid w:val="002816A5"/>
    <w:rsid w:val="002818FC"/>
    <w:rsid w:val="002852BA"/>
    <w:rsid w:val="002973F4"/>
    <w:rsid w:val="00297CE8"/>
    <w:rsid w:val="002A3FA1"/>
    <w:rsid w:val="002A79EC"/>
    <w:rsid w:val="002B1819"/>
    <w:rsid w:val="002D41F1"/>
    <w:rsid w:val="002D6FA0"/>
    <w:rsid w:val="002E108C"/>
    <w:rsid w:val="002E3282"/>
    <w:rsid w:val="002E55D6"/>
    <w:rsid w:val="002F5BA7"/>
    <w:rsid w:val="003143CB"/>
    <w:rsid w:val="003438C8"/>
    <w:rsid w:val="003568DD"/>
    <w:rsid w:val="003635B4"/>
    <w:rsid w:val="00372D47"/>
    <w:rsid w:val="00374F7E"/>
    <w:rsid w:val="003800EB"/>
    <w:rsid w:val="0039513C"/>
    <w:rsid w:val="003A2373"/>
    <w:rsid w:val="003A423E"/>
    <w:rsid w:val="003B4C3C"/>
    <w:rsid w:val="003C042E"/>
    <w:rsid w:val="003C1CB3"/>
    <w:rsid w:val="003C3324"/>
    <w:rsid w:val="003D0899"/>
    <w:rsid w:val="003D64F2"/>
    <w:rsid w:val="003E73DC"/>
    <w:rsid w:val="003E78F6"/>
    <w:rsid w:val="003F44F1"/>
    <w:rsid w:val="004012D8"/>
    <w:rsid w:val="00422934"/>
    <w:rsid w:val="00424051"/>
    <w:rsid w:val="00433717"/>
    <w:rsid w:val="004453F2"/>
    <w:rsid w:val="00461CD8"/>
    <w:rsid w:val="004657E4"/>
    <w:rsid w:val="00470B23"/>
    <w:rsid w:val="00471A17"/>
    <w:rsid w:val="00472F08"/>
    <w:rsid w:val="00485E2B"/>
    <w:rsid w:val="004B018B"/>
    <w:rsid w:val="004B192B"/>
    <w:rsid w:val="004B37C9"/>
    <w:rsid w:val="004C64CF"/>
    <w:rsid w:val="004D6960"/>
    <w:rsid w:val="004E4651"/>
    <w:rsid w:val="004F1D81"/>
    <w:rsid w:val="004F2D70"/>
    <w:rsid w:val="004F337F"/>
    <w:rsid w:val="004F5242"/>
    <w:rsid w:val="004F63E0"/>
    <w:rsid w:val="00503482"/>
    <w:rsid w:val="005037E3"/>
    <w:rsid w:val="00515F74"/>
    <w:rsid w:val="0052254B"/>
    <w:rsid w:val="00530459"/>
    <w:rsid w:val="005414F1"/>
    <w:rsid w:val="00547C9C"/>
    <w:rsid w:val="00554B5C"/>
    <w:rsid w:val="00561A67"/>
    <w:rsid w:val="0056380A"/>
    <w:rsid w:val="0056762E"/>
    <w:rsid w:val="00574298"/>
    <w:rsid w:val="00581AD8"/>
    <w:rsid w:val="005844B0"/>
    <w:rsid w:val="005A30E3"/>
    <w:rsid w:val="005A555F"/>
    <w:rsid w:val="005A7901"/>
    <w:rsid w:val="005B25D2"/>
    <w:rsid w:val="005B2DAD"/>
    <w:rsid w:val="005C2CA0"/>
    <w:rsid w:val="005F7817"/>
    <w:rsid w:val="00607669"/>
    <w:rsid w:val="006119C1"/>
    <w:rsid w:val="00624A57"/>
    <w:rsid w:val="00634FAF"/>
    <w:rsid w:val="00636E13"/>
    <w:rsid w:val="0064475F"/>
    <w:rsid w:val="00663A25"/>
    <w:rsid w:val="0066464F"/>
    <w:rsid w:val="0066620F"/>
    <w:rsid w:val="006815D5"/>
    <w:rsid w:val="0068693D"/>
    <w:rsid w:val="006A0766"/>
    <w:rsid w:val="006A1388"/>
    <w:rsid w:val="006A4523"/>
    <w:rsid w:val="006A46A7"/>
    <w:rsid w:val="006B2DAC"/>
    <w:rsid w:val="006C22F4"/>
    <w:rsid w:val="006C29C2"/>
    <w:rsid w:val="006C3DEA"/>
    <w:rsid w:val="006D4387"/>
    <w:rsid w:val="00714A6A"/>
    <w:rsid w:val="00724DA8"/>
    <w:rsid w:val="00732381"/>
    <w:rsid w:val="00751677"/>
    <w:rsid w:val="007552E8"/>
    <w:rsid w:val="00756C59"/>
    <w:rsid w:val="007601B9"/>
    <w:rsid w:val="00795B68"/>
    <w:rsid w:val="007A2DE7"/>
    <w:rsid w:val="007B1664"/>
    <w:rsid w:val="007D1B95"/>
    <w:rsid w:val="007E7898"/>
    <w:rsid w:val="007F04DC"/>
    <w:rsid w:val="007F3B4F"/>
    <w:rsid w:val="00816BC3"/>
    <w:rsid w:val="00822FAF"/>
    <w:rsid w:val="008423D5"/>
    <w:rsid w:val="0085652E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F7CD6"/>
    <w:rsid w:val="00905504"/>
    <w:rsid w:val="00905EB7"/>
    <w:rsid w:val="00912FE3"/>
    <w:rsid w:val="009159F5"/>
    <w:rsid w:val="0092091E"/>
    <w:rsid w:val="00920BEB"/>
    <w:rsid w:val="009229F3"/>
    <w:rsid w:val="00926028"/>
    <w:rsid w:val="009305D4"/>
    <w:rsid w:val="00933556"/>
    <w:rsid w:val="00935CFE"/>
    <w:rsid w:val="009458D3"/>
    <w:rsid w:val="00947541"/>
    <w:rsid w:val="00950FEF"/>
    <w:rsid w:val="0095435A"/>
    <w:rsid w:val="009644B4"/>
    <w:rsid w:val="0098351B"/>
    <w:rsid w:val="00985F96"/>
    <w:rsid w:val="00993784"/>
    <w:rsid w:val="00997C66"/>
    <w:rsid w:val="009C2D35"/>
    <w:rsid w:val="009C588B"/>
    <w:rsid w:val="009D4EEA"/>
    <w:rsid w:val="009E36E7"/>
    <w:rsid w:val="00A34E3F"/>
    <w:rsid w:val="00A355BE"/>
    <w:rsid w:val="00A40D3C"/>
    <w:rsid w:val="00A41D4A"/>
    <w:rsid w:val="00A47246"/>
    <w:rsid w:val="00A514A6"/>
    <w:rsid w:val="00A517B0"/>
    <w:rsid w:val="00A551D4"/>
    <w:rsid w:val="00A57683"/>
    <w:rsid w:val="00A65771"/>
    <w:rsid w:val="00A80B2D"/>
    <w:rsid w:val="00A82A2B"/>
    <w:rsid w:val="00A82CB9"/>
    <w:rsid w:val="00A852CD"/>
    <w:rsid w:val="00A90D59"/>
    <w:rsid w:val="00AA7634"/>
    <w:rsid w:val="00AB028B"/>
    <w:rsid w:val="00AB051F"/>
    <w:rsid w:val="00AB44DB"/>
    <w:rsid w:val="00AC1D39"/>
    <w:rsid w:val="00AD031D"/>
    <w:rsid w:val="00AD1EBB"/>
    <w:rsid w:val="00AD32E9"/>
    <w:rsid w:val="00AE07E4"/>
    <w:rsid w:val="00AE108E"/>
    <w:rsid w:val="00AE2380"/>
    <w:rsid w:val="00AE78C0"/>
    <w:rsid w:val="00AF6ECC"/>
    <w:rsid w:val="00B04394"/>
    <w:rsid w:val="00B10A97"/>
    <w:rsid w:val="00B16F47"/>
    <w:rsid w:val="00B226B1"/>
    <w:rsid w:val="00B22B17"/>
    <w:rsid w:val="00B344D0"/>
    <w:rsid w:val="00B41F49"/>
    <w:rsid w:val="00B423E6"/>
    <w:rsid w:val="00B574AB"/>
    <w:rsid w:val="00B757CC"/>
    <w:rsid w:val="00B94D3C"/>
    <w:rsid w:val="00B965CB"/>
    <w:rsid w:val="00BB64BE"/>
    <w:rsid w:val="00BB7303"/>
    <w:rsid w:val="00BD24D7"/>
    <w:rsid w:val="00BD575E"/>
    <w:rsid w:val="00BE0854"/>
    <w:rsid w:val="00C0253D"/>
    <w:rsid w:val="00C04DCE"/>
    <w:rsid w:val="00C16B95"/>
    <w:rsid w:val="00C31707"/>
    <w:rsid w:val="00C31ED9"/>
    <w:rsid w:val="00C36536"/>
    <w:rsid w:val="00C405B9"/>
    <w:rsid w:val="00C4317B"/>
    <w:rsid w:val="00C4696D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1909"/>
    <w:rsid w:val="00D332FE"/>
    <w:rsid w:val="00D41A22"/>
    <w:rsid w:val="00D45B4E"/>
    <w:rsid w:val="00D57875"/>
    <w:rsid w:val="00D65BD4"/>
    <w:rsid w:val="00D67C83"/>
    <w:rsid w:val="00D729CA"/>
    <w:rsid w:val="00DA4C33"/>
    <w:rsid w:val="00DB3BAE"/>
    <w:rsid w:val="00DB5269"/>
    <w:rsid w:val="00DC19F7"/>
    <w:rsid w:val="00DC28B2"/>
    <w:rsid w:val="00DD0692"/>
    <w:rsid w:val="00DD4859"/>
    <w:rsid w:val="00DE757B"/>
    <w:rsid w:val="00DF1E33"/>
    <w:rsid w:val="00E07CBB"/>
    <w:rsid w:val="00E25097"/>
    <w:rsid w:val="00E45F8B"/>
    <w:rsid w:val="00E568F1"/>
    <w:rsid w:val="00E616EE"/>
    <w:rsid w:val="00E7757F"/>
    <w:rsid w:val="00E80610"/>
    <w:rsid w:val="00E9276E"/>
    <w:rsid w:val="00EA1DFB"/>
    <w:rsid w:val="00EA652C"/>
    <w:rsid w:val="00EA7D2B"/>
    <w:rsid w:val="00EB05BD"/>
    <w:rsid w:val="00EB0AF1"/>
    <w:rsid w:val="00EB5B04"/>
    <w:rsid w:val="00EC3C98"/>
    <w:rsid w:val="00EC61D2"/>
    <w:rsid w:val="00EC7474"/>
    <w:rsid w:val="00ED2AA3"/>
    <w:rsid w:val="00ED63E0"/>
    <w:rsid w:val="00EE4FBC"/>
    <w:rsid w:val="00EF36B0"/>
    <w:rsid w:val="00F06EDB"/>
    <w:rsid w:val="00F27624"/>
    <w:rsid w:val="00F2789E"/>
    <w:rsid w:val="00F43F3E"/>
    <w:rsid w:val="00F47394"/>
    <w:rsid w:val="00F51F17"/>
    <w:rsid w:val="00F52795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4F9"/>
    <w:rsid w:val="00FA5B56"/>
    <w:rsid w:val="00FA7BBE"/>
    <w:rsid w:val="00FB3AD7"/>
    <w:rsid w:val="00FC2162"/>
    <w:rsid w:val="00FC22FD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TijelotekstaChar" w:type="character">
    <w:name w:val="Tijelo teksta Char"/>
    <w:basedOn w:val="Zadanifontodlomka"/>
    <w:link w:val="Tijeloteksta"/>
    <w:rsid w:val="00DD0692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D2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D2B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D2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D2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D2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D2B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D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D2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1250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177E3B-2B09-4441-8B79-6BD2ED1E2E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287</properties:Words>
  <properties:Characters>1456</properties:Characters>
  <properties:Lines>52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2017-03-21T12:28:00Z</dcterms:created>
  <dc:creator>Ante</dc:creator>
  <cp:lastModifiedBy>Valentina Delač</cp:lastModifiedBy>
  <cp:lastPrinted>2017-03-21T12:28:00Z</cp:lastPrinted>
  <dcterms:modified xmlns:xsi="http://www.w3.org/2001/XMLSchema-instance" xsi:type="dcterms:W3CDTF">2017-03-21T12:30:00Z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