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8581" w14:paraId="f438581" w:rsidRDefault="003F64F9" w:rsidP="003F64F9" w:rsidR="003F64F9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F64F9" w:rsidP="003F64F9" w:rsidR="003F64F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3F64F9" w:rsidP="003F64F9" w:rsidR="003F64F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3F64F9" w:rsidP="003F64F9" w:rsidR="003F64F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St-667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3F64F9" w:rsidP="003F64F9" w:rsidR="003F64F9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3F64F9" w:rsidP="003F64F9" w:rsidR="003F64F9" w:rsidRPr="004C4B9E">
      <w:pPr>
        <w:jc w:val="both"/>
        <w:rPr>
          <w:sz w:val="23"/>
          <w:szCs w:val="23"/>
        </w:rPr>
      </w:pPr>
    </w:p>
    <w:p w:rsidRDefault="003F64F9" w:rsidP="003F64F9" w:rsidR="003F64F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3F64F9" w:rsidP="003F64F9" w:rsidR="003F64F9" w:rsidRPr="004C4B9E">
      <w:pPr>
        <w:rPr>
          <w:sz w:val="23"/>
          <w:szCs w:val="23"/>
        </w:rPr>
      </w:pPr>
    </w:p>
    <w:p w:rsidRDefault="003F64F9" w:rsidP="003F64F9" w:rsidR="003F64F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3F64F9" w:rsidP="003F64F9" w:rsidR="003F64F9" w:rsidRPr="004C4B9E">
      <w:pPr>
        <w:rPr>
          <w:sz w:val="23"/>
          <w:szCs w:val="23"/>
        </w:rPr>
      </w:pPr>
    </w:p>
    <w:p w:rsidRDefault="003F64F9" w:rsidP="003F64F9" w:rsidR="003F64F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BERNE GRUPA d.o.o., Bale, San Zuian 7, OIB: 85919721840, dana 14. travnja 2016</w:t>
      </w:r>
      <w:r w:rsidRPr="004C4B9E">
        <w:rPr>
          <w:sz w:val="23"/>
          <w:szCs w:val="23"/>
        </w:rPr>
        <w:t xml:space="preserve">. </w:t>
      </w:r>
    </w:p>
    <w:p w:rsidRDefault="003F64F9" w:rsidP="003F64F9" w:rsidR="003F64F9" w:rsidRPr="004C4B9E">
      <w:pPr>
        <w:jc w:val="both"/>
        <w:rPr>
          <w:sz w:val="23"/>
          <w:szCs w:val="23"/>
        </w:rPr>
      </w:pPr>
    </w:p>
    <w:p w:rsidRDefault="003F64F9" w:rsidP="003F64F9" w:rsidR="003F64F9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3F64F9" w:rsidP="003F64F9" w:rsidR="003F64F9" w:rsidRPr="004C4B9E">
      <w:pPr>
        <w:jc w:val="both"/>
        <w:rPr>
          <w:sz w:val="23"/>
          <w:szCs w:val="23"/>
        </w:rPr>
      </w:pPr>
    </w:p>
    <w:p w:rsidRDefault="003F64F9" w:rsidP="003F64F9" w:rsidR="003F64F9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BERNE GRUPA d.o.o., Bale, San Zuian 7, OIB: 85919721840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2. lipnja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45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3F64F9" w:rsidP="003F64F9" w:rsidR="003F64F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3F64F9" w:rsidP="003F64F9" w:rsidR="003F64F9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BERNE GRUPA d.o.o., Bale, San Zuian 7, OIB: 85919721840, </w:t>
      </w:r>
    </w:p>
    <w:p w:rsidRDefault="003F64F9" w:rsidP="003F64F9" w:rsidR="003F64F9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Enrico Berne, Bale, Braida 3,</w:t>
      </w:r>
    </w:p>
    <w:p w:rsidRDefault="003F64F9" w:rsidP="003F64F9" w:rsidR="003F64F9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3F64F9" w:rsidP="003F64F9" w:rsidR="003F64F9" w:rsidRPr="004040C4">
      <w:pPr>
        <w:jc w:val="both"/>
        <w:rPr>
          <w:sz w:val="23"/>
          <w:szCs w:val="23"/>
          <w:lang w:val="sv-SE"/>
        </w:rPr>
      </w:pPr>
    </w:p>
    <w:p w:rsidRDefault="003F64F9" w:rsidP="003F64F9" w:rsidR="003F64F9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BERNE GRUPA d.o.o., Bale, San Zuian 7, OIB: 85919721840,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3F64F9" w:rsidP="003F64F9" w:rsidR="003F64F9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3F64F9" w:rsidP="003F64F9" w:rsidR="003F64F9" w:rsidRPr="00D10EBB">
      <w:pPr>
        <w:jc w:val="both"/>
        <w:rPr>
          <w:sz w:val="23"/>
          <w:szCs w:val="23"/>
        </w:rPr>
      </w:pPr>
    </w:p>
    <w:p w:rsidRDefault="003F64F9" w:rsidP="003F64F9" w:rsidR="003F64F9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14. travnja 2016</w:t>
      </w:r>
      <w:r w:rsidRPr="004C4B9E">
        <w:rPr>
          <w:sz w:val="23"/>
          <w:szCs w:val="23"/>
        </w:rPr>
        <w:t>.</w:t>
      </w:r>
    </w:p>
    <w:p w:rsidRDefault="003F64F9" w:rsidP="003F64F9" w:rsidR="003F64F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3F64F9" w:rsidP="003F64F9" w:rsidR="003F64F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3F64F9" w:rsidP="003F64F9" w:rsidR="003F64F9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3F64F9" w:rsidP="003F64F9" w:rsidR="003F64F9">
      <w:pPr>
        <w:jc w:val="both"/>
        <w:rPr>
          <w:sz w:val="23"/>
          <w:szCs w:val="23"/>
        </w:rPr>
      </w:pPr>
    </w:p>
    <w:p w:rsidRDefault="003F64F9" w:rsidP="003F64F9" w:rsidR="003F64F9" w:rsidRPr="004C4B9E">
      <w:pPr>
        <w:jc w:val="both"/>
        <w:rPr>
          <w:sz w:val="23"/>
          <w:szCs w:val="23"/>
        </w:rPr>
      </w:pPr>
    </w:p>
    <w:p w:rsidRDefault="003F64F9" w:rsidP="003F64F9" w:rsidR="003F64F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3F64F9" w:rsidP="003F64F9" w:rsidR="003F64F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3F64F9" w:rsidP="003F64F9" w:rsidR="003F64F9" w:rsidRPr="004C4B9E">
      <w:pPr>
        <w:jc w:val="both"/>
        <w:rPr>
          <w:sz w:val="23"/>
          <w:szCs w:val="23"/>
        </w:rPr>
      </w:pPr>
    </w:p>
    <w:p w:rsidRDefault="003F64F9" w:rsidP="003F64F9" w:rsidR="003F64F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3F64F9" w:rsidP="003F64F9" w:rsidR="003F64F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3F64F9" w:rsidP="003F64F9" w:rsidR="003F64F9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BERNE GRUPA d.o.o., Bale, San Zuian 7</w:t>
      </w:r>
    </w:p>
    <w:p w:rsidRDefault="003F64F9" w:rsidP="003F64F9" w:rsidR="003F64F9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Enrico Berne, Bale, Braida 3</w:t>
      </w:r>
    </w:p>
    <w:p w:rsidRDefault="003F64F9" w:rsidP="003F64F9" w:rsidR="003F64F9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F4598E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98E" w:rsidR="00000000">
      <w:r>
        <w:separator/>
      </w:r>
    </w:p>
  </w:endnote>
  <w:endnote w:id="0" w:type="continuationSeparator">
    <w:p w:rsidRDefault="00F4598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98E" w:rsidR="00000000">
      <w:r>
        <w:separator/>
      </w:r>
    </w:p>
  </w:footnote>
  <w:footnote w:id="0" w:type="continuationSeparator">
    <w:p w:rsidRDefault="00F4598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F64F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4598E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64F9"/>
    <w:rsid w:val="003F64F9"/>
    <w:rsid w:val="00554328"/>
    <w:rsid w:val="00985388"/>
    <w:rsid w:val="00F4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64F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64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64F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4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64F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98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98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98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98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64F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64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64F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4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64F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98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98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98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98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BERNE GRUPA d.o.o. BALE</izvorni_sadrzaj>
    <derivirana_varijabla naziv="DomainObject.Predmet.ProtustrankaFormated_1">  BERNE GRUPA d.o.o. BALE</derivirana_varijabla>
  </DomainObject.Predmet.ProtustrankaFormated>
  <DomainObject.Predmet.ProtustrankaFormatedOIB>
    <izvorni_sadrzaj>  BERNE GRUPA d.o.o. BALE, OIB 85919721840</izvorni_sadrzaj>
    <derivirana_varijabla naziv="DomainObject.Predmet.ProtustrankaFormatedOIB_1">  BERNE GRUPA d.o.o. BALE, OIB 85919721840</derivirana_varijabla>
  </DomainObject.Predmet.ProtustrankaFormatedOIB>
  <DomainObject.Predmet.ProtustrankaFormatedWithAdress>
    <izvorni_sadrzaj> BERNE GRUPA d.o.o. BALE, San Zuian 7, 52211 Bale</izvorni_sadrzaj>
    <derivirana_varijabla naziv="DomainObject.Predmet.ProtustrankaFormatedWithAdress_1"> BERNE GRUPA d.o.o. BALE, San Zuian 7, 52211 Bale</derivirana_varijabla>
  </DomainObject.Predmet.ProtustrankaFormatedWithAdress>
  <DomainObject.Predmet.ProtustrankaFormatedWithAdressOIB>
    <izvorni_sadrzaj> BERNE GRUPA d.o.o. BALE, OIB 85919721840, San Zuian 7, 52211 Bale</izvorni_sadrzaj>
    <derivirana_varijabla naziv="DomainObject.Predmet.ProtustrankaFormatedWithAdressOIB_1"> BERNE GRUPA d.o.o. BALE, OIB 85919721840, San Zuian 7, 52211 Bale</derivirana_varijabla>
  </DomainObject.Predmet.ProtustrankaFormatedWithAdressOIB>
  <DomainObject.Predmet.ProtustrankaWithAdress>
    <izvorni_sadrzaj>BERNE GRUPA d.o.o. BALE San Zuian 7, 52211 Bale</izvorni_sadrzaj>
    <derivirana_varijabla naziv="DomainObject.Predmet.ProtustrankaWithAdress_1">BERNE GRUPA d.o.o. BALE San Zuian 7, 52211 Bale</derivirana_varijabla>
  </DomainObject.Predmet.ProtustrankaWithAdress>
  <DomainObject.Predmet.ProtustrankaWithAdressOIB>
    <izvorni_sadrzaj>BERNE GRUPA d.o.o. BALE, OIB 85919721840, San Zuian 7, 52211 Bale</izvorni_sadrzaj>
    <derivirana_varijabla naziv="DomainObject.Predmet.ProtustrankaWithAdressOIB_1">BERNE GRUPA d.o.o. BALE, OIB 85919721840, San Zuian 7, 52211 Bale</derivirana_varijabla>
  </DomainObject.Predmet.ProtustrankaWithAdressOIB>
  <DomainObject.Predmet.ProtustrankaNazivFormated>
    <izvorni_sadrzaj>BERNE GRUPA d.o.o. BALE</izvorni_sadrzaj>
    <derivirana_varijabla naziv="DomainObject.Predmet.ProtustrankaNazivFormated_1">BERNE GRUPA d.o.o. BALE</derivirana_varijabla>
  </DomainObject.Predmet.ProtustrankaNazivFormated>
  <DomainObject.Predmet.ProtustrankaNazivFormatedOIB>
    <izvorni_sadrzaj>BERNE GRUPA d.o.o. BALE, OIB 85919721840</izvorni_sadrzaj>
    <derivirana_varijabla naziv="DomainObject.Predmet.ProtustrankaNazivFormatedOIB_1">BERNE GRUPA d.o.o. BALE, OIB 85919721840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89190.63</izvorni_sadrzaj>
    <derivirana_varijabla naziv="DomainObject.Predmet.TrenutnaVrijednost_1">89190.63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BERNE GRUPA d.o.o. BALE</item>
    </izvorni_sadrzaj>
    <derivirana_varijabla naziv="DomainObject.Predmet.ProtuStrankaListFormated_1">
      <item>BERNE GRUPA d.o.o. BALE</item>
    </derivirana_varijabla>
  </DomainObject.Predmet.ProtuStrankaListFormated>
  <DomainObject.Predmet.ProtuStrankaListFormatedOIB>
    <izvorni_sadrzaj>
      <item>BERNE GRUPA d.o.o. BALE, OIB 85919721840</item>
    </izvorni_sadrzaj>
    <derivirana_varijabla naziv="DomainObject.Predmet.ProtuStrankaListFormatedOIB_1">
      <item>BERNE GRUPA d.o.o. BALE, OIB 85919721840</item>
    </derivirana_varijabla>
  </DomainObject.Predmet.ProtuStrankaListFormatedOIB>
  <DomainObject.Predmet.ProtuStrankaListFormatedWithAdress>
    <izvorni_sadrzaj>
      <item>BERNE GRUPA d.o.o. BALE, San Zuian 7, 52211 Bale</item>
    </izvorni_sadrzaj>
    <derivirana_varijabla naziv="DomainObject.Predmet.ProtuStrankaListFormatedWithAdress_1">
      <item>BERNE GRUPA d.o.o. BALE, San Zuian 7, 52211 Bale</item>
    </derivirana_varijabla>
  </DomainObject.Predmet.ProtuStrankaListFormatedWithAdress>
  <DomainObject.Predmet.ProtuStrankaListFormatedWithAdressOIB>
    <izvorni_sadrzaj>
      <item>BERNE GRUPA d.o.o. BALE, OIB 85919721840, San Zuian 7, 52211 Bale</item>
    </izvorni_sadrzaj>
    <derivirana_varijabla naziv="DomainObject.Predmet.ProtuStrankaListFormatedWithAdressOIB_1">
      <item>BERNE GRUPA d.o.o. BALE, OIB 85919721840, San Zuian 7, 52211 Bale</item>
    </derivirana_varijabla>
  </DomainObject.Predmet.ProtuStrankaListFormatedWithAdressOIB>
  <DomainObject.Predmet.ProtuStrankaListNazivFormated>
    <izvorni_sadrzaj>
      <item>BERNE GRUPA d.o.o. BALE</item>
    </izvorni_sadrzaj>
    <derivirana_varijabla naziv="DomainObject.Predmet.ProtuStrankaListNazivFormated_1">
      <item>BERNE GRUPA d.o.o. BALE</item>
    </derivirana_varijabla>
  </DomainObject.Predmet.ProtuStrankaListNazivFormated>
  <DomainObject.Predmet.ProtuStrankaListNazivFormatedOIB>
    <izvorni_sadrzaj>
      <item>BERNE GRUPA d.o.o. BALE, OIB 85919721840</item>
    </izvorni_sadrzaj>
    <derivirana_varijabla naziv="DomainObject.Predmet.ProtuStrankaListNazivFormatedOIB_1">
      <item>BERNE GRUPA d.o.o. BALE, OIB 85919721840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BERNE GRUPA d.o.o. BALE</izvorni_sadrzaj>
    <derivirana_varijabla naziv="DomainObject.Predmet.ProtustrankaIDrugi_1">BERNE GRUPA d.o.o. BALE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BERNE GRUPA d.o.o. BALE, OIB 85919721840, San Zuian 7, 52211 Bale</izvorni_sadrzaj>
    <derivirana_varijabla naziv="DomainObject.Predmet.ProtustrankaIDrugiAdressOIB_1">BERNE GRUPA d.o.o. BALE, OIB 85919721840, San Zuian 7,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BERNE GRUPA d.o.o. BALE</item>
    </izvorni_sadrzaj>
    <derivirana_varijabla naziv="DomainObject.Predmet.SudioniciListNaziv_1">
      <item>FINANCIJSKA AGENCIJA, RC RIJEKA, PODRUŽNICA PULA, PULA</item>
      <item>BERNE GRUPA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BERNE GRUPA d.o.o. BALE, OIB 85919721840, San Zuian 7,52211 Bale</item>
    </izvorni_sadrzaj>
    <derivirana_varijabla naziv="DomainObject.Predmet.SudioniciListAdressOIB_1">
      <item>FINANCIJSKA AGENCIJA, RC RIJEKA, PODRUŽNICA PULA, PULA, OIB 85821130368, Giardini 5,52100 Pula</item>
      <item>BERNE GRUPA d.o.o. BALE, OIB 85919721840, San Zuian 7,52211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85919721840</item>
    </izvorni_sadrzaj>
    <derivirana_varijabla naziv="DomainObject.Predmet.SudioniciListNazivOIB_1">
      <item>, OIB 85821130368</item>
      <item>, OIB 85919721840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1540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2016-04-14T06:48:00Z</dcterms:created>
  <dc:creator>Jasmina Matika</dc:creator>
  <cp:lastModifiedBy>Jasmina Matika</cp:lastModifiedBy>
  <dcterms:modified xmlns:xsi="http://www.w3.org/2001/XMLSchema-instance" xsi:type="dcterms:W3CDTF">2016-04-14T06:53:00Z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