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b449" w14:paraId="5a2b44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B93305">
        <w:t>9</w:t>
      </w:r>
      <w:r w:rsidR="00D546FB">
        <w:t>0</w:t>
      </w:r>
      <w:r w:rsidR="0078528B">
        <w:t>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5F5CF1" w:rsidRPr="005F5CF1">
        <w:t>POSLOVNE USLUGE KLAUŽER j.d.o.o</w:t>
      </w:r>
      <w:r w:rsidR="005F5CF1">
        <w:t>.</w:t>
      </w:r>
      <w:r>
        <w:t xml:space="preserve">, </w:t>
      </w:r>
      <w:r w:rsidR="005F5CF1" w:rsidRPr="005F5CF1">
        <w:t>Kolodvorska 92</w:t>
      </w:r>
      <w:r>
        <w:t xml:space="preserve">, </w:t>
      </w:r>
      <w:r w:rsidR="005F5CF1" w:rsidRPr="005F5CF1">
        <w:t>Marija Bistrica</w:t>
      </w:r>
      <w:r>
        <w:t xml:space="preserve">, MBS: </w:t>
      </w:r>
      <w:r w:rsidR="005F5CF1" w:rsidRPr="005F5CF1">
        <w:t>080815186</w:t>
      </w:r>
      <w:r>
        <w:t xml:space="preserve">, OIB: </w:t>
      </w:r>
      <w:r w:rsidR="005F5CF1" w:rsidRPr="005F5CF1">
        <w:t>88931939330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F5CF1" w:rsidRPr="005F5CF1">
        <w:t>POSLOVNE USLUGE KLAUŽER j.d.o.o</w:t>
      </w:r>
      <w:r w:rsidR="005F5CF1">
        <w:t xml:space="preserve">., </w:t>
      </w:r>
      <w:r w:rsidR="005F5CF1" w:rsidRPr="005F5CF1">
        <w:t>Kolodvorska 92</w:t>
      </w:r>
      <w:r w:rsidR="005F5CF1">
        <w:t xml:space="preserve">, </w:t>
      </w:r>
      <w:r w:rsidR="005F5CF1" w:rsidRPr="005F5CF1">
        <w:t>Marija Bistrica</w:t>
      </w:r>
      <w:r w:rsidR="005F5CF1">
        <w:t xml:space="preserve">, MBS: </w:t>
      </w:r>
      <w:r w:rsidR="005F5CF1" w:rsidRPr="005F5CF1">
        <w:t>080815186</w:t>
      </w:r>
      <w:r w:rsidR="005F5CF1">
        <w:t xml:space="preserve">, OIB: </w:t>
      </w:r>
      <w:r w:rsidR="005F5CF1" w:rsidRPr="005F5CF1">
        <w:t>88931939330</w:t>
      </w:r>
      <w:r>
        <w:t xml:space="preserve">, iznosi </w:t>
      </w:r>
      <w:r w:rsidR="005F5CF1">
        <w:t>14.045,09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C122E" w:rsidRPr="00DC122E">
        <w:t xml:space="preserve">Goran </w:t>
      </w:r>
      <w:proofErr w:type="spellStart"/>
      <w:r w:rsidR="00DC122E" w:rsidRPr="00DC122E">
        <w:t>Klaužer</w:t>
      </w:r>
      <w:proofErr w:type="spellEnd"/>
      <w:r w:rsidR="00DC122E" w:rsidRPr="00DC122E">
        <w:t>, OIB: 46304521357</w:t>
      </w:r>
      <w:r>
        <w:t xml:space="preserve">, </w:t>
      </w:r>
      <w:r w:rsidR="00DC122E" w:rsidRPr="00DC122E">
        <w:t xml:space="preserve">Marija Bistrica, </w:t>
      </w:r>
      <w:proofErr w:type="spellStart"/>
      <w:r w:rsidR="00DC122E" w:rsidRPr="00DC122E">
        <w:t>Gornjoselska</w:t>
      </w:r>
      <w:proofErr w:type="spellEnd"/>
      <w:r w:rsidR="00DC122E" w:rsidRPr="00DC122E">
        <w:t xml:space="preserve"> ulica 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893794">
        <w:t>9</w:t>
      </w:r>
      <w:r w:rsidR="00D546FB">
        <w:t>0</w:t>
      </w:r>
      <w:r w:rsidR="0078528B">
        <w:t>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F0E" w:rsidR="008C5F0E">
      <w:r>
        <w:separator/>
      </w:r>
    </w:p>
  </w:endnote>
  <w:endnote w:id="0" w:type="continuationSeparator">
    <w:p w:rsidRDefault="008C5F0E" w:rsidR="008C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F0E" w:rsidR="008C5F0E">
      <w:r>
        <w:separator/>
      </w:r>
    </w:p>
  </w:footnote>
  <w:footnote w:id="0" w:type="continuationSeparator">
    <w:p w:rsidRDefault="008C5F0E" w:rsidR="008C5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5488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5CF1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28B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634B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5F0E"/>
    <w:rsid w:val="008C7029"/>
    <w:rsid w:val="008C759F"/>
    <w:rsid w:val="008C7D87"/>
    <w:rsid w:val="008D0889"/>
    <w:rsid w:val="008D0EDC"/>
    <w:rsid w:val="008D42F1"/>
    <w:rsid w:val="008D43B3"/>
    <w:rsid w:val="008D6D12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567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3731C"/>
    <w:rsid w:val="00D429DE"/>
    <w:rsid w:val="00D4346E"/>
    <w:rsid w:val="00D45467"/>
    <w:rsid w:val="00D46CC8"/>
    <w:rsid w:val="00D50337"/>
    <w:rsid w:val="00D505FE"/>
    <w:rsid w:val="00D518E7"/>
    <w:rsid w:val="00D546F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22E"/>
    <w:rsid w:val="00DC1E08"/>
    <w:rsid w:val="00DC4A9E"/>
    <w:rsid w:val="00DD1F8C"/>
    <w:rsid w:val="00DD332F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3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3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St-1901/2016</izvorni_sadrzaj>
    <derivirana_varijabla naziv="DomainObject.Predmet.OznakaBroj_1">St-1901/2016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USLUGE KLAUŽER jednostavno društvo s ograničenom odgovornošću za trgovinu i usluge</izvorni_sadrzaj>
    <derivirana_varijabla naziv="DomainObject.Predmet.ProtustrankaFormated_1">  POSLOVNE USLUGE KLAUŽER jednostavno društvo s ograničenom odgovornošću za trgovinu i usluge</derivirana_varijabla>
  </DomainObject.Predmet.ProtustrankaFormated>
  <DomainObject.Predmet.ProtustrankaFormatedOIB>
    <izvorni_sadrzaj>  POSLOVNE USLUGE KLAUŽER jednostavno društvo s ograničenom odgovornošću za trgovinu i usluge, OIB 88931939330</izvorni_sadrzaj>
    <derivirana_varijabla naziv="DomainObject.Predmet.ProtustrankaFormatedOIB_1">  POSLOVNE USLUGE KLAUŽER jednostavno društvo s ograničenom odgovornošću za trgovinu i usluge, OIB 88931939330</derivirana_varijabla>
  </DomainObject.Predmet.ProtustrankaFormatedOIB>
  <DomainObject.Predmet.ProtustrankaFormatedWithAdress>
    <izvorni_sadrzaj> POSLOVNE USLUGE KLAUŽER jednostavno društvo s ograničenom odgovornošću za trgovinu i usluge, Kolodvorska 92, 49246 Marija Bistrica</izvorni_sadrzaj>
    <derivirana_varijabla naziv="DomainObject.Predmet.ProtustrankaFormatedWithAdress_1"> POSLOVNE USLUGE KLAUŽER jednostavno društvo s ograničenom odgovornošću za trgovinu i usluge, Kolodvorska 92, 49246 Marija Bistrica</derivirana_varijabla>
  </DomainObject.Predmet.ProtustrankaFormatedWithAdress>
  <DomainObject.Predmet.ProtustrankaFormatedWithAdressOIB>
    <izvorni_sadrzaj> POSLOVNE USLUGE KLAUŽER jednostavno društvo s ograničenom odgovornošću za trgovinu i usluge, OIB 88931939330, Kolodvorska 92, 49246 Marija Bistrica</izvorni_sadrzaj>
    <derivirana_varijabla naziv="DomainObject.Predmet.ProtustrankaFormatedWithAdressOIB_1"> POSLOVNE USLUGE KLAUŽER jednostavno društvo s ograničenom odgovornošću za trgovinu i usluge, OIB 88931939330, Kolodvorska 92, 49246 Marija Bistrica</derivirana_varijabla>
  </DomainObject.Predmet.ProtustrankaFormatedWithAdressOIB>
  <DomainObject.Predmet.ProtustrankaWithAdress>
    <izvorni_sadrzaj>POSLOVNE USLUGE KLAUŽER jednostavno društvo s ograničenom odgovornošću za trgovinu i usluge Kolodvorska 92, 49246 Marija Bistrica</izvorni_sadrzaj>
    <derivirana_varijabla naziv="DomainObject.Predmet.ProtustrankaWithAdress_1">POSLOVNE USLUGE KLAUŽER jednostavno društvo s ograničenom odgovornošću za trgovinu i usluge Kolodvorska 92, 49246 Marija Bistrica</derivirana_varijabla>
  </DomainObject.Predmet.ProtustrankaWithAdress>
  <DomainObject.Predmet.ProtustrankaWithAdressOIB>
    <izvorni_sadrzaj>POSLOVNE USLUGE KLAUŽER jednostavno društvo s ograničenom odgovornošću za trgovinu i usluge, OIB 88931939330, Kolodvorska 92, 49246 Marija Bistrica</izvorni_sadrzaj>
    <derivirana_varijabla naziv="DomainObject.Predmet.ProtustrankaWithAdressOIB_1">POSLOVNE USLUGE KLAUŽER jednostavno društvo s ograničenom odgovornošću za trgovinu i usluge, OIB 88931939330, Kolodvorska 92, 49246 Marija Bistrica</derivirana_varijabla>
  </DomainObject.Predmet.ProtustrankaWithAdressOIB>
  <DomainObject.Predmet.ProtustrankaNazivFormated>
    <izvorni_sadrzaj>POSLOVNE USLUGE KLAUŽER jednostavno društvo s ograničenom odgovornošću za trgovinu i usluge</izvorni_sadrzaj>
    <derivirana_varijabla naziv="DomainObject.Predmet.ProtustrankaNazivFormated_1">POSLOVNE USLUGE KLAUŽER jednostavno društvo s ograničenom odgovornošću za trgovinu i usluge</derivirana_varijabla>
  </DomainObject.Predmet.ProtustrankaNazivFormated>
  <DomainObject.Predmet.ProtustrankaNazivFormatedOIB>
    <izvorni_sadrzaj>POSLOVNE USLUGE KLAUŽER jednostavno društvo s ograničenom odgovornošću za trgovinu i usluge, OIB 88931939330</izvorni_sadrzaj>
    <derivirana_varijabla naziv="DomainObject.Predmet.ProtustrankaNazivFormatedOIB_1">POSLOVNE USLUGE KLAUŽER jednostavno društvo s ograničenom odgovornošću za trgovinu i usluge, OIB 88931939330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USLUGE KLAUŽER jednostavno društvo s ograničenom odgovornošću za trgovinu i usluge</item>
    </izvorni_sadrzaj>
    <derivirana_varijabla naziv="DomainObject.Predmet.ProtuStrankaListFormated_1">
      <item>POSLOVNE USLUGE KLAUŽER jednostavno društvo s ograničenom odgovornošću za trgovinu i usluge</item>
    </derivirana_varijabla>
  </DomainObject.Predmet.ProtuStrankaListFormated>
  <DomainObject.Predmet.ProtuStrankaListFormatedOIB>
    <izvorni_sadrzaj>
      <item>POSLOVNE USLUGE KLAUŽER jednostavno društvo s ograničenom odgovornošću za trgovinu i usluge, OIB 88931939330</item>
    </izvorni_sadrzaj>
    <derivirana_varijabla naziv="DomainObject.Predmet.ProtuStrankaListFormatedOIB_1">
      <item>POSLOVNE USLUGE KLAUŽER jednostavno društvo s ograničenom odgovornošću za trgovinu i usluge, OIB 88931939330</item>
    </derivirana_varijabla>
  </DomainObject.Predmet.ProtuStrankaListFormatedOIB>
  <DomainObject.Predmet.ProtuStrankaListFormatedWithAdress>
    <izvorni_sadrzaj>
      <item>POSLOVNE USLUGE KLAUŽER jednostavno društvo s ograničenom odgovornošću za trgovinu i usluge, Kolodvorska 92, 49246 Marija Bistrica</item>
    </izvorni_sadrzaj>
    <derivirana_varijabla naziv="DomainObject.Predmet.ProtuStrankaListFormatedWithAdress_1">
      <item>POSLOVNE USLUGE KLAUŽER jednostavno društvo s ograničenom odgovornošću za trgovinu i usluge, Kolodvorska 92, 49246 Marija Bistrica</item>
    </derivirana_varijabla>
  </DomainObject.Predmet.ProtuStrankaListFormatedWithAdress>
  <DomainObject.Predmet.ProtuStrankaListFormatedWithAdressOIB>
    <izvorni_sadrzaj>
      <item>POSLOVNE USLUGE KLAUŽER jednostavno društvo s ograničenom odgovornošću za trgovinu i usluge, OIB 88931939330, Kolodvorska 92, 49246 Marija Bistrica</item>
    </izvorni_sadrzaj>
    <derivirana_varijabla naziv="DomainObject.Predmet.ProtuStrankaListFormatedWithAdressOIB_1">
      <item>POSLOVNE USLUGE KLAUŽER jednostavno društvo s ograničenom odgovornošću za trgovinu i usluge, OIB 88931939330, Kolodvorska 92, 49246 Marija Bistrica</item>
    </derivirana_varijabla>
  </DomainObject.Predmet.ProtuStrankaListFormatedWithAdressOIB>
  <DomainObject.Predmet.ProtuStrankaListNazivFormated>
    <izvorni_sadrzaj>
      <item>POSLOVNE USLUGE KLAUŽER jednostavno društvo s ograničenom odgovornošću za trgovinu i usluge</item>
    </izvorni_sadrzaj>
    <derivirana_varijabla naziv="DomainObject.Predmet.ProtuStrankaListNazivFormated_1">
      <item>POSLOVNE USLUGE KLAUŽER jednostavno društvo s ograničenom odgovornošću za trgovinu i usluge</item>
    </derivirana_varijabla>
  </DomainObject.Predmet.ProtuStrankaListNazivFormated>
  <DomainObject.Predmet.ProtuStrankaListNazivFormatedOIB>
    <izvorni_sadrzaj>
      <item>POSLOVNE USLUGE KLAUŽER jednostavno društvo s ograničenom odgovornošću za trgovinu i usluge, OIB 88931939330</item>
    </izvorni_sadrzaj>
    <derivirana_varijabla naziv="DomainObject.Predmet.ProtuStrankaListNazivFormatedOIB_1">
      <item>POSLOVNE USLUGE KLAUŽER jednostavno društvo s ograničenom odgovornošću za trgovinu i usluge, OIB 88931939330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USLUGE KLAUŽER jednostavno društvo s ograničenom odgovornošću za trgovinu i usluge</izvorni_sadrzaj>
    <derivirana_varijabla naziv="DomainObject.Predmet.ProtustrankaIDrugi_1">POSLOVNE USLUGE KLAUŽER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POSLOVNE USLUGE KLAUŽER jednostavno društvo s ograničenom odgovornošću za trgovinu i usluge, OIB 88931939330, Kolodvorska 92, 49246 Marija Bistrica</izvorni_sadrzaj>
    <derivirana_varijabla naziv="DomainObject.Predmet.ProtustrankaIDrugiAdressOIB_1">POSLOVNE USLUGE KLAUŽER jednostavno društvo s ograničenom odgovornošću za trgovinu i usluge, OIB 88931939330, Kolodvorska 92,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POSLOVNE USLUGE KLAUŽER jednostavno društvo s ograničenom odgovornošću za trgovinu i usluge</item>
      <item>FINA Regionalni centar Zagreb</item>
    </izvorni_sadrzaj>
    <derivirana_varijabla naziv="DomainObject.Predmet.SudioniciListNaziv_1">
      <item>POSLOVNE USLUGE KLAUŽER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POSLOVNE USLUGE KLAUŽER jednostavno društvo s ograničenom odgovornošću za trgovinu i usluge, OIB 88931939330, Kolodvorska 92,49246 Marija Bistrica</item>
      <item>FINA Regionalni centar Zagreb, OIB 85821130368, Trg svibanjskih žrtava 1995. br.1,10000 Zagreb</item>
    </izvorni_sadrzaj>
    <derivirana_varijabla naziv="DomainObject.Predmet.SudioniciListAdressOIB_1">
      <item>POSLOVNE USLUGE KLAUŽER jednostavno društvo s ograničenom odgovornošću za trgovinu i usluge, OIB 88931939330, Kolodvorska 92,49246 Marija Bistrica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88931939330</item>
      <item>, OIB 85821130368</item>
    </izvorni_sadrzaj>
    <derivirana_varijabla naziv="DomainObject.Predmet.SudioniciListNazivOIB_1">
      <item>, OIB 88931939330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1963</properties:Characters>
  <properties:Lines>48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2016-07-01T07:13:00Z</dcterms:modified>
  <cp:revision>96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