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8486" w14:paraId="f988486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2C86" w:rsidP="000D2C86" w:rsidR="000D2C86" w:rsidRPr="004453B3">
      <w:pPr>
        <w:pStyle w:val="Zaglavlje"/>
      </w:pPr>
      <w:r w:rsidRPr="004453B3">
        <w:t xml:space="preserve">REPUBLIKA HRVATSKA </w:t>
      </w:r>
    </w:p>
    <w:p w:rsidRDefault="000D2C86" w:rsidP="000D2C86" w:rsidR="000D2C86" w:rsidRPr="004453B3">
      <w:pPr>
        <w:pStyle w:val="Zaglavlje"/>
      </w:pPr>
      <w:r w:rsidRPr="004453B3">
        <w:t>Trgovački sud u Zagrebu</w:t>
      </w:r>
    </w:p>
    <w:p w:rsidRDefault="000D2C86" w:rsidP="000D2C86" w:rsidR="000D2C86" w:rsidRPr="004453B3">
      <w:pPr>
        <w:pStyle w:val="Zaglavlje"/>
      </w:pPr>
      <w:r w:rsidRPr="004453B3">
        <w:t xml:space="preserve">Zagreb, Amruševa 2/II </w:t>
      </w:r>
    </w:p>
    <w:p w:rsidRDefault="000D2C86" w:rsidP="000D2C86" w:rsidR="000D2C86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1686/15</w:t>
      </w:r>
    </w:p>
    <w:p w:rsidRDefault="000D2C86" w:rsidP="000D2C86" w:rsidR="000D2C86" w:rsidRPr="004453B3">
      <w:pPr>
        <w:jc w:val="center"/>
      </w:pPr>
    </w:p>
    <w:p w:rsidRDefault="000D2C86" w:rsidP="000D2C86" w:rsidR="000D2C86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0D2C86" w:rsidP="000D2C86" w:rsidR="000D2C86" w:rsidRPr="004453B3">
      <w:pPr>
        <w:jc w:val="both"/>
      </w:pPr>
    </w:p>
    <w:p w:rsidRDefault="000D2C86" w:rsidP="000D2C86" w:rsidR="000D2C86" w:rsidRPr="004453B3">
      <w:pPr>
        <w:jc w:val="center"/>
      </w:pPr>
      <w:r w:rsidRPr="004453B3">
        <w:t>R J E Š E N J E</w:t>
      </w:r>
    </w:p>
    <w:p w:rsidRDefault="000D2C86" w:rsidP="000D2C86" w:rsidR="000D2C86" w:rsidRPr="004453B3">
      <w:pPr>
        <w:jc w:val="center"/>
      </w:pPr>
    </w:p>
    <w:p w:rsidRDefault="000D2C86" w:rsidP="000D2C86" w:rsidR="000D2C86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TERRA TELEKOMUNIKACIJE d.o.o., Prozorje, Prozorska 194, OIB: 27435626815, </w:t>
      </w:r>
      <w:r w:rsidRPr="004453B3">
        <w:t xml:space="preserve">dana </w:t>
      </w:r>
      <w:r>
        <w:t>17. ožujka</w:t>
      </w:r>
      <w:r w:rsidRPr="004453B3">
        <w:t xml:space="preserve"> 2016. </w:t>
      </w:r>
    </w:p>
    <w:p w:rsidRDefault="000D2C86" w:rsidP="000D2C86" w:rsidR="000D2C86" w:rsidRPr="004453B3">
      <w:pPr>
        <w:jc w:val="both"/>
      </w:pPr>
    </w:p>
    <w:p w:rsidRDefault="000D2C86" w:rsidP="000D2C86" w:rsidR="000D2C86" w:rsidRPr="004453B3">
      <w:pPr>
        <w:jc w:val="center"/>
      </w:pPr>
      <w:r w:rsidRPr="004453B3">
        <w:t>r i j e š i o    je</w:t>
      </w:r>
    </w:p>
    <w:p w:rsidRDefault="000D2C86" w:rsidP="000D2C86" w:rsidR="000D2C86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D2C86" w:rsidP="000D2C86" w:rsidR="000D2C86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TERRA TELEKOMUNIKACIJE d.o.o., Prozorje, Prozorska 194, OIB: 27435626815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17.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45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0D2C86" w:rsidP="000D2C86" w:rsidR="000D2C86" w:rsidRPr="004453B3">
      <w:pPr>
        <w:pStyle w:val="BodyText21"/>
        <w:rPr>
          <w:rFonts w:hAnsi="Times New Roman" w:ascii="Times New Roman"/>
          <w:szCs w:val="24"/>
        </w:rPr>
      </w:pPr>
    </w:p>
    <w:p w:rsidRDefault="000D2C86" w:rsidP="000D2C86" w:rsidR="000D2C86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Renato Sabljić, OIB: 74644810692, Zagreb, Zdenački zavoj 14.</w:t>
      </w:r>
    </w:p>
    <w:p w:rsidRDefault="000D2C86" w:rsidP="000D2C86" w:rsidR="000D2C86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D2C86" w:rsidP="000D2C86" w:rsidR="000D2C86">
      <w:pPr>
        <w:jc w:val="both"/>
      </w:pPr>
      <w:r w:rsidRPr="004453B3">
        <w:t xml:space="preserve">III. Zaključuje se stečajni postupak nad dužnikom </w:t>
      </w:r>
      <w:r>
        <w:t>TERRA TELEKOMUNIKACIJE d.o.o., Prozorje, Prozorska 194, OIB: 27435626815.</w:t>
      </w:r>
    </w:p>
    <w:p w:rsidRDefault="000D2C86" w:rsidP="000D2C86" w:rsidR="000D2C86" w:rsidRPr="004453B3">
      <w:pPr>
        <w:jc w:val="both"/>
      </w:pPr>
    </w:p>
    <w:p w:rsidRDefault="000D2C86" w:rsidP="000D2C86" w:rsidR="000D2C86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0D2C86" w:rsidP="000D2C86" w:rsidR="000D2C86" w:rsidRPr="004453B3">
      <w:pPr>
        <w:jc w:val="both"/>
      </w:pPr>
    </w:p>
    <w:p w:rsidRDefault="000D2C86" w:rsidP="000D2C86" w:rsidR="000D2C86" w:rsidRPr="004453B3">
      <w:pPr>
        <w:ind w:left="360"/>
        <w:jc w:val="center"/>
      </w:pPr>
      <w:r w:rsidRPr="004453B3">
        <w:t>Obrazloženje</w:t>
      </w:r>
    </w:p>
    <w:p w:rsidRDefault="000D2C86" w:rsidP="000D2C86" w:rsidR="000D2C86" w:rsidRPr="004453B3">
      <w:pPr>
        <w:jc w:val="both"/>
      </w:pPr>
    </w:p>
    <w:p w:rsidRDefault="000D2C86" w:rsidP="000D2C86" w:rsidR="000D2C86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0D2C86" w:rsidP="000D2C86" w:rsidR="000D2C86" w:rsidRPr="004453B3">
      <w:pPr>
        <w:jc w:val="both"/>
      </w:pPr>
    </w:p>
    <w:p w:rsidRDefault="000D2C86" w:rsidP="000D2C86" w:rsidR="000D2C86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19.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D2C86" w:rsidP="000D2C86" w:rsidR="000D2C86" w:rsidRPr="004453B3">
      <w:pPr>
        <w:jc w:val="both"/>
      </w:pPr>
    </w:p>
    <w:p w:rsidRDefault="000D2C86" w:rsidP="000D2C86" w:rsidR="000D2C86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0D2C86" w:rsidP="000D2C86" w:rsidR="000D2C86" w:rsidRPr="004453B3">
      <w:pPr>
        <w:jc w:val="both"/>
      </w:pPr>
    </w:p>
    <w:p w:rsidRDefault="000D2C86" w:rsidP="000D2C86" w:rsidR="000D2C86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0D2C86" w:rsidP="000D2C86" w:rsidR="000D2C86" w:rsidRPr="004453B3">
      <w:pPr>
        <w:jc w:val="both"/>
      </w:pPr>
    </w:p>
    <w:p w:rsidRDefault="000D2C86" w:rsidP="000D2C86" w:rsidR="000D2C86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0D2C86" w:rsidP="000D2C86" w:rsidR="000D2C86" w:rsidRPr="004453B3">
      <w:pPr>
        <w:jc w:val="both"/>
      </w:pPr>
    </w:p>
    <w:p w:rsidRDefault="000D2C86" w:rsidP="000D2C86" w:rsidR="000D2C86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0D2C86" w:rsidP="000D2C86" w:rsidR="000D2C86" w:rsidRPr="004453B3">
      <w:pPr>
        <w:jc w:val="both"/>
      </w:pPr>
    </w:p>
    <w:p w:rsidRDefault="000D2C86" w:rsidP="000D2C86" w:rsidR="000D2C86" w:rsidRPr="004453B3">
      <w:pPr>
        <w:jc w:val="center"/>
      </w:pPr>
      <w:r w:rsidRPr="004453B3">
        <w:t xml:space="preserve">U Zagrebu, </w:t>
      </w:r>
      <w:r>
        <w:t>17. ožujka</w:t>
      </w:r>
      <w:r w:rsidRPr="004453B3">
        <w:t xml:space="preserve"> 2016.</w:t>
      </w:r>
    </w:p>
    <w:p w:rsidRDefault="000D2C86" w:rsidP="000D2C86" w:rsidR="000D2C86" w:rsidRPr="004453B3">
      <w:pPr>
        <w:jc w:val="center"/>
      </w:pPr>
    </w:p>
    <w:p w:rsidRDefault="000D2C86" w:rsidP="00CF23FE" w:rsidR="000D2C86" w:rsidRPr="003D78D9">
      <w:pPr>
        <w:jc w:val="center"/>
      </w:pPr>
      <w:r w:rsidRPr="004453B3">
        <w:t xml:space="preserve">      </w:t>
      </w: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0D2C86" w:rsidP="00CF23FE" w:rsidR="000D2C86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D2C86" w:rsidP="00CF23FE" w:rsidR="000D2C86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0D2C86" w:rsidP="000D2C86" w:rsidR="000D2C86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0D2C86" w:rsidP="000D2C86" w:rsidR="000D2C86" w:rsidRPr="004453B3">
      <w:pPr>
        <w:jc w:val="both"/>
      </w:pPr>
      <w:r w:rsidRPr="004453B3">
        <w:t>Uputa o pravnom lijeku:</w:t>
      </w:r>
    </w:p>
    <w:p w:rsidRDefault="000D2C86" w:rsidP="000D2C86" w:rsidR="000D2C86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0D2C86" w:rsidP="000D2C86" w:rsidR="000D2C86" w:rsidRPr="004453B3">
      <w:pPr>
        <w:jc w:val="both"/>
        <w:rPr>
          <w:i/>
        </w:rPr>
      </w:pPr>
    </w:p>
    <w:p w:rsidRDefault="000D2C86" w:rsidP="000D2C86" w:rsidR="000D2C86" w:rsidRPr="004453B3">
      <w:pPr>
        <w:jc w:val="both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E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D15D60">
      <w:t>16</w:t>
    </w:r>
    <w:r w:rsidR="000D2C86">
      <w:t>8</w:t>
    </w:r>
    <w:r w:rsidR="00021F27">
      <w:t>6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16EC8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16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E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E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16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E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E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St-1686/2015</izvorni_sadrzaj>
    <derivirana_varijabla naziv="DomainObject.Predmet.OznakaBroj_1">St-1686/2015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TELEKOMUNIKACIJE d.o.o.</izvorni_sadrzaj>
    <derivirana_varijabla naziv="DomainObject.Predmet.ProtustrankaFormated_1">  TERRA TELEKOMUNIKACIJE d.o.o.</derivirana_varijabla>
  </DomainObject.Predmet.ProtustrankaFormated>
  <DomainObject.Predmet.ProtustrankaFormatedOIB>
    <izvorni_sadrzaj>  TERRA TELEKOMUNIKACIJE d.o.o., OIB 27435626815</izvorni_sadrzaj>
    <derivirana_varijabla naziv="DomainObject.Predmet.ProtustrankaFormatedOIB_1">  TERRA TELEKOMUNIKACIJE d.o.o., OIB 27435626815</derivirana_varijabla>
  </DomainObject.Predmet.ProtustrankaFormatedOIB>
  <DomainObject.Predmet.ProtustrankaFormatedWithAdress>
    <izvorni_sadrzaj> TERRA TELEKOMUNIKACIJE d.o.o., Prozorska 194, 10370 Prozorje</izvorni_sadrzaj>
    <derivirana_varijabla naziv="DomainObject.Predmet.ProtustrankaFormatedWithAdress_1"> TERRA TELEKOMUNIKACIJE d.o.o., Prozorska 194, 10370 Prozorje</derivirana_varijabla>
  </DomainObject.Predmet.ProtustrankaFormatedWithAdress>
  <DomainObject.Predmet.ProtustrankaFormatedWithAdressOIB>
    <izvorni_sadrzaj> TERRA TELEKOMUNIKACIJE d.o.o., OIB 27435626815, Prozorska 194, 10370 Prozorje</izvorni_sadrzaj>
    <derivirana_varijabla naziv="DomainObject.Predmet.ProtustrankaFormatedWithAdressOIB_1"> TERRA TELEKOMUNIKACIJE d.o.o., OIB 27435626815, Prozorska 194, 10370 Prozorje</derivirana_varijabla>
  </DomainObject.Predmet.ProtustrankaFormatedWithAdressOIB>
  <DomainObject.Predmet.ProtustrankaWithAdress>
    <izvorni_sadrzaj>TERRA TELEKOMUNIKACIJE d.o.o. Prozorska 194, 10370 Prozorje</izvorni_sadrzaj>
    <derivirana_varijabla naziv="DomainObject.Predmet.ProtustrankaWithAdress_1">TERRA TELEKOMUNIKACIJE d.o.o. Prozorska 194, 10370 Prozorje</derivirana_varijabla>
  </DomainObject.Predmet.ProtustrankaWithAdress>
  <DomainObject.Predmet.ProtustrankaWithAdressOIB>
    <izvorni_sadrzaj>TERRA TELEKOMUNIKACIJE d.o.o., OIB 27435626815, Prozorska 194, 10370 Prozorje</izvorni_sadrzaj>
    <derivirana_varijabla naziv="DomainObject.Predmet.ProtustrankaWithAdressOIB_1">TERRA TELEKOMUNIKACIJE d.o.o., OIB 27435626815, Prozorska 194, 10370 Prozorje</derivirana_varijabla>
  </DomainObject.Predmet.ProtustrankaWithAdressOIB>
  <DomainObject.Predmet.ProtustrankaNazivFormated>
    <izvorni_sadrzaj>TERRA TELEKOMUNIKACIJE d.o.o.</izvorni_sadrzaj>
    <derivirana_varijabla naziv="DomainObject.Predmet.ProtustrankaNazivFormated_1">TERRA TELEKOMUNIKACIJE d.o.o.</derivirana_varijabla>
  </DomainObject.Predmet.ProtustrankaNazivFormated>
  <DomainObject.Predmet.ProtustrankaNazivFormatedOIB>
    <izvorni_sadrzaj>TERRA TELEKOMUNIKACIJE d.o.o., OIB 27435626815</izvorni_sadrzaj>
    <derivirana_varijabla naziv="DomainObject.Predmet.ProtustrankaNazivFormatedOIB_1">TERRA TELEKOMUNIKACIJE d.o.o., OIB 27435626815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TELEKOMUNIKACIJE d.o.o.</item>
    </izvorni_sadrzaj>
    <derivirana_varijabla naziv="DomainObject.Predmet.ProtuStrankaListFormated_1">
      <item>TERRA TELEKOMUNIKACIJE d.o.o.</item>
    </derivirana_varijabla>
  </DomainObject.Predmet.ProtuStrankaListFormated>
  <DomainObject.Predmet.ProtuStrankaListFormatedOIB>
    <izvorni_sadrzaj>
      <item>TERRA TELEKOMUNIKACIJE d.o.o., OIB 27435626815</item>
    </izvorni_sadrzaj>
    <derivirana_varijabla naziv="DomainObject.Predmet.ProtuStrankaListFormatedOIB_1">
      <item>TERRA TELEKOMUNIKACIJE d.o.o., OIB 27435626815</item>
    </derivirana_varijabla>
  </DomainObject.Predmet.ProtuStrankaListFormatedOIB>
  <DomainObject.Predmet.ProtuStrankaListFormatedWithAdress>
    <izvorni_sadrzaj>
      <item>TERRA TELEKOMUNIKACIJE d.o.o., Prozorska 194, 10370 Prozorje</item>
    </izvorni_sadrzaj>
    <derivirana_varijabla naziv="DomainObject.Predmet.ProtuStrankaListFormatedWithAdress_1">
      <item>TERRA TELEKOMUNIKACIJE d.o.o., Prozorska 194, 10370 Prozorje</item>
    </derivirana_varijabla>
  </DomainObject.Predmet.ProtuStrankaListFormatedWithAdress>
  <DomainObject.Predmet.ProtuStrankaListFormatedWithAdressOIB>
    <izvorni_sadrzaj>
      <item>TERRA TELEKOMUNIKACIJE d.o.o., OIB 27435626815, Prozorska 194, 10370 Prozorje</item>
    </izvorni_sadrzaj>
    <derivirana_varijabla naziv="DomainObject.Predmet.ProtuStrankaListFormatedWithAdressOIB_1">
      <item>TERRA TELEKOMUNIKACIJE d.o.o., OIB 27435626815, Prozorska 194, 10370 Prozorje</item>
    </derivirana_varijabla>
  </DomainObject.Predmet.ProtuStrankaListFormatedWithAdressOIB>
  <DomainObject.Predmet.ProtuStrankaListNazivFormated>
    <izvorni_sadrzaj>
      <item>TERRA TELEKOMUNIKACIJE d.o.o.</item>
    </izvorni_sadrzaj>
    <derivirana_varijabla naziv="DomainObject.Predmet.ProtuStrankaListNazivFormated_1">
      <item>TERRA TELEKOMUNIKACIJE d.o.o.</item>
    </derivirana_varijabla>
  </DomainObject.Predmet.ProtuStrankaListNazivFormated>
  <DomainObject.Predmet.ProtuStrankaListNazivFormatedOIB>
    <izvorni_sadrzaj>
      <item>TERRA TELEKOMUNIKACIJE d.o.o., OIB 27435626815</item>
    </izvorni_sadrzaj>
    <derivirana_varijabla naziv="DomainObject.Predmet.ProtuStrankaListNazivFormatedOIB_1">
      <item>TERRA TELEKOMUNIKACIJE d.o.o., OIB 27435626815</item>
    </derivirana_varijabla>
  </DomainObject.Predmet.ProtuStrankaListNazivFormatedOIB>
  <DomainObject.Predmet.OstaliListFormated>
    <izvorni_sadrzaj>
      <item>Zoran Pušeljić</item>
      <item>Renato Sabljić</item>
    </izvorni_sadrzaj>
    <derivirana_varijabla naziv="DomainObject.Predmet.OstaliListFormated_1">
      <item>Zoran Pušeljić</item>
      <item>Renato Sabljić</item>
    </derivirana_varijabla>
  </DomainObject.Predmet.OstaliListFormated>
  <DomainObject.Predmet.OstaliListFormatedOIB>
    <izvorni_sadrzaj>
      <item>Zoran Pušeljić, OIB 53758151747</item>
      <item>Renato Sabljić, OIB 74644810692</item>
    </izvorni_sadrzaj>
    <derivirana_varijabla naziv="DomainObject.Predmet.OstaliListFormatedOIB_1">
      <item>Zoran Pušeljić, OIB 53758151747</item>
      <item>Renato Sabljić, OIB 74644810692</item>
    </derivirana_varijabla>
  </DomainObject.Predmet.OstaliListFormatedOIB>
  <DomainObject.Predmet.OstaliListFormatedWithAdress>
    <izvorni_sadrzaj>
      <item>Zoran Pušeljić, Magdičinov brijeg 3, 10000 Zagreb</item>
      <item>Renato Sabljić, Zdenački zavoj 14, 10000 Zagreb</item>
    </izvorni_sadrzaj>
    <derivirana_varijabla naziv="DomainObject.Predmet.OstaliListFormatedWithAdress_1">
      <item>Zoran Pušeljić, Magdičinov brijeg 3, 10000 Zagreb</item>
      <item>Renato Sabljić, Zdenački zavoj 14, 10000 Zagreb</item>
    </derivirana_varijabla>
  </DomainObject.Predmet.OstaliListFormatedWithAdress>
  <DomainObject.Predmet.OstaliListFormatedWithAdressOIB>
    <izvorni_sadrzaj>
      <item>Zoran Pušeljić, OIB 53758151747, Magdičinov brijeg 3, 10000 Zagreb</item>
      <item>Renato Sabljić, OIB 74644810692, Zdenački zavoj 14, 10000 Zagreb</item>
    </izvorni_sadrzaj>
    <derivirana_varijabla naziv="DomainObject.Predmet.OstaliListFormatedWithAdressOIB_1">
      <item>Zoran Pušeljić, OIB 53758151747, Magdičinov brijeg 3, 10000 Zagreb</item>
      <item>Renato Sabljić, OIB 74644810692, Zdenački zavoj 14, 10000 Zagreb</item>
    </derivirana_varijabla>
  </DomainObject.Predmet.OstaliListFormatedWithAdressOIB>
  <DomainObject.Predmet.OstaliListNazivFormated>
    <izvorni_sadrzaj>
      <item>Zoran Pušeljić</item>
      <item>Renato Sabljić</item>
    </izvorni_sadrzaj>
    <derivirana_varijabla naziv="DomainObject.Predmet.OstaliListNazivFormated_1">
      <item>Zoran Pušeljić</item>
      <item>Renato Sabljić</item>
    </derivirana_varijabla>
  </DomainObject.Predmet.OstaliListNazivFormated>
  <DomainObject.Predmet.OstaliListNazivFormatedOIB>
    <izvorni_sadrzaj>
      <item>Zoran Pušeljić, OIB 53758151747</item>
      <item>Renato Sabljić, OIB 74644810692</item>
    </izvorni_sadrzaj>
    <derivirana_varijabla naziv="DomainObject.Predmet.OstaliListNazivFormatedOIB_1">
      <item>Zoran Pušeljić, OIB 53758151747</item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TELEKOMUNIKACIJE d.o.o.</izvorni_sadrzaj>
    <derivirana_varijabla naziv="DomainObject.Predmet.ProtustrankaIDrugi_1">TERRA TELEKOMUNIKACIJE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TELEKOMUNIKACIJE d.o.o., OIB 27435626815, Prozorska 194, 10370 Prozorje</izvorni_sadrzaj>
    <derivirana_varijabla naziv="DomainObject.Predmet.ProtustrankaIDrugiAdressOIB_1">TERRA TELEKOMUNIKACIJE d.o.o., OIB 27435626815, Prozorska 194, 10370 Prozorje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TELEKOMUNIKACIJE d.o.o.</item>
      <item>Zoran Pušeljić</item>
      <item>Renato Sabljić</item>
    </izvorni_sadrzaj>
    <derivirana_varijabla naziv="DomainObject.Predmet.SudioniciListNaziv_1">
      <item>FINA Regionalni centar Zagreb</item>
      <item>TERRA TELEKOMUNIKACIJE d.o.o.</item>
      <item>Zoran Pušeljić</item>
      <item>Renato Sabljić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TELEKOMUNIKACIJE d.o.o., OIB 27435626815, Prozorska 194,10370 Prozorje</item>
      <item>Zoran Pušeljić, OIB 53758151747, Magdičinov brijeg 3,10000 Zagreb</item>
      <item>Renato Sabljić, OIB 74644810692, Zdenački zavoj 14,10000 Zagreb</item>
    </izvorni_sadrzaj>
    <derivirana_varijabla naziv="DomainObject.Predmet.SudioniciListAdressOIB_1">
      <item>FINA Regionalni centar Zagreb, OIB 85821130368, Trg svibanjskih žrtava 1995. 1,10000 Zagreb</item>
      <item>TERRA TELEKOMUNIKACIJE d.o.o., OIB 27435626815, Prozorska 194,10370 Prozorje</item>
      <item>Zoran Pušeljić, OIB 53758151747, Magdičinov brijeg 3,10000 Zagreb</item>
      <item>Renato Sabljić, OIB 74644810692,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27435626815</item>
      <item>, OIB 53758151747</item>
      <item>, OIB 74644810692</item>
    </izvorni_sadrzaj>
    <derivirana_varijabla naziv="DomainObject.Predmet.SudioniciListNazivOIB_1">
      <item>, OIB 85821130368</item>
      <item>, OIB 27435626815</item>
      <item>, OIB 53758151747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C0C86-DDC2-44FC-9A23-719834E168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2203</properties:Characters>
  <properties:Lines>68</properties:Lines>
  <properties:Paragraphs>26</properties:Paragraphs>
  <properties:TotalTime>323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2016-03-17T06:19:00Z</dcterms:created>
  <dc:creator>Korisnik</dc:creator>
  <cp:lastModifiedBy>Valentina Delač</cp:lastModifiedBy>
  <cp:lastPrinted>2016-03-17T13:16:00Z</cp:lastPrinted>
  <dcterms:modified xmlns:xsi="http://www.w3.org/2001/XMLSchema-instance" xsi:type="dcterms:W3CDTF">2016-03-17T13:18:00Z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