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de35" w14:paraId="403de35" w:rsidRDefault="00E71D9C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37DD6">
        <w:t>-73</w:t>
      </w:r>
      <w:r w:rsidR="001E6581">
        <w:t>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96435">
        <w:t>LUBEŠIĆ d.o.o., Omiš, Četvrt Žarka Dražojevića 10</w:t>
      </w:r>
      <w:r w:rsidR="004D7D95">
        <w:t xml:space="preserve">, OIB: </w:t>
      </w:r>
      <w:r w:rsidR="00296435">
        <w:t>65250566485</w:t>
      </w:r>
      <w:r w:rsidR="001E6581">
        <w:t>, MBS:</w:t>
      </w:r>
      <w:r w:rsidR="00296435">
        <w:t xml:space="preserve"> 060179805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96435" w:rsidRPr="00296435">
        <w:t xml:space="preserve">LUBEŠIĆ d.o.o., Omiš, Četvrt Žarka Dražojevića 10, OIB: 65250566485, MBS: 060179805,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296435">
        <w:t xml:space="preserve"> razdoblju od 1213</w:t>
      </w:r>
      <w:r>
        <w:t xml:space="preserve"> dana, u </w:t>
      </w:r>
      <w:r w:rsidR="00E076CF">
        <w:t>u</w:t>
      </w:r>
      <w:r w:rsidR="001E6581">
        <w:t>kupnom iznosu o</w:t>
      </w:r>
      <w:r w:rsidR="00296435">
        <w:t>d 21.970,29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737DD6">
        <w:t>23. ST-73</w:t>
      </w:r>
      <w:r w:rsidR="001E6581">
        <w:t>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C6328"/>
    <w:rsid w:val="001E6581"/>
    <w:rsid w:val="002660AD"/>
    <w:rsid w:val="00296435"/>
    <w:rsid w:val="0043500C"/>
    <w:rsid w:val="004D7D95"/>
    <w:rsid w:val="0052475C"/>
    <w:rsid w:val="00737DD6"/>
    <w:rsid w:val="00776F7C"/>
    <w:rsid w:val="008922FD"/>
    <w:rsid w:val="008A2CF5"/>
    <w:rsid w:val="00AA5FA1"/>
    <w:rsid w:val="00AD5BE5"/>
    <w:rsid w:val="00B44A30"/>
    <w:rsid w:val="00C81826"/>
    <w:rsid w:val="00CB223B"/>
    <w:rsid w:val="00D02BB5"/>
    <w:rsid w:val="00D242DA"/>
    <w:rsid w:val="00D8312C"/>
    <w:rsid w:val="00E076CF"/>
    <w:rsid w:val="00E634A0"/>
    <w:rsid w:val="00E71D9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1D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D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1D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D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LUBEŠIĆ društvo s ograničenom odgovornošću za mrijest i uzgoj ribe</izvorni_sadrzaj>
    <derivirana_varijabla naziv="DomainObject.Predmet.ProtustrankaFormated_1">  LUBEŠIĆ društvo s ograničenom odgovornošću za mrijest i uzgoj ribe</derivirana_varijabla>
  </DomainObject.Predmet.ProtustrankaFormated>
  <DomainObject.Predmet.ProtustrankaFormatedOIB>
    <izvorni_sadrzaj>  LUBEŠIĆ društvo s ograničenom odgovornošću za mrijest i uzgoj ribe, OIB 65250566485</izvorni_sadrzaj>
    <derivirana_varijabla naziv="DomainObject.Predmet.ProtustrankaFormatedOIB_1">  LUBEŠIĆ društvo s ograničenom odgovornošću za mrijest i uzgoj ribe, OIB 65250566485</derivirana_varijabla>
  </DomainObject.Predmet.ProtustrankaFormatedOIB>
  <DomainObject.Predmet.ProtustrankaFormatedWithAdress>
    <izvorni_sadrzaj> LUBEŠIĆ društvo s ograničenom odgovornošću za mrijest i uzgoj ribe, Četvrt Žarka Dražojevića 10, 21310 Omiš</izvorni_sadrzaj>
    <derivirana_varijabla naziv="DomainObject.Predmet.ProtustrankaFormatedWithAdress_1"> LUBEŠIĆ društvo s ograničenom odgovornošću za mrijest i uzgoj ribe, Četvrt Žarka Dražojevića 10, 21310 Omiš</derivirana_varijabla>
  </DomainObject.Predmet.ProtustrankaFormatedWithAdress>
  <DomainObject.Predmet.ProtustrankaFormatedWithAdressOIB>
    <izvorni_sadrzaj> LUBEŠIĆ društvo s ograničenom odgovornošću za mrijest i uzgoj ribe, OIB 65250566485, Četvrt Žarka Dražojevića 10, 21310 Omiš</izvorni_sadrzaj>
    <derivirana_varijabla naziv="DomainObject.Predmet.ProtustrankaFormatedWithAdressOIB_1"> LUBEŠIĆ društvo s ograničenom odgovornošću za mrijest i uzgoj ribe, OIB 65250566485, Četvrt Žarka Dražojevića 10, 21310 Omiš</derivirana_varijabla>
  </DomainObject.Predmet.ProtustrankaFormatedWithAdressOIB>
  <DomainObject.Predmet.ProtustrankaWithAdress>
    <izvorni_sadrzaj>LUBEŠIĆ društvo s ograničenom odgovornošću za mrijest i uzgoj ribe Četvrt Žarka Dražojevića 10, 21310 Omiš</izvorni_sadrzaj>
    <derivirana_varijabla naziv="DomainObject.Predmet.ProtustrankaWithAdress_1">LUBEŠIĆ društvo s ograničenom odgovornošću za mrijest i uzgoj ribe Četvrt Žarka Dražojevića 10, 21310 Omiš</derivirana_varijabla>
  </DomainObject.Predmet.ProtustrankaWithAdress>
  <DomainObject.Predmet.ProtustrankaWithAdressOIB>
    <izvorni_sadrzaj>LUBEŠIĆ društvo s ograničenom odgovornošću za mrijest i uzgoj ribe, OIB 65250566485, Četvrt Žarka Dražojevića 10, 21310 Omiš</izvorni_sadrzaj>
    <derivirana_varijabla naziv="DomainObject.Predmet.ProtustrankaWithAdressOIB_1">LUBEŠIĆ društvo s ograničenom odgovornošću za mrijest i uzgoj ribe, OIB 65250566485, Četvrt Žarka Dražojevića 10, 21310 Omiš</derivirana_varijabla>
  </DomainObject.Predmet.ProtustrankaWithAdressOIB>
  <DomainObject.Predmet.ProtustrankaNazivFormated>
    <izvorni_sadrzaj>LUBEŠIĆ društvo s ograničenom odgovornošću za mrijest i uzgoj ribe</izvorni_sadrzaj>
    <derivirana_varijabla naziv="DomainObject.Predmet.ProtustrankaNazivFormated_1">LUBEŠIĆ društvo s ograničenom odgovornošću za mrijest i uzgoj ribe</derivirana_varijabla>
  </DomainObject.Predmet.ProtustrankaNazivFormated>
  <DomainObject.Predmet.ProtustrankaNazivFormatedOIB>
    <izvorni_sadrzaj>LUBEŠIĆ društvo s ograničenom odgovornošću za mrijest i uzgoj ribe, OIB 65250566485</izvorni_sadrzaj>
    <derivirana_varijabla naziv="DomainObject.Predmet.ProtustrankaNazivFormatedOIB_1">LUBEŠIĆ društvo s ograničenom odgovornošću za mrijest i uzgoj ribe, OIB 65250566485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21970.29</izvorni_sadrzaj>
    <derivirana_varijabla naziv="DomainObject.Predmet.TrenutnaVrijednost_1">21970.29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LUBEŠIĆ društvo s ograničenom odgovornošću za mrijest i uzgoj ribe</item>
    </izvorni_sadrzaj>
    <derivirana_varijabla naziv="DomainObject.Predmet.ProtuStrankaListFormated_1">
      <item>LUBEŠIĆ društvo s ograničenom odgovornošću za mrijest i uzgoj ribe</item>
    </derivirana_varijabla>
  </DomainObject.Predmet.ProtuStrankaListFormated>
  <DomainObject.Predmet.ProtuStrankaListFormatedOIB>
    <izvorni_sadrzaj>
      <item>LUBEŠIĆ društvo s ograničenom odgovornošću za mrijest i uzgoj ribe, OIB 65250566485</item>
    </izvorni_sadrzaj>
    <derivirana_varijabla naziv="DomainObject.Predmet.ProtuStrankaListFormatedOIB_1">
      <item>LUBEŠIĆ društvo s ograničenom odgovornošću za mrijest i uzgoj ribe, OIB 65250566485</item>
    </derivirana_varijabla>
  </DomainObject.Predmet.ProtuStrankaListFormatedOIB>
  <DomainObject.Predmet.ProtuStrankaListFormatedWithAdress>
    <izvorni_sadrzaj>
      <item>LUBEŠIĆ društvo s ograničenom odgovornošću za mrijest i uzgoj ribe, Četvrt Žarka Dražojevića 10, 21310 Omiš</item>
    </izvorni_sadrzaj>
    <derivirana_varijabla naziv="DomainObject.Predmet.ProtuStrankaListFormatedWithAdress_1">
      <item>LUBEŠIĆ društvo s ograničenom odgovornošću za mrijest i uzgoj ribe, Četvrt Žarka Dražojevića 10, 21310 Omiš</item>
    </derivirana_varijabla>
  </DomainObject.Predmet.ProtuStrankaListFormatedWithAdress>
  <DomainObject.Predmet.ProtuStrankaListFormatedWithAdressOIB>
    <izvorni_sadrzaj>
      <item>LUBEŠIĆ društvo s ograničenom odgovornošću za mrijest i uzgoj ribe, OIB 65250566485, Četvrt Žarka Dražojevića 10, 21310 Omiš</item>
    </izvorni_sadrzaj>
    <derivirana_varijabla naziv="DomainObject.Predmet.ProtuStrankaListFormatedWithAdressOIB_1">
      <item>LUBEŠIĆ društvo s ograničenom odgovornošću za mrijest i uzgoj ribe, OIB 65250566485, Četvrt Žarka Dražojevića 10, 21310 Omiš</item>
    </derivirana_varijabla>
  </DomainObject.Predmet.ProtuStrankaListFormatedWithAdressOIB>
  <DomainObject.Predmet.ProtuStrankaListNazivFormated>
    <izvorni_sadrzaj>
      <item>LUBEŠIĆ društvo s ograničenom odgovornošću za mrijest i uzgoj ribe</item>
    </izvorni_sadrzaj>
    <derivirana_varijabla naziv="DomainObject.Predmet.ProtuStrankaListNazivFormated_1">
      <item>LUBEŠIĆ društvo s ograničenom odgovornošću za mrijest i uzgoj ribe</item>
    </derivirana_varijabla>
  </DomainObject.Predmet.ProtuStrankaListNazivFormated>
  <DomainObject.Predmet.ProtuStrankaListNazivFormatedOIB>
    <izvorni_sadrzaj>
      <item>LUBEŠIĆ društvo s ograničenom odgovornošću za mrijest i uzgoj ribe, OIB 65250566485</item>
    </izvorni_sadrzaj>
    <derivirana_varijabla naziv="DomainObject.Predmet.ProtuStrankaListNazivFormatedOIB_1">
      <item>LUBEŠIĆ društvo s ograničenom odgovornošću za mrijest i uzgoj ribe, OIB 65250566485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LUBEŠIĆ društvo s ograničenom odgovornošću za mrijest i uzgoj ribe</izvorni_sadrzaj>
    <derivirana_varijabla naziv="DomainObject.Predmet.ProtustrankaIDrugi_1">LUBEŠIĆ društvo s ograničenom odgovornošću za mrijest i uzgoj ribe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LUBEŠIĆ društvo s ograničenom odgovornošću za mrijest i uzgoj ribe, OIB 65250566485, Četvrt Žarka Dražojevića 10, 21310 Omiš</izvorni_sadrzaj>
    <derivirana_varijabla naziv="DomainObject.Predmet.ProtustrankaIDrugiAdressOIB_1">LUBEŠIĆ društvo s ograničenom odgovornošću za mrijest i uzgoj ribe, OIB 65250566485, Četvrt Žarka Dražojevića 10,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LUBEŠIĆ društvo s ograničenom odgovornošću za mrijest i uzgoj ribe</item>
      <item>FINANCIJSKA AGENCIJA, RC SPLIT</item>
    </izvorni_sadrzaj>
    <derivirana_varijabla naziv="DomainObject.Predmet.SudioniciListNaziv_1">
      <item>LUBEŠIĆ društvo s ograničenom odgovornošću za mrijest i uzgoj ribe</item>
      <item>FINANCIJSKA AGENCIJA, RC SPLIT</item>
    </derivirana_varijabla>
  </DomainObject.Predmet.SudioniciListNaziv>
  <DomainObject.Predmet.SudioniciListAdressOIB>
    <izvorni_sadrzaj>
      <item>LUBEŠIĆ društvo s ograničenom odgovornošću za mrijest i uzgoj ribe, OIB 65250566485, Četvrt Žarka Dražojevića 10,21310 Omiš</item>
      <item>FINANCIJSKA AGENCIJA, RC SPLIT, OIB 85821130368, Mažuranićevo šet. 24 b,21000 Split</item>
    </izvorni_sadrzaj>
    <derivirana_varijabla naziv="DomainObject.Predmet.SudioniciListAdressOIB_1">
      <item>LUBEŠIĆ društvo s ograničenom odgovornošću za mrijest i uzgoj ribe, OIB 65250566485, Četvrt Žarka Dražojevića 10,21310 Omiš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65250566485</item>
      <item>, OIB 85821130368</item>
    </izvorni_sadrzaj>
    <derivirana_varijabla naziv="DomainObject.Predmet.SudioniciListNazivOIB_1">
      <item>, OIB 65250566485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2015-11-11T07:57:00Z</dcterms:created>
  <dc:creator>Lari Glavaš</dc:creator>
  <cp:lastModifiedBy>Lari Glavaš</cp:lastModifiedBy>
  <cp:lastPrinted>2015-11-11T07:57:00Z</cp:lastPrinted>
  <dcterms:modified xmlns:xsi="http://www.w3.org/2001/XMLSchema-instance" xsi:type="dcterms:W3CDTF">2015-11-11T07:58:00Z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