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afb9" w14:paraId="ea0afb9" w:rsidRDefault="007D65B8" w:rsidP="009F0526" w:rsidR="009F0526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9F0526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830116" w:rsidP="00EA232D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5504D6">
        <w:t>REPUBLIKA HRVATSKA, Ministarstvo financija, koju zastupa Županijsko državno odvjetništvo u Osijek, OIB: 52634238587</w:t>
      </w:r>
      <w:r w:rsidR="003F3A5A">
        <w:t xml:space="preserve">, </w:t>
      </w:r>
      <w:r>
        <w:t xml:space="preserve">za otvaranje stečajnog postupka nad dužnikom </w:t>
      </w:r>
      <w:r w:rsidR="00C74752">
        <w:t xml:space="preserve">ŠOMOĐI d.o.o., Osijek, </w:t>
      </w:r>
      <w:proofErr w:type="spellStart"/>
      <w:r w:rsidR="00C74752">
        <w:t>Kn.Borne</w:t>
      </w:r>
      <w:proofErr w:type="spellEnd"/>
      <w:r w:rsidR="00C74752">
        <w:t xml:space="preserve"> 3, MBS: 030028685, OIB: 62885210638</w:t>
      </w:r>
      <w:r w:rsidR="00A16C5A">
        <w:rPr>
          <w:color w:val="000000"/>
        </w:rPr>
        <w:t xml:space="preserve">, dana </w:t>
      </w:r>
      <w:r w:rsidR="005504D6">
        <w:rPr>
          <w:color w:val="000000"/>
        </w:rPr>
        <w:t>13</w:t>
      </w:r>
      <w:r w:rsidR="002E0A6A">
        <w:rPr>
          <w:color w:val="000000"/>
        </w:rPr>
        <w:t>. travnja</w:t>
      </w:r>
      <w:r w:rsidR="00A16C5A">
        <w:rPr>
          <w:color w:val="000000"/>
        </w:rPr>
        <w:t xml:space="preserve"> 2018. godine</w:t>
      </w: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7F6FAA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C74752">
        <w:t xml:space="preserve">ŠOMOĐI d.o.o., Osijek, </w:t>
      </w:r>
      <w:proofErr w:type="spellStart"/>
      <w:r w:rsidR="00C74752">
        <w:t>Kn.Borne</w:t>
      </w:r>
      <w:proofErr w:type="spellEnd"/>
      <w:r w:rsidR="00C74752">
        <w:t xml:space="preserve"> 3, MBS: 030028685, OIB: 62885210638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5504D6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23</w:t>
      </w:r>
      <w:r w:rsidR="007F6FAA">
        <w:rPr>
          <w:b/>
          <w:u w:val="single"/>
        </w:rPr>
        <w:t xml:space="preserve">. svibnja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>
        <w:rPr>
          <w:b/>
          <w:u w:val="single"/>
        </w:rPr>
        <w:t>10,</w:t>
      </w:r>
      <w:r w:rsidR="00C74752">
        <w:rPr>
          <w:b/>
          <w:u w:val="single"/>
        </w:rPr>
        <w:t>2</w:t>
      </w:r>
      <w:r>
        <w:rPr>
          <w:b/>
          <w:u w:val="single"/>
        </w:rPr>
        <w:t>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3A3723" w:rsidP="003A3723" w:rsidR="003A3723">
      <w:pPr>
        <w:jc w:val="both"/>
      </w:pPr>
      <w:r>
        <w:t>-FINA</w:t>
      </w:r>
    </w:p>
    <w:p w:rsidRDefault="003A3723" w:rsidP="003A3723" w:rsidR="003A3723">
      <w:pPr>
        <w:jc w:val="both"/>
      </w:pPr>
      <w:r>
        <w:t xml:space="preserve">-ŽDO GUO Osijek </w:t>
      </w:r>
    </w:p>
    <w:p w:rsidRDefault="003A3723" w:rsidP="003A3723" w:rsidR="003A3723">
      <w:pPr>
        <w:jc w:val="both"/>
      </w:pPr>
      <w:r>
        <w:t xml:space="preserve">-zakonski zastupnik dužnika </w:t>
      </w:r>
      <w:r w:rsidRPr="003A3723">
        <w:t xml:space="preserve">Albin </w:t>
      </w:r>
      <w:proofErr w:type="spellStart"/>
      <w:r w:rsidRPr="003A3723">
        <w:t>Šomođi</w:t>
      </w:r>
      <w:proofErr w:type="spellEnd"/>
      <w:r w:rsidRPr="003A3723">
        <w:t>, OIB: 83197113662</w:t>
      </w:r>
      <w:r>
        <w:t>,</w:t>
      </w:r>
      <w:r w:rsidRPr="003A3723">
        <w:t xml:space="preserve"> Osijek, </w:t>
      </w:r>
      <w:proofErr w:type="spellStart"/>
      <w:r w:rsidRPr="003A3723">
        <w:t>Kn.Borne</w:t>
      </w:r>
      <w:proofErr w:type="spellEnd"/>
      <w:r w:rsidRPr="003A3723">
        <w:t xml:space="preserve"> 3</w:t>
      </w:r>
    </w:p>
    <w:p w:rsidRDefault="003A3723" w:rsidP="003A3723" w:rsidR="003A3723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FD1C46">
        <w:t>13</w:t>
      </w:r>
      <w:r w:rsidR="00AF0DBF">
        <w:t>. travnja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687A19" w:rsidR="00687A19">
      <w:pPr>
        <w:jc w:val="both"/>
      </w:pPr>
    </w:p>
    <w:p w:rsidRDefault="00107211" w:rsidR="00107211">
      <w:pPr>
        <w:jc w:val="both"/>
      </w:pP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3A3723" w:rsidP="003A3723" w:rsidR="003A3723" w:rsidRPr="003A372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3A3723">
        <w:rPr>
          <w:color w:val="000000"/>
        </w:rPr>
        <w:t>-FINA</w:t>
      </w:r>
    </w:p>
    <w:p w:rsidRDefault="003A3723" w:rsidP="003A3723" w:rsidR="003A3723" w:rsidRPr="003A372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3A3723">
        <w:rPr>
          <w:color w:val="000000"/>
        </w:rPr>
        <w:t xml:space="preserve">-ŽDO GUO Osijek </w:t>
      </w:r>
    </w:p>
    <w:p w:rsidRDefault="003A3723" w:rsidP="003A3723" w:rsidR="003A3723" w:rsidRPr="003A372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3A3723">
        <w:rPr>
          <w:color w:val="000000"/>
        </w:rPr>
        <w:t>-</w:t>
      </w:r>
      <w:proofErr w:type="spellStart"/>
      <w:r w:rsidRPr="003A3723">
        <w:rPr>
          <w:color w:val="000000"/>
        </w:rPr>
        <w:t>eOgl</w:t>
      </w:r>
      <w:proofErr w:type="spellEnd"/>
      <w:r w:rsidRPr="003A3723">
        <w:rPr>
          <w:color w:val="000000"/>
        </w:rPr>
        <w:t>. ploča uz prijedlog</w:t>
      </w:r>
    </w:p>
    <w:p w:rsidRDefault="003A3723" w:rsidP="003A3723" w:rsidR="003A372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3A3723">
        <w:rPr>
          <w:color w:val="000000"/>
        </w:rPr>
        <w:t>-</w:t>
      </w:r>
      <w:proofErr w:type="spellStart"/>
      <w:r w:rsidRPr="003A3723">
        <w:rPr>
          <w:color w:val="000000"/>
        </w:rPr>
        <w:t>zz</w:t>
      </w:r>
      <w:proofErr w:type="spellEnd"/>
      <w:r w:rsidRPr="003A3723">
        <w:rPr>
          <w:color w:val="000000"/>
        </w:rPr>
        <w:t xml:space="preserve"> dužnika Albin </w:t>
      </w:r>
      <w:proofErr w:type="spellStart"/>
      <w:r w:rsidRPr="003A3723">
        <w:rPr>
          <w:color w:val="000000"/>
        </w:rPr>
        <w:t>Šomođi</w:t>
      </w:r>
      <w:proofErr w:type="spellEnd"/>
      <w:r w:rsidRPr="003A3723">
        <w:rPr>
          <w:color w:val="000000"/>
        </w:rPr>
        <w:t xml:space="preserve">, Osijek, </w:t>
      </w:r>
      <w:proofErr w:type="spellStart"/>
      <w:r w:rsidRPr="003A3723">
        <w:rPr>
          <w:color w:val="000000"/>
        </w:rPr>
        <w:t>Kn.Borne</w:t>
      </w:r>
      <w:proofErr w:type="spellEnd"/>
      <w:r w:rsidRPr="003A3723">
        <w:rPr>
          <w:color w:val="000000"/>
        </w:rPr>
        <w:t xml:space="preserve"> 3</w:t>
      </w:r>
    </w:p>
    <w:p w:rsidRDefault="003A3723" w:rsidP="003A3723" w:rsidR="0033460E" w:rsidRPr="003A372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3A3723">
        <w:rPr>
          <w:color w:val="000000"/>
        </w:rPr>
        <w:t>-R 23.5.2018. u 10,20</w:t>
      </w:r>
    </w:p>
    <w:sectPr w:rsidR="0033460E" w:rsidRPr="003A372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566" w:rsidR="00BB0566">
      <w:r>
        <w:separator/>
      </w:r>
    </w:p>
  </w:endnote>
  <w:endnote w:id="0" w:type="continuationSeparator">
    <w:p w:rsidRDefault="00BB0566" w:rsidR="00BB0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566" w:rsidR="00BB0566">
      <w:r>
        <w:separator/>
      </w:r>
    </w:p>
  </w:footnote>
  <w:footnote w:id="0" w:type="continuationSeparator">
    <w:p w:rsidRDefault="00BB0566" w:rsidR="00BB05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37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E29" w:rsidP="004A7E29" w:rsidR="004F62DE">
    <w:pPr>
      <w:pStyle w:val="Zaglavlje"/>
      <w:jc w:val="right"/>
    </w:pPr>
    <w:r>
      <w:t>7 St-</w:t>
    </w:r>
    <w:r w:rsidR="00CB6CB8">
      <w:t>2</w:t>
    </w:r>
    <w:r w:rsidR="00FC2E4E">
      <w:t>7</w:t>
    </w:r>
    <w:r w:rsidR="00C74752">
      <w:t>4</w:t>
    </w:r>
    <w:r>
      <w:t>/18-</w:t>
    </w:r>
    <w:r w:rsidR="00A27A4D">
      <w:t>1</w:t>
    </w:r>
    <w:r w:rsidR="00C74752">
      <w:t>1</w:t>
    </w: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3F3A5A"/>
    <w:rsid w:val="003F4872"/>
    <w:rsid w:val="0041735F"/>
    <w:rsid w:val="00417551"/>
    <w:rsid w:val="004248EB"/>
    <w:rsid w:val="00430189"/>
    <w:rsid w:val="00436EF9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23433"/>
    <w:rsid w:val="00A23C6C"/>
    <w:rsid w:val="00A251E3"/>
    <w:rsid w:val="00A27A4D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0566"/>
    <w:rsid w:val="00BB6472"/>
    <w:rsid w:val="00BD0DFD"/>
    <w:rsid w:val="00BD34A3"/>
    <w:rsid w:val="00BD4A0F"/>
    <w:rsid w:val="00BD4E50"/>
    <w:rsid w:val="00BD6DD3"/>
    <w:rsid w:val="00BE30E0"/>
    <w:rsid w:val="00BE3B12"/>
    <w:rsid w:val="00BF75C3"/>
    <w:rsid w:val="00BF7A0D"/>
    <w:rsid w:val="00C03212"/>
    <w:rsid w:val="00C0574B"/>
    <w:rsid w:val="00C1193E"/>
    <w:rsid w:val="00C124F5"/>
    <w:rsid w:val="00C20813"/>
    <w:rsid w:val="00C3066A"/>
    <w:rsid w:val="00C35331"/>
    <w:rsid w:val="00C3739F"/>
    <w:rsid w:val="00C40F88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0F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0F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F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F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F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0F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0F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F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F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F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St-274/2018</izvorni_sadrzaj>
    <derivirana_varijabla naziv="DomainObject.Predmet.OznakaBroj_1">St-274/2018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ŠOMOĐI d.o.o. za računovodstvene usluge zastupanog po punomoćniku Albin Šomođi</izvorni_sadrzaj>
    <derivirana_varijabla naziv="DomainObject.Predmet.ProtustrankaFormated_1">  ŠOMOĐI d.o.o. za računovodstvene usluge zastupanog po punomoćniku Albin Šomođi</derivirana_varijabla>
  </DomainObject.Predmet.ProtustrankaFormated>
  <DomainObject.Predmet.ProtustrankaFormatedOIB>
    <izvorni_sadrzaj>  ŠOMOĐI d.o.o. za računovodstvene usluge, OIB 62885210638 zastupanog po punomoćniku Albin Šomođi</izvorni_sadrzaj>
    <derivirana_varijabla naziv="DomainObject.Predmet.ProtustrankaFormatedOIB_1">  ŠOMOĐI d.o.o. za računovodstvene usluge, OIB 62885210638 zastupanog po punomoćniku Albin Šomođi</derivirana_varijabla>
  </DomainObject.Predmet.ProtustrankaFormatedOIB>
  <DomainObject.Predmet.ProtustrankaFormatedWithAdress>
    <izvorni_sadrzaj> ŠOMOĐI d.o.o. za računovodstvene usluge, Kn.Borne 3, 31000 Osijek zastupanog po punomoćniku Albin Šomođi</izvorni_sadrzaj>
    <derivirana_varijabla naziv="DomainObject.Predmet.ProtustrankaFormatedWithAdress_1"> ŠOMOĐI d.o.o. za računovodstvene usluge, Kn.Borne 3, 31000 Osijek zastupanog po punomoćniku Albin Šomođi</derivirana_varijabla>
  </DomainObject.Predmet.ProtustrankaFormatedWithAdress>
  <DomainObject.Predmet.ProtustrankaFormatedWithAdressOIB>
    <izvorni_sadrzaj> ŠOMOĐI d.o.o. za računovodstvene usluge, OIB 62885210638, Kn.Borne 3, 31000 Osijek zastupanog po punomoćniku Albin Šomođi</izvorni_sadrzaj>
    <derivirana_varijabla naziv="DomainObject.Predmet.ProtustrankaFormatedWithAdressOIB_1"> ŠOMOĐI d.o.o. za računovodstvene usluge, OIB 62885210638, Kn.Borne 3, 31000 Osijek zastupanog po punomoćniku Albin Šomođi</derivirana_varijabla>
  </DomainObject.Predmet.ProtustrankaFormatedWithAdressOIB>
  <DomainObject.Predmet.ProtustrankaWithAdress>
    <izvorni_sadrzaj>ŠOMOĐI d.o.o. za računovodstvene usluge Kn.Borne 3, 31000 Osijek</izvorni_sadrzaj>
    <derivirana_varijabla naziv="DomainObject.Predmet.ProtustrankaWithAdress_1">ŠOMOĐI d.o.o. za računovodstvene usluge Kn.Borne 3, 31000 Osijek</derivirana_varijabla>
  </DomainObject.Predmet.ProtustrankaWithAdress>
  <DomainObject.Predmet.ProtustrankaWithAdressOIB>
    <izvorni_sadrzaj>ŠOMOĐI d.o.o. za računovodstvene usluge, OIB 62885210638, Kn.Borne 3, 31000 Osijek</izvorni_sadrzaj>
    <derivirana_varijabla naziv="DomainObject.Predmet.ProtustrankaWithAdressOIB_1">ŠOMOĐI d.o.o. za računovodstvene usluge, OIB 62885210638, Kn.Borne 3, 31000 Osijek</derivirana_varijabla>
  </DomainObject.Predmet.ProtustrankaWithAdressOIB>
  <DomainObject.Predmet.ProtustrankaNazivFormated>
    <izvorni_sadrzaj>ŠOMOĐI d.o.o. za računovodstvene usluge</izvorni_sadrzaj>
    <derivirana_varijabla naziv="DomainObject.Predmet.ProtustrankaNazivFormated_1">ŠOMOĐI d.o.o. za računovodstvene usluge</derivirana_varijabla>
  </DomainObject.Predmet.ProtustrankaNazivFormated>
  <DomainObject.Predmet.ProtustrankaNazivFormatedOIB>
    <izvorni_sadrzaj>ŠOMOĐI d.o.o. za računovodstvene usluge, OIB 62885210638</izvorni_sadrzaj>
    <derivirana_varijabla naziv="DomainObject.Predmet.ProtustrankaNazivFormatedOIB_1">ŠOMOĐI d.o.o. za računovodstvene usluge, OIB 62885210638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ŠOMOĐI d.o.o. za računovodstvene usluge zastupanog po punomoćniku Albin Šomođi</item>
    </izvorni_sadrzaj>
    <derivirana_varijabla naziv="DomainObject.Predmet.ProtuStrankaListFormated_1">
      <item>ŠOMOĐI d.o.o. za računovodstvene usluge zastupanog po punomoćniku Albin Šomođi</item>
    </derivirana_varijabla>
  </DomainObject.Predmet.ProtuStrankaListFormated>
  <DomainObject.Predmet.ProtuStrankaListFormatedOIB>
    <izvorni_sadrzaj>
      <item>ŠOMOĐI d.o.o. za računovodstvene usluge, OIB 62885210638 zastupanog po punomoćniku Albin Šomođi</item>
    </izvorni_sadrzaj>
    <derivirana_varijabla naziv="DomainObject.Predmet.ProtuStrankaListFormatedOIB_1">
      <item>ŠOMOĐI d.o.o. za računovodstvene usluge, OIB 62885210638 zastupanog po punomoćniku Albin Šomođi</item>
    </derivirana_varijabla>
  </DomainObject.Predmet.ProtuStrankaListFormatedOIB>
  <DomainObject.Predmet.ProtuStrankaListFormatedWithAdress>
    <izvorni_sadrzaj>
      <item>ŠOMOĐI d.o.o. za računovodstvene usluge, Kn.Borne 3, 31000 Osijek zastupanog po punomoćniku Albin Šomođi</item>
    </izvorni_sadrzaj>
    <derivirana_varijabla naziv="DomainObject.Predmet.ProtuStrankaListFormatedWithAdress_1">
      <item>ŠOMOĐI d.o.o. za računovodstvene usluge, Kn.Borne 3, 31000 Osijek zastupanog po punomoćniku Albin Šomođi</item>
    </derivirana_varijabla>
  </DomainObject.Predmet.ProtuStrankaListFormatedWithAdress>
  <DomainObject.Predmet.ProtuStrankaListFormatedWithAdressOIB>
    <izvorni_sadrzaj>
      <item>ŠOMOĐI d.o.o. za računovodstvene usluge, OIB 62885210638, Kn.Borne 3, 31000 Osijek zastupanog po punomoćniku Albin Šomođi</item>
    </izvorni_sadrzaj>
    <derivirana_varijabla naziv="DomainObject.Predmet.ProtuStrankaListFormatedWithAdressOIB_1">
      <item>ŠOMOĐI d.o.o. za računovodstvene usluge, OIB 62885210638, Kn.Borne 3, 31000 Osijek zastupanog po punomoćniku Albin Šomođi</item>
    </derivirana_varijabla>
  </DomainObject.Predmet.ProtuStrankaListFormatedWithAdressOIB>
  <DomainObject.Predmet.ProtuStrankaListNazivFormated>
    <izvorni_sadrzaj>
      <item>ŠOMOĐI d.o.o. za računovodstvene usluge</item>
    </izvorni_sadrzaj>
    <derivirana_varijabla naziv="DomainObject.Predmet.ProtuStrankaListNazivFormated_1">
      <item>ŠOMOĐI d.o.o. za računovodstvene usluge</item>
    </derivirana_varijabla>
  </DomainObject.Predmet.ProtuStrankaListNazivFormated>
  <DomainObject.Predmet.ProtuStrankaListNazivFormatedOIB>
    <izvorni_sadrzaj>
      <item>ŠOMOĐI d.o.o. za računovodstvene usluge, OIB 62885210638</item>
    </izvorni_sadrzaj>
    <derivirana_varijabla naziv="DomainObject.Predmet.ProtuStrankaListNazivFormatedOIB_1">
      <item>ŠOMOĐI d.o.o. za računovodstvene usluge, OIB 62885210638</item>
    </derivirana_varijabla>
  </DomainObject.Predmet.ProtuStrankaListNazivFormatedOIB>
  <DomainObject.Predmet.OstaliListFormated>
    <izvorni_sadrzaj>
      <item>Županijsko državno odvjetništvo u Osijeku</item>
      <item>Albin Šomođi punomoćnik sudionika u postupku ŠOMOĐI d.o.o. za računovodstvene usluge</item>
    </izvorni_sadrzaj>
    <derivirana_varijabla naziv="DomainObject.Predmet.OstaliListFormated_1">
      <item>Županijsko državno odvjetništvo u Osijeku</item>
      <item>Albin Šomođi punomoćnik sudionika u postupku ŠOMOĐI d.o.o. za računovodstvene usluge</item>
    </derivirana_varijabla>
  </DomainObject.Predmet.OstaliListFormated>
  <DomainObject.Predmet.OstaliListFormatedOIB>
    <izvorni_sadrzaj>
      <item>Županijsko državno odvjetništvo u Osijeku, OIB 61379160880</item>
      <item>Albin Šomođi, OIB 83197113662 punomoćnik sudionika u postupku ŠOMOĐI d.o.o. za računovodstvene usluge</item>
    </izvorni_sadrzaj>
    <derivirana_varijabla naziv="DomainObject.Predmet.OstaliListFormatedOIB_1">
      <item>Županijsko državno odvjetništvo u Osijeku, OIB 61379160880</item>
      <item>Albin Šomođi, OIB 83197113662 punomoćnik sudionika u postupku ŠOMOĐI d.o.o. za računovodstvene usluge</item>
    </derivirana_varijabla>
  </DomainObject.Predmet.OstaliListFormatedOIB>
  <DomainObject.Predmet.OstaliListFormatedWithAdress>
    <izvorni_sadrzaj>
      <item>Županijsko državno odvjetništvo u Osijeku, Kapucinska 21, 31000 Osijek</item>
      <item>Albin Šomođi, Kneza Borne 3, 31000 Osijek punomoćnik sudionika u postupku ŠOMOĐI d.o.o. za računovodstvene usluge</item>
    </izvorni_sadrzaj>
    <derivirana_varijabla naziv="DomainObject.Predmet.OstaliListFormatedWithAdress_1">
      <item>Županijsko državno odvjetništvo u Osijeku, Kapucinska 21, 31000 Osijek</item>
      <item>Albin Šomođi, Kneza Borne 3, 31000 Osijek punomoćnik sudionika u postupku ŠOMOĐI d.o.o. za računovodstvene usluge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  <item>Albin Šomođi, OIB 83197113662, Kneza Borne 3, 31000 Osijek punomoćnik sudionika u postupku ŠOMOĐI d.o.o. za računovodstvene usluge</item>
    </izvorni_sadrzaj>
    <derivirana_varijabla naziv="DomainObject.Predmet.OstaliListFormatedWithAdressOIB_1">
      <item>Županijsko državno odvjetništvo u Osijeku, OIB 61379160880, Kapucinska 21, 31000 Osijek</item>
      <item>Albin Šomođi, OIB 83197113662, Kneza Borne 3, 31000 Osijek punomoćnik sudionika u postupku ŠOMOĐI d.o.o. za računovodstvene usluge</item>
    </derivirana_varijabla>
  </DomainObject.Predmet.OstaliListFormatedWithAdressOIB>
  <DomainObject.Predmet.OstaliListNazivFormated>
    <izvorni_sadrzaj>
      <item>Županijsko državno odvjetništvo u Osijeku</item>
      <item>Albin Šomođi</item>
    </izvorni_sadrzaj>
    <derivirana_varijabla naziv="DomainObject.Predmet.OstaliListNazivFormated_1">
      <item>Županijsko državno odvjetništvo u Osijeku</item>
      <item>Albin Šomođi</item>
    </derivirana_varijabla>
  </DomainObject.Predmet.OstaliListNazivFormated>
  <DomainObject.Predmet.OstaliListNazivFormatedOIB>
    <izvorni_sadrzaj>
      <item>Županijsko državno odvjetništvo u Osijeku, OIB 61379160880</item>
      <item>Albin Šomođi, OIB 83197113662</item>
    </izvorni_sadrzaj>
    <derivirana_varijabla naziv="DomainObject.Predmet.OstaliListNazivFormatedOIB_1">
      <item>Županijsko državno odvjetništvo u Osijeku, OIB 61379160880</item>
      <item>Albin Šomođi, OIB 83197113662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ŠOMOĐI d.o.o. za računovodstvene usluge</izvorni_sadrzaj>
    <derivirana_varijabla naziv="DomainObject.Predmet.ProtustrankaIDrugi_1">ŠOMOĐI d.o.o. za računovodstvene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ŠOMOĐI d.o.o. za računovodstvene usluge, OIB 62885210638, Kn.Borne 3, 31000 Osijek</izvorni_sadrzaj>
    <derivirana_varijabla naziv="DomainObject.Predmet.ProtustrankaIDrugiAdressOIB_1">ŠOMOĐI d.o.o. za računovodstvene usluge, OIB 62885210638, Kn.Borne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ŠOMOĐI d.o.o. za računovodstvene usluge</item>
      <item>RH Ministarstvo financija</item>
      <item>Županijsko državno odvjetništvo u Osijeku</item>
      <item>Albin Šomođi</item>
    </izvorni_sadrzaj>
    <derivirana_varijabla naziv="DomainObject.Predmet.SudioniciListNaziv_1">
      <item>ŠOMOĐI d.o.o. za računovodstvene usluge</item>
      <item>RH Ministarstvo financija</item>
      <item>Županijsko državno odvjetništvo u Osijeku</item>
      <item>Albin Šomođi</item>
    </derivirana_varijabla>
  </DomainObject.Predmet.SudioniciListNaziv>
  <DomainObject.Predmet.SudioniciListAdressOIB>
    <izvorni_sadrzaj>
      <item>ŠOMOĐI d.o.o. za računovodstvene usluge, OIB 62885210638, Kn.Borne 3,31000 Osijek</item>
      <item>RH Ministarstvo financija, OIB 52634238587</item>
      <item>Županijsko državno odvjetništvo u Osijeku, OIB 61379160880, Kapucinska 21,31000 Osijek</item>
      <item>Albin Šomođi, OIB 83197113662, Kneza Borne 3,31000 Osijek</item>
    </izvorni_sadrzaj>
    <derivirana_varijabla naziv="DomainObject.Predmet.SudioniciListAdressOIB_1">
      <item>ŠOMOĐI d.o.o. za računovodstvene usluge, OIB 62885210638, Kn.Borne 3,31000 Osijek</item>
      <item>RH Ministarstvo financija, OIB 52634238587</item>
      <item>Županijsko državno odvjetništvo u Osijeku, OIB 61379160880, Kapucinska 21,31000 Osijek</item>
      <item>Albin Šomođi, OIB 83197113662, Kneza Borne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62885210638</item>
      <item>, OIB 52634238587</item>
      <item>, OIB 61379160880</item>
      <item>, OIB 83197113662</item>
    </izvorni_sadrzaj>
    <derivirana_varijabla naziv="DomainObject.Predmet.SudioniciListNazivOIB_1">
      <item>, OIB 62885210638</item>
      <item>, OIB 52634238587</item>
      <item>, OIB 61379160880</item>
      <item>, OIB 83197113662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181</properties:Words>
  <properties:Characters>985</properties:Characters>
  <properties:Lines>46</properties:Lines>
  <properties:Paragraphs>23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2018-04-13T07:29:00Z</cp:lastPrinted>
  <dcterms:modified xmlns:xsi="http://www.w3.org/2001/XMLSchema-instance" xsi:type="dcterms:W3CDTF">2018-04-13T09:31:00Z</dcterms:modified>
  <cp:revision>156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(-11).docx)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