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283c" w14:paraId="1b8283c" w:rsidRDefault="00CD7E8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F09F0">
        <w:rPr>
          <w:sz w:val="24"/>
        </w:rPr>
        <w:t>330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A734AD">
        <w:rPr>
          <w:sz w:val="24"/>
          <w:szCs w:val="24"/>
        </w:rPr>
        <w:t>EURO INVEST j.d.o.o za trgovinu, prijevoz i graditeljstvo Požega, Dubrovačka 153, OIB 72671200757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1952FB">
        <w:rPr>
          <w:b/>
          <w:sz w:val="24"/>
        </w:rPr>
        <w:t>11</w:t>
      </w:r>
      <w:r w:rsidR="00A734AD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A734AD">
        <w:rPr>
          <w:sz w:val="24"/>
        </w:rPr>
        <w:t>zastupnik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A734AD">
        <w:rPr>
          <w:sz w:val="24"/>
          <w:szCs w:val="24"/>
        </w:rPr>
        <w:t>Davor Kovačević, Požega, Dubrovačka 153, OIB 44308339208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A734AD">
        <w:rPr>
          <w:sz w:val="24"/>
          <w:szCs w:val="24"/>
        </w:rPr>
        <w:t>zakonskom</w:t>
      </w:r>
      <w:r w:rsidR="004E3F4A">
        <w:rPr>
          <w:sz w:val="24"/>
          <w:szCs w:val="24"/>
        </w:rPr>
        <w:t xml:space="preserve"> zas</w:t>
      </w:r>
      <w:r w:rsidR="00A734AD">
        <w:rPr>
          <w:sz w:val="24"/>
          <w:szCs w:val="24"/>
        </w:rPr>
        <w:t>tupniku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A734AD">
        <w:rPr>
          <w:sz w:val="24"/>
          <w:szCs w:val="24"/>
        </w:rPr>
        <w:t>D</w:t>
      </w:r>
      <w:r w:rsidR="00A734AD">
        <w:rPr>
          <w:sz w:val="24"/>
        </w:rPr>
        <w:t>avoru Kovačeviću iz Požege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089C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4AD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09F0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7E83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8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8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17748.46</izvorni_sadrzaj>
    <derivirana_varijabla naziv="DomainObject.Predmet.InicijalnaVrijednost_1">17748.46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EURO INVEST j.d.o.o. za trgovinu, prijevoz i graditeljstvo</izvorni_sadrzaj>
    <derivirana_varijabla naziv="DomainObject.Predmet.ProtustrankaFormated_1">  EURO INVEST j.d.o.o. za trgovinu, prijevoz i graditeljstvo</derivirana_varijabla>
  </DomainObject.Predmet.ProtustrankaFormated>
  <DomainObject.Predmet.ProtustrankaFormatedOIB>
    <izvorni_sadrzaj>  EURO INVEST j.d.o.o. za trgovinu, prijevoz i graditeljstvo, OIB 72671200757</izvorni_sadrzaj>
    <derivirana_varijabla naziv="DomainObject.Predmet.ProtustrankaFormatedOIB_1">  EURO INVEST j.d.o.o. za trgovinu, prijevoz i graditeljstvo, OIB 72671200757</derivirana_varijabla>
  </DomainObject.Predmet.ProtustrankaFormatedOIB>
  <DomainObject.Predmet.ProtustrankaFormatedWithAdress>
    <izvorni_sadrzaj> EURO INVEST j.d.o.o. za trgovinu, prijevoz i graditeljstvo, Dubrovačka 153, 34000 Požega</izvorni_sadrzaj>
    <derivirana_varijabla naziv="DomainObject.Predmet.ProtustrankaFormatedWithAdress_1"> EURO INVEST j.d.o.o. za trgovinu, prijevoz i graditeljstvo, Dubrovačka 153, 34000 Požega</derivirana_varijabla>
  </DomainObject.Predmet.ProtustrankaFormatedWithAdress>
  <DomainObject.Predmet.ProtustrankaFormatedWithAdressOIB>
    <izvorni_sadrzaj> EURO INVEST j.d.o.o. za trgovinu, prijevoz i graditeljstvo, OIB 72671200757, Dubrovačka 153, 34000 Požega</izvorni_sadrzaj>
    <derivirana_varijabla naziv="DomainObject.Predmet.ProtustrankaFormatedWithAdressOIB_1"> EURO INVEST j.d.o.o. za trgovinu, prijevoz i graditeljstvo, OIB 72671200757, Dubrovačka 153, 34000 Požega</derivirana_varijabla>
  </DomainObject.Predmet.ProtustrankaFormatedWithAdressOIB>
  <DomainObject.Predmet.ProtustrankaWithAdress>
    <izvorni_sadrzaj>EURO INVEST j.d.o.o. za trgovinu, prijevoz i graditeljstvo Dubrovačka 153, 34000 Požega</izvorni_sadrzaj>
    <derivirana_varijabla naziv="DomainObject.Predmet.ProtustrankaWithAdress_1">EURO INVEST j.d.o.o. za trgovinu, prijevoz i graditeljstvo Dubrovačka 153, 34000 Požega</derivirana_varijabla>
  </DomainObject.Predmet.ProtustrankaWithAdress>
  <DomainObject.Predmet.ProtustrankaWithAdressOIB>
    <izvorni_sadrzaj>EURO INVEST j.d.o.o. za trgovinu, prijevoz i graditeljstvo, OIB 72671200757, Dubrovačka 153, 34000 Požega</izvorni_sadrzaj>
    <derivirana_varijabla naziv="DomainObject.Predmet.ProtustrankaWithAdressOIB_1">EURO INVEST j.d.o.o. za trgovinu, prijevoz i graditeljstvo, OIB 72671200757, Dubrovačka 153, 34000 Požega</derivirana_varijabla>
  </DomainObject.Predmet.ProtustrankaWithAdressOIB>
  <DomainObject.Predmet.ProtustrankaNazivFormated>
    <izvorni_sadrzaj>EURO INVEST j.d.o.o. za trgovinu, prijevoz i graditeljstvo</izvorni_sadrzaj>
    <derivirana_varijabla naziv="DomainObject.Predmet.ProtustrankaNazivFormated_1">EURO INVEST j.d.o.o. za trgovinu, prijevoz i graditeljstvo</derivirana_varijabla>
  </DomainObject.Predmet.ProtustrankaNazivFormated>
  <DomainObject.Predmet.ProtustrankaNazivFormatedOIB>
    <izvorni_sadrzaj>EURO INVEST j.d.o.o. za trgovinu, prijevoz i graditeljstvo, OIB 72671200757</izvorni_sadrzaj>
    <derivirana_varijabla naziv="DomainObject.Predmet.ProtustrankaNazivFormatedOIB_1">EURO INVEST j.d.o.o. za trgovinu, prijevoz i graditeljstvo, OIB 72671200757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INVEST j.d.o.o. za trgovinu, prijevoz i graditeljstvo</item>
    </izvorni_sadrzaj>
    <derivirana_varijabla naziv="DomainObject.Predmet.ProtuStrankaListFormated_1">
      <item>EURO INVEST j.d.o.o. za trgovinu, prijevoz i graditeljstvo</item>
    </derivirana_varijabla>
  </DomainObject.Predmet.ProtuStrankaListFormated>
  <DomainObject.Predmet.ProtuStrankaListFormatedOIB>
    <izvorni_sadrzaj>
      <item>EURO INVEST j.d.o.o. za trgovinu, prijevoz i graditeljstvo, OIB 72671200757</item>
    </izvorni_sadrzaj>
    <derivirana_varijabla naziv="DomainObject.Predmet.ProtuStrankaListFormatedOIB_1">
      <item>EURO INVEST j.d.o.o. za trgovinu, prijevoz i graditeljstvo, OIB 72671200757</item>
    </derivirana_varijabla>
  </DomainObject.Predmet.ProtuStrankaListFormatedOIB>
  <DomainObject.Predmet.ProtuStrankaListFormatedWithAdress>
    <izvorni_sadrzaj>
      <item>EURO INVEST j.d.o.o. za trgovinu, prijevoz i graditeljstvo, Dubrovačka 153, 34000 Požega</item>
    </izvorni_sadrzaj>
    <derivirana_varijabla naziv="DomainObject.Predmet.ProtuStrankaListFormatedWithAdress_1">
      <item>EURO INVEST j.d.o.o. za trgovinu, prijevoz i graditeljstvo, Dubrovačka 153, 34000 Požega</item>
    </derivirana_varijabla>
  </DomainObject.Predmet.ProtuStrankaListFormatedWithAdress>
  <DomainObject.Predmet.ProtuStrankaListFormatedWithAdressOIB>
    <izvorni_sadrzaj>
      <item>EURO INVEST j.d.o.o. za trgovinu, prijevoz i graditeljstvo, OIB 72671200757, Dubrovačka 153, 34000 Požega</item>
    </izvorni_sadrzaj>
    <derivirana_varijabla naziv="DomainObject.Predmet.ProtuStrankaListFormatedWithAdressOIB_1">
      <item>EURO INVEST j.d.o.o. za trgovinu, prijevoz i graditeljstvo, OIB 72671200757, Dubrovačka 153, 34000 Požega</item>
    </derivirana_varijabla>
  </DomainObject.Predmet.ProtuStrankaListFormatedWithAdressOIB>
  <DomainObject.Predmet.ProtuStrankaListNazivFormated>
    <izvorni_sadrzaj>
      <item>EURO INVEST j.d.o.o. za trgovinu, prijevoz i graditeljstvo</item>
    </izvorni_sadrzaj>
    <derivirana_varijabla naziv="DomainObject.Predmet.ProtuStrankaListNazivFormated_1">
      <item>EURO INVEST j.d.o.o. za trgovinu, prijevoz i graditeljstvo</item>
    </derivirana_varijabla>
  </DomainObject.Predmet.ProtuStrankaListNazivFormated>
  <DomainObject.Predmet.ProtuStrankaListNazivFormatedOIB>
    <izvorni_sadrzaj>
      <item>EURO INVEST j.d.o.o. za trgovinu, prijevoz i graditeljstvo, OIB 72671200757</item>
    </izvorni_sadrzaj>
    <derivirana_varijabla naziv="DomainObject.Predmet.ProtuStrankaListNazivFormatedOIB_1">
      <item>EURO INVEST j.d.o.o. za trgovinu, prijevoz i graditeljstvo, OIB 72671200757</item>
    </derivirana_varijabla>
  </DomainObject.Predmet.ProtuStrankaListNazivFormatedOIB>
  <DomainObject.Predmet.OstaliListFormated>
    <izvorni_sadrzaj>
      <item>DAVOR KOVAČEVIĆ</item>
    </izvorni_sadrzaj>
    <derivirana_varijabla naziv="DomainObject.Predmet.OstaliListFormated_1">
      <item>DAVOR KOVAČEVIĆ</item>
    </derivirana_varijabla>
  </DomainObject.Predmet.OstaliListFormated>
  <DomainObject.Predmet.OstaliListFormatedOIB>
    <izvorni_sadrzaj>
      <item>DAVOR KOVAČEVIĆ, OIB 44308339208</item>
    </izvorni_sadrzaj>
    <derivirana_varijabla naziv="DomainObject.Predmet.OstaliListFormatedOIB_1">
      <item>DAVOR KOVAČEVIĆ, OIB 44308339208</item>
    </derivirana_varijabla>
  </DomainObject.Predmet.OstaliListFormatedOIB>
  <DomainObject.Predmet.OstaliListFormatedWithAdress>
    <izvorni_sadrzaj>
      <item>DAVOR KOVAČEVIĆ, Dubrovačka 153, 34000 Požega</item>
    </izvorni_sadrzaj>
    <derivirana_varijabla naziv="DomainObject.Predmet.OstaliListFormatedWithAdress_1">
      <item>DAVOR KOVAČEVIĆ, Dubrovačka 153, 34000 Požega</item>
    </derivirana_varijabla>
  </DomainObject.Predmet.OstaliListFormatedWithAdress>
  <DomainObject.Predmet.OstaliListFormatedWithAdressOIB>
    <izvorni_sadrzaj>
      <item>DAVOR KOVAČEVIĆ, OIB 44308339208, Dubrovačka 153, 34000 Požega</item>
    </izvorni_sadrzaj>
    <derivirana_varijabla naziv="DomainObject.Predmet.OstaliListFormatedWithAdressOIB_1">
      <item>DAVOR KOVAČEVIĆ, OIB 44308339208, Dubrovačka 153, 34000 Požega</item>
    </derivirana_varijabla>
  </DomainObject.Predmet.OstaliListFormatedWithAdressOIB>
  <DomainObject.Predmet.OstaliListNazivFormated>
    <izvorni_sadrzaj>
      <item>DAVOR KOVAČEVIĆ</item>
    </izvorni_sadrzaj>
    <derivirana_varijabla naziv="DomainObject.Predmet.OstaliListNazivFormated_1">
      <item>DAVOR KOVAČEVIĆ</item>
    </derivirana_varijabla>
  </DomainObject.Predmet.OstaliListNazivFormated>
  <DomainObject.Predmet.OstaliListNazivFormatedOIB>
    <izvorni_sadrzaj>
      <item>DAVOR KOVAČEVIĆ, OIB 44308339208</item>
    </izvorni_sadrzaj>
    <derivirana_varijabla naziv="DomainObject.Predmet.OstaliListNazivFormatedOIB_1">
      <item>DAVOR KOVAČEVIĆ, OIB 44308339208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INVEST j.d.o.o. za trgovinu, prijevoz i graditeljstvo</izvorni_sadrzaj>
    <derivirana_varijabla naziv="DomainObject.Predmet.ProtustrankaIDrugi_1">EURO INVEST j.d.o.o. za trgovinu, prijevoz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 INVEST j.d.o.o. za trgovinu, prijevoz i graditeljstvo, OIB 72671200757, Dubrovačka 153, 34000 Požega</izvorni_sadrzaj>
    <derivirana_varijabla naziv="DomainObject.Predmet.ProtustrankaIDrugiAdressOIB_1">EURO INVEST j.d.o.o. za trgovinu, prijevoz i graditeljstvo, OIB 72671200757, Dubrovačka 153,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INVEST j.d.o.o. za trgovinu, prijevoz i graditeljstvo</item>
      <item>DAVOR KOVAČEVIĆ</item>
    </izvorni_sadrzaj>
    <derivirana_varijabla naziv="DomainObject.Predmet.SudioniciListNaziv_1">
      <item>Financijska agencija</item>
      <item>EURO INVEST j.d.o.o. za trgovinu, prijevoz i graditeljstvo</item>
      <item>DAVOR KOVAČEVIĆ</item>
    </derivirana_varijabla>
  </DomainObject.Predmet.SudioniciListNaziv>
  <DomainObject.Predmet.SudioniciListAdressOIB>
    <izvorni_sadrzaj>
      <item>Financijska agencija, OIB 85821130368, Ulica grada Vukovara 70,10000 Zagreb</item>
      <item>EURO INVEST j.d.o.o. za trgovinu, prijevoz i graditeljstvo, OIB 72671200757, Dubrovačka 153,34000 Požega</item>
      <item>DAVOR KOVAČEVIĆ, OIB 44308339208, Dubrovačka 153,34000 Požega</item>
    </izvorni_sadrzaj>
    <derivirana_varijabla naziv="DomainObject.Predmet.SudioniciListAdressOIB_1">
      <item>Financijska agencija, OIB 85821130368, Ulica grada Vukovara 70,10000 Zagreb</item>
      <item>EURO INVEST j.d.o.o. za trgovinu, prijevoz i graditeljstvo, OIB 72671200757, Dubrovačka 153,34000 Požega</item>
      <item>DAVOR KOVAČEVIĆ, OIB 44308339208, Dubrovačka 153,34000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72671200757</item>
      <item>, OIB 44308339208</item>
    </izvorni_sadrzaj>
    <derivirana_varijabla naziv="DomainObject.Predmet.SudioniciListNazivOIB_1">
      <item>, OIB 85821130368</item>
      <item>, OIB 72671200757</item>
      <item>, OIB 44308339208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146</properties:Words>
  <properties:Characters>879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2017-04-11T09:45:00Z</dcterms:created>
  <dc:creator>Trgovacki sud</dc:creator>
  <cp:lastModifiedBy>wsadmin</cp:lastModifiedBy>
  <cp:lastPrinted>2017-04-11T06:32:00Z</cp:lastPrinted>
  <dcterms:modified xmlns:xsi="http://www.w3.org/2001/XMLSchema-instance" xsi:type="dcterms:W3CDTF">2017-04-11T09:59:00Z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