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b519" w14:paraId="091b519" w:rsidRDefault="00290C99" w:rsidP="003331EA" w:rsidR="00290C99">
      <w:pPr>
        <w15:collapsed w:val="false"/>
      </w:pPr>
      <w:bookmarkStart w:name="_GoBack" w:id="0"/>
      <w:bookmarkEnd w:id="0"/>
    </w:p>
    <w:p w:rsidRDefault="00537B09" w:rsidP="003331EA" w:rsidR="003331EA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C99" w:rsidP="003331EA" w:rsidR="00290C99" w:rsidRPr="00323158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D457EF">
      <w:pPr>
        <w:rPr>
          <w:b/>
        </w:rPr>
      </w:pPr>
      <w:r>
        <w:t>35000 Slavonski Brod</w:t>
      </w:r>
      <w:r w:rsidR="001E58E9">
        <w:t xml:space="preserve">                                                  </w:t>
      </w:r>
      <w:r w:rsidR="003B07BE">
        <w:t xml:space="preserve">         </w:t>
      </w:r>
      <w:r w:rsidR="00927176">
        <w:t xml:space="preserve">         </w:t>
      </w:r>
      <w:r w:rsidR="003B07BE">
        <w:t xml:space="preserve">  </w:t>
      </w:r>
      <w:r w:rsidR="001E58E9">
        <w:t xml:space="preserve"> </w:t>
      </w:r>
      <w:r w:rsidR="001E58E9" w:rsidRPr="00DB590C">
        <w:rPr>
          <w:b/>
        </w:rPr>
        <w:t xml:space="preserve">Broj: </w:t>
      </w:r>
      <w:r w:rsidR="000F52B6">
        <w:rPr>
          <w:b/>
        </w:rPr>
        <w:t>1/</w:t>
      </w:r>
      <w:r w:rsidR="001E58E9" w:rsidRPr="00DB590C">
        <w:rPr>
          <w:b/>
        </w:rPr>
        <w:t>St-</w:t>
      </w:r>
      <w:r w:rsidR="00CD59CC">
        <w:rPr>
          <w:b/>
        </w:rPr>
        <w:t>58/2017-26</w:t>
      </w:r>
    </w:p>
    <w:p w:rsidRDefault="00D457EF" w:rsidR="00D457EF">
      <w:pPr>
        <w:rPr>
          <w:b/>
        </w:rPr>
      </w:pPr>
    </w:p>
    <w:p w:rsidRDefault="00A61BC0" w:rsidR="00A61BC0">
      <w:pPr>
        <w:rPr>
          <w:b/>
        </w:rPr>
      </w:pPr>
    </w:p>
    <w:p w:rsidRDefault="00A61BC0" w:rsidP="00A61BC0" w:rsidR="008B63FA" w:rsidRPr="00DB590C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836331" w:rsidP="008B1CCD" w:rsidR="00D62082">
      <w:pPr>
        <w:jc w:val="center"/>
        <w:rPr>
          <w:b/>
        </w:rPr>
      </w:pPr>
      <w:r>
        <w:rPr>
          <w:b/>
        </w:rPr>
        <w:t>R J E Š E N J E</w:t>
      </w:r>
    </w:p>
    <w:p w:rsidRDefault="00D457EF" w:rsidP="008B1CCD" w:rsidR="00D457EF">
      <w:pPr>
        <w:jc w:val="center"/>
        <w:rPr>
          <w:b/>
        </w:rPr>
      </w:pPr>
    </w:p>
    <w:p w:rsidRDefault="00D457EF" w:rsidP="008B1CCD" w:rsidR="00D457EF">
      <w:pPr>
        <w:jc w:val="center"/>
        <w:rPr>
          <w:b/>
        </w:rPr>
      </w:pPr>
    </w:p>
    <w:p w:rsidRDefault="00836331" w:rsidP="00132772" w:rsidR="00290C99">
      <w:pPr>
        <w:jc w:val="both"/>
      </w:pPr>
      <w:r>
        <w:tab/>
        <w:t xml:space="preserve">TRGOVAČKI SUD U OSIJEKU STALNA SLUŽBA </w:t>
      </w:r>
      <w:r w:rsidR="00483FE9">
        <w:t>U SLAVONSKOM BRODU, po stečajnoj sutkinji</w:t>
      </w:r>
      <w:r>
        <w:t xml:space="preserve"> Vesni Vukelić, u postupku stečaja nad dužnikom </w:t>
      </w:r>
      <w:r w:rsidR="00CD59CC">
        <w:t>AB-BA j.d.o.o. u stečaju Svilna (grad Pleternica), Svilna 5</w:t>
      </w:r>
      <w:r w:rsidR="00927176">
        <w:t>,</w:t>
      </w:r>
      <w:r w:rsidR="004033CB">
        <w:t xml:space="preserve"> </w:t>
      </w:r>
      <w:r w:rsidR="00CD59CC">
        <w:t xml:space="preserve">OIB 96871794502, </w:t>
      </w:r>
      <w:r>
        <w:t xml:space="preserve">nakon ispitnog ročišta održanog dana </w:t>
      </w:r>
      <w:r w:rsidR="00CD59CC">
        <w:t>22</w:t>
      </w:r>
      <w:r w:rsidR="00927176">
        <w:t>.ožujka</w:t>
      </w:r>
      <w:r w:rsidR="00483FE9">
        <w:t xml:space="preserve"> 2018</w:t>
      </w:r>
      <w:r>
        <w:t>.</w:t>
      </w:r>
      <w:r w:rsidR="00D50F11">
        <w:t>g.</w:t>
      </w:r>
      <w:r>
        <w:t>,</w:t>
      </w:r>
      <w:r w:rsidR="00A61BC0">
        <w:t xml:space="preserve"> </w:t>
      </w:r>
      <w:r>
        <w:t xml:space="preserve">a temeljem tablica stečajnog suca o ispitanim tražbinama, </w:t>
      </w:r>
      <w:r w:rsidR="00CD59CC">
        <w:t>istoga dana,</w:t>
      </w:r>
    </w:p>
    <w:p w:rsidRDefault="00D457EF" w:rsidP="00132772" w:rsidR="00D457EF">
      <w:pPr>
        <w:jc w:val="both"/>
      </w:pPr>
    </w:p>
    <w:p w:rsidRDefault="00132772" w:rsidP="00836331" w:rsidR="00132772"/>
    <w:p w:rsidRDefault="00132772" w:rsidP="00132772" w:rsidR="00782318">
      <w:pPr>
        <w:jc w:val="center"/>
      </w:pPr>
      <w:r>
        <w:t>r i j e š i o    j e</w:t>
      </w:r>
    </w:p>
    <w:p w:rsidRDefault="00132772" w:rsidP="00132772" w:rsidR="00132772">
      <w:pPr>
        <w:jc w:val="center"/>
      </w:pPr>
    </w:p>
    <w:p w:rsidRDefault="00132772" w:rsidP="00083574" w:rsidR="00412E29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D457EF" w:rsidP="00083574" w:rsidR="00D457EF">
      <w:pPr>
        <w:jc w:val="both"/>
      </w:pPr>
    </w:p>
    <w:p w:rsidRDefault="00927176" w:rsidP="00083574" w:rsidR="00927176">
      <w:pPr>
        <w:jc w:val="both"/>
      </w:pPr>
    </w:p>
    <w:p w:rsidRDefault="00927176" w:rsidP="00083574" w:rsidR="00927176">
      <w:pPr>
        <w:jc w:val="both"/>
      </w:pPr>
    </w:p>
    <w:p w:rsidRDefault="00927176" w:rsidP="00927176" w:rsidR="00927176">
      <w:pPr>
        <w:jc w:val="both"/>
      </w:pPr>
    </w:p>
    <w:p w:rsidRDefault="00927176" w:rsidP="00927176" w:rsidR="00927176">
      <w:pPr>
        <w:jc w:val="both"/>
      </w:pPr>
      <w:r>
        <w:tab/>
        <w:t xml:space="preserve">                       TRAŽBINE PRVOG VIŠEG ISPLATNOG REDA</w:t>
      </w:r>
    </w:p>
    <w:p w:rsidRDefault="00927176" w:rsidP="00927176" w:rsidR="00927176">
      <w:pPr>
        <w:jc w:val="both"/>
      </w:pPr>
    </w:p>
    <w:p w:rsidRDefault="00927176" w:rsidP="00927176" w:rsidR="00927176">
      <w:pPr>
        <w:jc w:val="both"/>
      </w:pPr>
    </w:p>
    <w:tbl>
      <w:tblPr>
        <w:tblW w:type="dxa" w:w="9627"/>
        <w:tblInd w:type="dxa" w:w="93"/>
        <w:tblLook w:val="0500" w:noVBand="1" w:noHBand="0" w:lastColumn="1" w:firstColumn="0" w:lastRow="0" w:firstRow="0"/>
      </w:tblPr>
      <w:tblGrid>
        <w:gridCol w:w="774"/>
        <w:gridCol w:w="2068"/>
        <w:gridCol w:w="1834"/>
        <w:gridCol w:w="1765"/>
        <w:gridCol w:w="1425"/>
        <w:gridCol w:w="1761"/>
      </w:tblGrid>
      <w:tr w:rsidTr="009D355A" w:rsidR="00927176" w:rsidRPr="00F816DB">
        <w:trPr>
          <w:trHeight w:val="527"/>
        </w:trPr>
        <w:tc>
          <w:tcPr>
            <w:tcW w:type="dxa" w:w="77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2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76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RAZLOG OSPORAVANJA</w:t>
            </w:r>
          </w:p>
        </w:tc>
      </w:tr>
      <w:tr w:rsidTr="009D355A" w:rsidR="00927176" w:rsidRPr="00F816DB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FINANCIJA, POREZNA UPRAVA PU SLAVONSKI BROD</w:t>
            </w:r>
          </w:p>
        </w:tc>
        <w:tc>
          <w:tcPr>
            <w:tcW w:type="dxa" w:w="18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Katančićeva 5a, Zagreb, OIB 18683136487</w:t>
            </w: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D59CC" w:rsidP="009D355A" w:rsidR="00927176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6.686,69</w:t>
            </w:r>
            <w:r w:rsidR="00927176">
              <w:rPr>
                <w:rFonts w:cs="Arial" w:hAnsi="Arial" w:ascii="Arial"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142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_</w:t>
            </w:r>
          </w:p>
        </w:tc>
        <w:tc>
          <w:tcPr>
            <w:tcW w:type="dxa" w:w="1761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9D355A" w:rsidR="00927176" w:rsidRPr="00F816DB">
        <w:trPr>
          <w:trHeight w:val="355"/>
        </w:trPr>
        <w:tc>
          <w:tcPr>
            <w:tcW w:type="dxa" w:w="774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68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27176" w:rsidP="009D355A" w:rsidR="0092717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F667A">
              <w:rPr>
                <w:rFonts w:cs="Arial" w:hAnsi="Arial" w:ascii="Arial"/>
                <w:b/>
                <w:color w:val="000000"/>
                <w:sz w:val="20"/>
                <w:szCs w:val="20"/>
              </w:rPr>
              <w:t>UKUPNO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:</w:t>
            </w:r>
          </w:p>
        </w:tc>
        <w:tc>
          <w:tcPr>
            <w:tcW w:type="dxa" w:w="183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27176" w:rsidP="009D355A" w:rsidR="00927176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6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D59CC" w:rsidP="009D355A" w:rsidR="00927176" w:rsidRPr="00FF667A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6.686,69</w:t>
            </w:r>
            <w:r w:rsidR="00927176" w:rsidRPr="00FF667A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1425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61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</w:tbl>
    <w:p w:rsidRDefault="00D34E78" w:rsidP="00927176" w:rsidR="00D34E78">
      <w:pPr>
        <w:rPr>
          <w:b/>
        </w:rPr>
      </w:pPr>
    </w:p>
    <w:p w:rsidRDefault="00D34E78" w:rsidP="00D34E78" w:rsidR="00D34E78">
      <w:pPr>
        <w:jc w:val="right"/>
      </w:pPr>
    </w:p>
    <w:p w:rsidRDefault="00D34E78" w:rsidP="00D34E78" w:rsidR="00D34E78">
      <w:pPr>
        <w:jc w:val="center"/>
      </w:pPr>
    </w:p>
    <w:p w:rsidRDefault="00927176" w:rsidP="00D34E78" w:rsidR="00927176">
      <w:pPr>
        <w:jc w:val="center"/>
      </w:pPr>
    </w:p>
    <w:p w:rsidRDefault="00927176" w:rsidP="00D34E78" w:rsidR="00927176">
      <w:pPr>
        <w:jc w:val="center"/>
      </w:pPr>
    </w:p>
    <w:p w:rsidRDefault="00927176" w:rsidP="00D34E78" w:rsidR="00927176">
      <w:pPr>
        <w:jc w:val="center"/>
      </w:pPr>
    </w:p>
    <w:p w:rsidRDefault="00927176" w:rsidP="00D34E78" w:rsidR="00927176">
      <w:pPr>
        <w:jc w:val="center"/>
      </w:pPr>
    </w:p>
    <w:p w:rsidRDefault="00927176" w:rsidP="00927176" w:rsidR="00927176">
      <w:pPr>
        <w:jc w:val="right"/>
        <w:rPr>
          <w:b/>
        </w:rPr>
      </w:pPr>
    </w:p>
    <w:p w:rsidRDefault="00927176" w:rsidP="00927176" w:rsidR="00927176">
      <w:pPr>
        <w:jc w:val="right"/>
      </w:pPr>
      <w:r w:rsidRPr="00DB590C">
        <w:rPr>
          <w:b/>
        </w:rPr>
        <w:t xml:space="preserve">Broj: </w:t>
      </w:r>
      <w:r>
        <w:rPr>
          <w:b/>
        </w:rPr>
        <w:t>1/</w:t>
      </w:r>
      <w:r w:rsidRPr="00DB590C">
        <w:rPr>
          <w:b/>
        </w:rPr>
        <w:t>St-</w:t>
      </w:r>
      <w:r w:rsidR="00CD59CC">
        <w:rPr>
          <w:b/>
        </w:rPr>
        <w:t>58</w:t>
      </w:r>
      <w:r>
        <w:rPr>
          <w:b/>
        </w:rPr>
        <w:t>/2017-</w:t>
      </w:r>
      <w:r w:rsidR="00CD59CC">
        <w:rPr>
          <w:b/>
        </w:rPr>
        <w:t>26</w:t>
      </w:r>
    </w:p>
    <w:p w:rsidRDefault="00927176" w:rsidP="00927176" w:rsidR="00927176">
      <w:pPr>
        <w:jc w:val="right"/>
      </w:pPr>
    </w:p>
    <w:p w:rsidRDefault="00927176" w:rsidP="00D34E78" w:rsidR="00927176">
      <w:pPr>
        <w:jc w:val="center"/>
      </w:pPr>
    </w:p>
    <w:p w:rsidRDefault="00702915" w:rsidP="00927176" w:rsidR="00702915">
      <w:pPr>
        <w:jc w:val="center"/>
      </w:pPr>
      <w:r>
        <w:t>TRAŽBINE DRUGOG VIŠEG ISPLATNOG REDA</w:t>
      </w:r>
    </w:p>
    <w:p w:rsidRDefault="004033CB" w:rsidP="00083574" w:rsidR="004033CB">
      <w:pPr>
        <w:jc w:val="both"/>
      </w:pPr>
    </w:p>
    <w:p w:rsidRDefault="00FE7819" w:rsidP="00412E29" w:rsidR="00412E29">
      <w:r>
        <w:t xml:space="preserve"> </w:t>
      </w:r>
    </w:p>
    <w:tbl>
      <w:tblPr>
        <w:tblW w:type="dxa" w:w="9235"/>
        <w:tblInd w:type="dxa" w:w="93"/>
        <w:tblLook w:val="0500" w:noVBand="1" w:noHBand="0" w:lastColumn="1" w:firstColumn="0" w:lastRow="0" w:firstRow="0"/>
      </w:tblPr>
      <w:tblGrid>
        <w:gridCol w:w="774"/>
        <w:gridCol w:w="2068"/>
        <w:gridCol w:w="1834"/>
        <w:gridCol w:w="1765"/>
        <w:gridCol w:w="1425"/>
        <w:gridCol w:w="1369"/>
      </w:tblGrid>
      <w:tr w:rsidTr="004033CB" w:rsidR="004033CB" w:rsidRPr="00F816DB">
        <w:trPr>
          <w:trHeight w:val="527"/>
        </w:trPr>
        <w:tc>
          <w:tcPr>
            <w:tcW w:type="dxa" w:w="77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6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83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6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</w:tc>
        <w:tc>
          <w:tcPr>
            <w:tcW w:type="dxa" w:w="142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36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033CB" w:rsidP="00387C77" w:rsidR="004033C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4033CB" w:rsidR="00927176" w:rsidRPr="00F816DB">
        <w:trPr>
          <w:trHeight w:val="1294"/>
        </w:trPr>
        <w:tc>
          <w:tcPr>
            <w:tcW w:type="dxa" w:w="774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6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FINANCIJA, POREZNA UPRAVA PU SLAV. BROD</w:t>
            </w:r>
          </w:p>
        </w:tc>
        <w:tc>
          <w:tcPr>
            <w:tcW w:type="dxa" w:w="183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Katančićeva 5a, Zagreb, OIB 18683136487</w:t>
            </w:r>
          </w:p>
        </w:tc>
        <w:tc>
          <w:tcPr>
            <w:tcW w:type="dxa" w:w="176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D59CC" w:rsidP="009D355A" w:rsidR="00927176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9.484,52</w:t>
            </w:r>
            <w:r w:rsidR="00927176">
              <w:rPr>
                <w:rFonts w:cs="Arial" w:hAnsi="Arial" w:ascii="Arial"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142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387C77" w:rsidR="00927176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387C77" w:rsidR="00927176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927176" w:rsidR="00927176" w:rsidRPr="00F816DB">
        <w:trPr>
          <w:trHeight w:val="316"/>
        </w:trPr>
        <w:tc>
          <w:tcPr>
            <w:tcW w:type="dxa" w:w="774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2068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UKUPNO:</w:t>
            </w:r>
          </w:p>
        </w:tc>
        <w:tc>
          <w:tcPr>
            <w:tcW w:type="dxa" w:w="183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type="dxa" w:w="176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27176" w:rsidR="00927176" w:rsidRPr="00F816DB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25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387C77" w:rsidR="00927176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387C77" w:rsidR="00927176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</w:tr>
      <w:tr w:rsidTr="004033CB" w:rsidR="00927176" w:rsidRPr="00F816DB">
        <w:trPr>
          <w:trHeight w:val="316"/>
        </w:trPr>
        <w:tc>
          <w:tcPr>
            <w:tcW w:type="dxa" w:w="774"/>
            <w:tcBorders>
              <w:top w:val="nil"/>
              <w:left w:space="0" w:sz="8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68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83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9D355A" w:rsidR="0092717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6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CD59CC" w:rsidP="009D355A" w:rsidR="00927176" w:rsidRPr="00927176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color w:val="000000"/>
                <w:sz w:val="20"/>
                <w:szCs w:val="20"/>
              </w:rPr>
              <w:t>9.484,52</w:t>
            </w:r>
            <w:r w:rsidR="00927176" w:rsidRPr="00927176">
              <w:rPr>
                <w:rFonts w:cs="Arial" w:hAnsi="Arial" w:ascii="Arial"/>
                <w:b/>
                <w:color w:val="000000"/>
                <w:sz w:val="20"/>
                <w:szCs w:val="20"/>
              </w:rPr>
              <w:t xml:space="preserve"> kn</w:t>
            </w:r>
          </w:p>
        </w:tc>
        <w:tc>
          <w:tcPr>
            <w:tcW w:type="dxa" w:w="1425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387C77" w:rsidR="00927176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369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7176" w:rsidP="00387C77" w:rsidR="00927176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4033CB" w:rsidP="00412E29" w:rsidR="004033CB"/>
    <w:p w:rsidRDefault="00412E29" w:rsidP="00083574" w:rsidR="00412E29">
      <w:pPr>
        <w:jc w:val="both"/>
      </w:pPr>
    </w:p>
    <w:p w:rsidRDefault="003B0B47" w:rsidP="00927176" w:rsidR="00537B09">
      <w:pPr>
        <w:ind w:firstLine="720"/>
        <w:jc w:val="both"/>
      </w:pPr>
      <w:r>
        <w:t xml:space="preserve">II </w:t>
      </w:r>
      <w:r w:rsidR="00B850F4">
        <w:t>- Ovo rješenje bit će objavljeno na mrežnoj st</w:t>
      </w:r>
      <w:r w:rsidR="0054235C">
        <w:t>r</w:t>
      </w:r>
      <w:r w:rsidR="00B850F4">
        <w:t>anici e-Oglasna ploča sudova.</w:t>
      </w:r>
    </w:p>
    <w:p w:rsidRDefault="00927176" w:rsidP="00B850F4" w:rsidR="00927176">
      <w:pPr>
        <w:jc w:val="both"/>
      </w:pPr>
    </w:p>
    <w:p w:rsidRDefault="00B850F4" w:rsidP="00B850F4" w:rsidR="00B850F4">
      <w:pPr>
        <w:jc w:val="center"/>
        <w:rPr>
          <w:b/>
        </w:rPr>
      </w:pPr>
      <w:r>
        <w:rPr>
          <w:b/>
        </w:rPr>
        <w:t>O</w:t>
      </w:r>
      <w:r w:rsidRPr="00D51006">
        <w:rPr>
          <w:b/>
        </w:rPr>
        <w:t>brazloženje</w:t>
      </w:r>
    </w:p>
    <w:p w:rsidRDefault="00D34E78" w:rsidP="00B850F4" w:rsidR="00D34E78">
      <w:pPr>
        <w:jc w:val="center"/>
        <w:rPr>
          <w:b/>
        </w:rPr>
      </w:pPr>
    </w:p>
    <w:p w:rsidRDefault="00B850F4" w:rsidP="00B850F4" w:rsidR="00B850F4">
      <w:pPr>
        <w:jc w:val="both"/>
      </w:pPr>
    </w:p>
    <w:p w:rsidRDefault="00B850F4" w:rsidP="00B850F4" w:rsidR="00CD59CC">
      <w:pPr>
        <w:jc w:val="both"/>
      </w:pPr>
      <w:r>
        <w:tab/>
      </w:r>
      <w:r w:rsidR="00927176">
        <w:t>Rješenjem ovog suda posl.br. 1/</w:t>
      </w:r>
      <w:r>
        <w:t>St-</w:t>
      </w:r>
      <w:r w:rsidR="00CD59CC">
        <w:t>58/2017-17</w:t>
      </w:r>
      <w:r w:rsidR="007B3132">
        <w:t xml:space="preserve"> od </w:t>
      </w:r>
      <w:r w:rsidR="00CD59CC">
        <w:t>10</w:t>
      </w:r>
      <w:r w:rsidR="00927176">
        <w:t>.siječnja 2018</w:t>
      </w:r>
      <w:r>
        <w:t>.</w:t>
      </w:r>
      <w:r w:rsidR="00D34E78">
        <w:t>g.</w:t>
      </w:r>
      <w:r w:rsidR="00D457EF">
        <w:t xml:space="preserve"> </w:t>
      </w:r>
      <w:r>
        <w:t xml:space="preserve">otvoren je stečajni postupak nad dužnikom </w:t>
      </w:r>
      <w:r w:rsidR="00CD59CC">
        <w:t>AB-BA</w:t>
      </w:r>
      <w:r w:rsidR="00927176">
        <w:t xml:space="preserve"> j.d.o.o. u stečaju </w:t>
      </w:r>
      <w:r w:rsidR="00CD59CC">
        <w:t>Svilna (grad Pleternica), Svilna 5, OIB 96871794502.</w:t>
      </w:r>
    </w:p>
    <w:p w:rsidRDefault="00B850F4" w:rsidP="00B850F4" w:rsidR="00B850F4">
      <w:pPr>
        <w:jc w:val="both"/>
      </w:pPr>
      <w:r>
        <w:tab/>
        <w:t>Na i</w:t>
      </w:r>
      <w:r w:rsidR="007B3132">
        <w:t xml:space="preserve">spitnom ročištu održanom dana </w:t>
      </w:r>
      <w:r w:rsidR="00CD59CC">
        <w:t>22</w:t>
      </w:r>
      <w:r w:rsidR="00927176">
        <w:t>.ožujka</w:t>
      </w:r>
      <w:r w:rsidR="00D34E78">
        <w:t xml:space="preserve"> 2018.g</w:t>
      </w:r>
      <w:r>
        <w:t xml:space="preserve">., ispitane su sve </w:t>
      </w:r>
      <w:r w:rsidR="00FE7819">
        <w:t xml:space="preserve">prijavljene </w:t>
      </w:r>
      <w:r>
        <w:t>tražbine.</w:t>
      </w:r>
    </w:p>
    <w:p w:rsidRDefault="00B850F4" w:rsidP="00B850F4" w:rsidR="004033CB">
      <w:pPr>
        <w:jc w:val="both"/>
      </w:pPr>
      <w:r>
        <w:tab/>
        <w:t>Na temelju prethodnog ispitivanja prijava, te priložene dokumentacije i dokumentacije s kojom ras</w:t>
      </w:r>
      <w:r w:rsidR="0087279A">
        <w:t>polaže stečajni dužnik, stečajna</w:t>
      </w:r>
      <w:r>
        <w:t xml:space="preserve"> upravitelj</w:t>
      </w:r>
      <w:r w:rsidR="0087279A">
        <w:t>ica</w:t>
      </w:r>
      <w:r>
        <w:t xml:space="preserve"> </w:t>
      </w:r>
      <w:r w:rsidR="0087279A">
        <w:t>se određeno izjasnila</w:t>
      </w:r>
      <w:r>
        <w:t xml:space="preserve"> o prijavama na način da je </w:t>
      </w:r>
      <w:r w:rsidR="00D34E78">
        <w:t xml:space="preserve">sve </w:t>
      </w:r>
      <w:r>
        <w:t xml:space="preserve">prijavljene tražbine </w:t>
      </w:r>
      <w:r w:rsidR="00D34E78">
        <w:t xml:space="preserve">prvog i </w:t>
      </w:r>
      <w:r w:rsidR="00DD11BD">
        <w:t>drugog</w:t>
      </w:r>
      <w:r w:rsidR="007B3132">
        <w:t xml:space="preserve"> višeg isplatnog reda prizna</w:t>
      </w:r>
      <w:r w:rsidR="00CD59CC">
        <w:t>la</w:t>
      </w:r>
      <w:r w:rsidR="007B3132">
        <w:t xml:space="preserve"> u cijelosti</w:t>
      </w:r>
      <w:r w:rsidR="00D457EF">
        <w:t>.</w:t>
      </w:r>
      <w:r w:rsidR="007B3132">
        <w:t xml:space="preserve"> </w:t>
      </w:r>
    </w:p>
    <w:p w:rsidRDefault="004033CB" w:rsidP="00927176" w:rsidR="00D352DF">
      <w:pPr>
        <w:ind w:firstLine="708"/>
        <w:jc w:val="both"/>
      </w:pPr>
      <w:r>
        <w:t xml:space="preserve">Tražbina </w:t>
      </w:r>
      <w:r w:rsidR="00D34E78">
        <w:t xml:space="preserve">vjerovnika </w:t>
      </w:r>
      <w:r>
        <w:t>prvog višeg isplatnog reda</w:t>
      </w:r>
      <w:r w:rsidR="00D34E78">
        <w:t xml:space="preserve"> RH Ministarstva financija priznata je u iznosu </w:t>
      </w:r>
      <w:r w:rsidR="00CD59CC">
        <w:t>6.686,69</w:t>
      </w:r>
      <w:r w:rsidR="00927176">
        <w:t xml:space="preserve"> kn, a tražbina istog</w:t>
      </w:r>
      <w:r w:rsidR="00D34E78">
        <w:t xml:space="preserve"> vjerovnika drugog višeg isplatnog reda u ukupnom iznosu </w:t>
      </w:r>
      <w:r w:rsidR="00CD59CC">
        <w:t>9.484,52</w:t>
      </w:r>
      <w:r w:rsidR="00D34E78">
        <w:t xml:space="preserve"> kn.</w:t>
      </w:r>
    </w:p>
    <w:p w:rsidRDefault="00DD11BD" w:rsidP="00D34E78" w:rsidR="005A4550">
      <w:pPr>
        <w:ind w:firstLine="708"/>
        <w:jc w:val="both"/>
      </w:pPr>
      <w:r>
        <w:t>K</w:t>
      </w:r>
      <w:r w:rsidR="00927176">
        <w:t xml:space="preserve">ako na ročištu </w:t>
      </w:r>
      <w:r w:rsidR="00131287">
        <w:t>osporavanja nije bilo</w:t>
      </w:r>
      <w:r w:rsidR="007B3132">
        <w:t xml:space="preserve">, </w:t>
      </w:r>
      <w:r w:rsidR="00B850F4">
        <w:t>na opisani način određeno je u kojem iz</w:t>
      </w:r>
      <w:r w:rsidR="004033CB">
        <w:t xml:space="preserve">nosu i u kom isplatnom redu su </w:t>
      </w:r>
      <w:r w:rsidR="00B850F4">
        <w:t>pojedine tražbine utvrđene</w:t>
      </w:r>
      <w:r w:rsidR="00927176">
        <w:t xml:space="preserve">, pa je odlučeno kao u izreci </w:t>
      </w:r>
      <w:r w:rsidR="00B50EDE">
        <w:t xml:space="preserve">ovog rješenja temeljem čl. 265 </w:t>
      </w:r>
      <w:r w:rsidR="00B850F4">
        <w:t>Stečajnog zakona (NN br.71/15</w:t>
      </w:r>
      <w:r w:rsidR="00D34E78">
        <w:t>, 104/17</w:t>
      </w:r>
      <w:r w:rsidR="00B850F4">
        <w:t>).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D34E78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CD59CC">
        <w:t>22</w:t>
      </w:r>
      <w:r w:rsidR="00927176">
        <w:t>.ožujka</w:t>
      </w:r>
      <w:r w:rsidR="00D34E78">
        <w:t xml:space="preserve"> 2018.</w:t>
      </w:r>
      <w:r w:rsidR="00537B09">
        <w:t>g.</w:t>
      </w:r>
    </w:p>
    <w:p w:rsidRDefault="00131287" w:rsidP="005A4550" w:rsidR="00131287"/>
    <w:p w:rsidRDefault="005A4550" w:rsidP="005A4550" w:rsidR="005A4550">
      <w:r>
        <w:t xml:space="preserve">                                                                                                      </w:t>
      </w:r>
      <w:r w:rsidR="00D34E78">
        <w:t>STEČAJNA SUTKINJA</w:t>
      </w:r>
      <w:r>
        <w:t>:</w:t>
      </w:r>
    </w:p>
    <w:p w:rsidRDefault="005A4550" w:rsidP="005A4550" w:rsidR="00DD11BD">
      <w:pPr>
        <w:rPr>
          <w:b/>
          <w:sz w:val="20"/>
          <w:szCs w:val="20"/>
        </w:rPr>
      </w:pPr>
      <w:r>
        <w:t xml:space="preserve">                                                                                                        </w:t>
      </w:r>
      <w:r w:rsidR="009D44DF">
        <w:t xml:space="preserve">      </w:t>
      </w:r>
      <w:r w:rsidR="006F089D">
        <w:t xml:space="preserve">Vesna Vukelić </w:t>
      </w: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927176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  <w:r w:rsidR="00927176"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>Rok za žalbu iznosi 8 dana</w:t>
      </w:r>
    </w:p>
    <w:p w:rsidRDefault="005A4550" w:rsidP="005A4550" w:rsidR="00927176">
      <w:pPr>
        <w:rPr>
          <w:sz w:val="20"/>
          <w:szCs w:val="20"/>
        </w:rPr>
      </w:pPr>
      <w:r w:rsidRPr="006F32FE">
        <w:rPr>
          <w:sz w:val="20"/>
          <w:szCs w:val="20"/>
        </w:rPr>
        <w:t>računajući od dana dostave</w:t>
      </w:r>
      <w:r w:rsidR="006B2215">
        <w:rPr>
          <w:sz w:val="20"/>
          <w:szCs w:val="20"/>
        </w:rPr>
        <w:t xml:space="preserve"> </w:t>
      </w: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 xml:space="preserve">a dostava se smatra obavljenom </w:t>
      </w:r>
    </w:p>
    <w:p w:rsidRDefault="006C62EC" w:rsidP="005A4550" w:rsidR="00927176">
      <w:pPr>
        <w:rPr>
          <w:sz w:val="20"/>
          <w:szCs w:val="20"/>
        </w:rPr>
      </w:pPr>
      <w:r>
        <w:rPr>
          <w:sz w:val="20"/>
          <w:szCs w:val="20"/>
        </w:rPr>
        <w:t>istekom 8 dana</w:t>
      </w:r>
      <w:r w:rsidR="00927176">
        <w:rPr>
          <w:sz w:val="20"/>
          <w:szCs w:val="20"/>
        </w:rPr>
        <w:t xml:space="preserve"> </w:t>
      </w:r>
      <w:r>
        <w:rPr>
          <w:sz w:val="20"/>
          <w:szCs w:val="20"/>
        </w:rPr>
        <w:t>od dana objave rješenja na mrežnoj st</w:t>
      </w:r>
      <w:r w:rsidR="008D01E1">
        <w:rPr>
          <w:sz w:val="20"/>
          <w:szCs w:val="20"/>
        </w:rPr>
        <w:t>r</w:t>
      </w:r>
      <w:r>
        <w:rPr>
          <w:sz w:val="20"/>
          <w:szCs w:val="20"/>
        </w:rPr>
        <w:t xml:space="preserve">anici e-Oglasna </w:t>
      </w:r>
    </w:p>
    <w:p w:rsidRDefault="006C62EC" w:rsidP="005A4550" w:rsidR="005A4550" w:rsidRPr="006F32FE">
      <w:pPr>
        <w:rPr>
          <w:sz w:val="20"/>
          <w:szCs w:val="20"/>
        </w:rPr>
      </w:pPr>
      <w:r>
        <w:rPr>
          <w:sz w:val="20"/>
          <w:szCs w:val="20"/>
        </w:rPr>
        <w:t>ploča sudova.</w:t>
      </w:r>
      <w:r w:rsidR="00927176">
        <w:rPr>
          <w:sz w:val="20"/>
          <w:szCs w:val="20"/>
        </w:rPr>
        <w:t xml:space="preserve"> </w:t>
      </w:r>
      <w:r w:rsidR="005A4550"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lastRenderedPageBreak/>
        <w:t>Dostaviti putem mrežne st</w:t>
      </w:r>
      <w:r w:rsidR="008D01E1">
        <w:t>r</w:t>
      </w:r>
      <w:r>
        <w:t>anice e-Oglasna ploča</w:t>
      </w:r>
      <w:r w:rsidR="00927176">
        <w:t>:</w:t>
      </w:r>
    </w:p>
    <w:p w:rsidRDefault="006C62EC" w:rsidP="005A4550" w:rsidR="005A4550">
      <w:r>
        <w:t>1. stečajn</w:t>
      </w:r>
      <w:r w:rsidR="00CD59CC">
        <w:t>oj</w:t>
      </w:r>
      <w:r>
        <w:t xml:space="preserve"> upravitelj</w:t>
      </w:r>
      <w:r w:rsidR="00CD59CC">
        <w:t>ici</w:t>
      </w:r>
    </w:p>
    <w:p w:rsidRDefault="006C62EC" w:rsidP="005A4550" w:rsidR="006C62EC">
      <w:r>
        <w:t>2. stečajni vjerovnici</w:t>
      </w:r>
    </w:p>
    <w:p w:rsidRDefault="00102297" w:rsidP="005A4550" w:rsidR="00102297"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3D75"/>
    <w:rsid w:val="00032ADF"/>
    <w:rsid w:val="00034009"/>
    <w:rsid w:val="000500D4"/>
    <w:rsid w:val="0005694E"/>
    <w:rsid w:val="00060BCB"/>
    <w:rsid w:val="000647FA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A4AD2"/>
    <w:rsid w:val="000C539C"/>
    <w:rsid w:val="000D5ED1"/>
    <w:rsid w:val="000E0722"/>
    <w:rsid w:val="000E5DE2"/>
    <w:rsid w:val="000F1D21"/>
    <w:rsid w:val="000F3E05"/>
    <w:rsid w:val="000F52B6"/>
    <w:rsid w:val="00102297"/>
    <w:rsid w:val="001114D5"/>
    <w:rsid w:val="00113FA2"/>
    <w:rsid w:val="00117F63"/>
    <w:rsid w:val="00131287"/>
    <w:rsid w:val="00132772"/>
    <w:rsid w:val="00135D9D"/>
    <w:rsid w:val="0014269D"/>
    <w:rsid w:val="00151163"/>
    <w:rsid w:val="00157190"/>
    <w:rsid w:val="00162500"/>
    <w:rsid w:val="0017752C"/>
    <w:rsid w:val="001A1784"/>
    <w:rsid w:val="001A6179"/>
    <w:rsid w:val="001B0134"/>
    <w:rsid w:val="001B29CE"/>
    <w:rsid w:val="001E428F"/>
    <w:rsid w:val="001E58E9"/>
    <w:rsid w:val="001F2EB4"/>
    <w:rsid w:val="0020297C"/>
    <w:rsid w:val="002077C6"/>
    <w:rsid w:val="00214180"/>
    <w:rsid w:val="00222A66"/>
    <w:rsid w:val="002231A5"/>
    <w:rsid w:val="00227191"/>
    <w:rsid w:val="00236CE5"/>
    <w:rsid w:val="002558E3"/>
    <w:rsid w:val="00261D51"/>
    <w:rsid w:val="00263238"/>
    <w:rsid w:val="00263AAE"/>
    <w:rsid w:val="00283129"/>
    <w:rsid w:val="00290C99"/>
    <w:rsid w:val="002911B8"/>
    <w:rsid w:val="002918C2"/>
    <w:rsid w:val="002B32C3"/>
    <w:rsid w:val="002B51BB"/>
    <w:rsid w:val="002C27D7"/>
    <w:rsid w:val="002C449D"/>
    <w:rsid w:val="002D1F5A"/>
    <w:rsid w:val="002E2E61"/>
    <w:rsid w:val="00305674"/>
    <w:rsid w:val="0033295F"/>
    <w:rsid w:val="003331EA"/>
    <w:rsid w:val="00336433"/>
    <w:rsid w:val="003641AC"/>
    <w:rsid w:val="0038144E"/>
    <w:rsid w:val="00383AE0"/>
    <w:rsid w:val="003903EE"/>
    <w:rsid w:val="003B07BE"/>
    <w:rsid w:val="003B0B47"/>
    <w:rsid w:val="003B2BC3"/>
    <w:rsid w:val="003C77DE"/>
    <w:rsid w:val="003D7CD6"/>
    <w:rsid w:val="003F0574"/>
    <w:rsid w:val="003F49C0"/>
    <w:rsid w:val="003F738E"/>
    <w:rsid w:val="004033CB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501A6"/>
    <w:rsid w:val="0047449D"/>
    <w:rsid w:val="00474833"/>
    <w:rsid w:val="00483FE9"/>
    <w:rsid w:val="00490C02"/>
    <w:rsid w:val="0049405C"/>
    <w:rsid w:val="00495A76"/>
    <w:rsid w:val="00495E92"/>
    <w:rsid w:val="004B67BE"/>
    <w:rsid w:val="004E214F"/>
    <w:rsid w:val="004E525E"/>
    <w:rsid w:val="004E7264"/>
    <w:rsid w:val="005119A8"/>
    <w:rsid w:val="00514493"/>
    <w:rsid w:val="00523E55"/>
    <w:rsid w:val="00524A7E"/>
    <w:rsid w:val="0053087C"/>
    <w:rsid w:val="0053307F"/>
    <w:rsid w:val="0053616A"/>
    <w:rsid w:val="00537B09"/>
    <w:rsid w:val="0054235C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5B2"/>
    <w:rsid w:val="00691B44"/>
    <w:rsid w:val="006939B6"/>
    <w:rsid w:val="006A182B"/>
    <w:rsid w:val="006B01AB"/>
    <w:rsid w:val="006B1077"/>
    <w:rsid w:val="006B2215"/>
    <w:rsid w:val="006C62EC"/>
    <w:rsid w:val="006F089D"/>
    <w:rsid w:val="006F32FE"/>
    <w:rsid w:val="006F3F54"/>
    <w:rsid w:val="00702915"/>
    <w:rsid w:val="007174D1"/>
    <w:rsid w:val="00762005"/>
    <w:rsid w:val="0076482C"/>
    <w:rsid w:val="0077514E"/>
    <w:rsid w:val="00782318"/>
    <w:rsid w:val="007A574C"/>
    <w:rsid w:val="007B3132"/>
    <w:rsid w:val="007C18B7"/>
    <w:rsid w:val="007C62C6"/>
    <w:rsid w:val="007C7C94"/>
    <w:rsid w:val="007C7F17"/>
    <w:rsid w:val="007D449C"/>
    <w:rsid w:val="007D6694"/>
    <w:rsid w:val="007E00FD"/>
    <w:rsid w:val="00804E9C"/>
    <w:rsid w:val="00822194"/>
    <w:rsid w:val="00836331"/>
    <w:rsid w:val="0083716E"/>
    <w:rsid w:val="00837AD2"/>
    <w:rsid w:val="00843F19"/>
    <w:rsid w:val="00844CF2"/>
    <w:rsid w:val="0084637E"/>
    <w:rsid w:val="00853EB7"/>
    <w:rsid w:val="0087279A"/>
    <w:rsid w:val="008923A3"/>
    <w:rsid w:val="008B1CCD"/>
    <w:rsid w:val="008B63FA"/>
    <w:rsid w:val="008B7058"/>
    <w:rsid w:val="008C29A2"/>
    <w:rsid w:val="008C3E52"/>
    <w:rsid w:val="008C62C7"/>
    <w:rsid w:val="008D01E1"/>
    <w:rsid w:val="008D4C74"/>
    <w:rsid w:val="008E65BD"/>
    <w:rsid w:val="008F7801"/>
    <w:rsid w:val="00903A3A"/>
    <w:rsid w:val="00905B07"/>
    <w:rsid w:val="00914D1B"/>
    <w:rsid w:val="009212A3"/>
    <w:rsid w:val="00927176"/>
    <w:rsid w:val="00932CC5"/>
    <w:rsid w:val="009412A6"/>
    <w:rsid w:val="00950485"/>
    <w:rsid w:val="0097538B"/>
    <w:rsid w:val="009817EE"/>
    <w:rsid w:val="0099728D"/>
    <w:rsid w:val="009B4303"/>
    <w:rsid w:val="009C550A"/>
    <w:rsid w:val="009C62A2"/>
    <w:rsid w:val="009D44DF"/>
    <w:rsid w:val="009D63FD"/>
    <w:rsid w:val="009F3548"/>
    <w:rsid w:val="009F49CC"/>
    <w:rsid w:val="00A12C7A"/>
    <w:rsid w:val="00A134A5"/>
    <w:rsid w:val="00A30E3B"/>
    <w:rsid w:val="00A40E24"/>
    <w:rsid w:val="00A42547"/>
    <w:rsid w:val="00A455F1"/>
    <w:rsid w:val="00A460D0"/>
    <w:rsid w:val="00A51C56"/>
    <w:rsid w:val="00A61BC0"/>
    <w:rsid w:val="00A665AF"/>
    <w:rsid w:val="00A70F51"/>
    <w:rsid w:val="00AA23EE"/>
    <w:rsid w:val="00AA6A6C"/>
    <w:rsid w:val="00AE0A5C"/>
    <w:rsid w:val="00AE6D66"/>
    <w:rsid w:val="00AF1240"/>
    <w:rsid w:val="00B1128E"/>
    <w:rsid w:val="00B16383"/>
    <w:rsid w:val="00B202B5"/>
    <w:rsid w:val="00B2560A"/>
    <w:rsid w:val="00B260A8"/>
    <w:rsid w:val="00B50EDE"/>
    <w:rsid w:val="00B5576C"/>
    <w:rsid w:val="00B652C7"/>
    <w:rsid w:val="00B7141D"/>
    <w:rsid w:val="00B74925"/>
    <w:rsid w:val="00B850F4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C36118"/>
    <w:rsid w:val="00C36F3B"/>
    <w:rsid w:val="00C37BB4"/>
    <w:rsid w:val="00C37EE6"/>
    <w:rsid w:val="00C41FE2"/>
    <w:rsid w:val="00C57F0B"/>
    <w:rsid w:val="00C70173"/>
    <w:rsid w:val="00CA11B9"/>
    <w:rsid w:val="00CD530F"/>
    <w:rsid w:val="00CD59CC"/>
    <w:rsid w:val="00CE5153"/>
    <w:rsid w:val="00D07093"/>
    <w:rsid w:val="00D14C7D"/>
    <w:rsid w:val="00D1790B"/>
    <w:rsid w:val="00D34E78"/>
    <w:rsid w:val="00D352DF"/>
    <w:rsid w:val="00D401C9"/>
    <w:rsid w:val="00D457EF"/>
    <w:rsid w:val="00D470BD"/>
    <w:rsid w:val="00D50F11"/>
    <w:rsid w:val="00D51006"/>
    <w:rsid w:val="00D62082"/>
    <w:rsid w:val="00D62F70"/>
    <w:rsid w:val="00D657C0"/>
    <w:rsid w:val="00D67B34"/>
    <w:rsid w:val="00D95198"/>
    <w:rsid w:val="00DA4C00"/>
    <w:rsid w:val="00DB590C"/>
    <w:rsid w:val="00DC649C"/>
    <w:rsid w:val="00DD11BD"/>
    <w:rsid w:val="00DD5046"/>
    <w:rsid w:val="00DD7082"/>
    <w:rsid w:val="00DE0CB9"/>
    <w:rsid w:val="00DF4DE0"/>
    <w:rsid w:val="00E102DF"/>
    <w:rsid w:val="00E20901"/>
    <w:rsid w:val="00E22067"/>
    <w:rsid w:val="00E27F77"/>
    <w:rsid w:val="00E33D24"/>
    <w:rsid w:val="00E346C9"/>
    <w:rsid w:val="00E53094"/>
    <w:rsid w:val="00E569F5"/>
    <w:rsid w:val="00E70AD2"/>
    <w:rsid w:val="00E717B2"/>
    <w:rsid w:val="00E72251"/>
    <w:rsid w:val="00EA6D4D"/>
    <w:rsid w:val="00EC1642"/>
    <w:rsid w:val="00ED442F"/>
    <w:rsid w:val="00ED6ED5"/>
    <w:rsid w:val="00EE2C37"/>
    <w:rsid w:val="00F04DD3"/>
    <w:rsid w:val="00F05448"/>
    <w:rsid w:val="00F129A2"/>
    <w:rsid w:val="00F1628F"/>
    <w:rsid w:val="00F2467B"/>
    <w:rsid w:val="00F471D3"/>
    <w:rsid w:val="00F70ECF"/>
    <w:rsid w:val="00F870AC"/>
    <w:rsid w:val="00FB7AF6"/>
    <w:rsid w:val="00FE7819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E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3E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3E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3E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3E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3E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3E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3E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3E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3E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2017.</izvorni_sadrzaj>
    <derivirana_varijabla naziv="DomainObject.Predmet.DatumOsnivanja_1">25.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</izvorni_sadrzaj>
    <derivirana_varijabla naziv="DomainObject.Predmet.Opis_1">čl.110.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St-58/2017</izvorni_sadrzaj>
    <derivirana_varijabla naziv="DomainObject.Predmet.OznakaBroj_1">St-58/2017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AB-BA j.d.o.o. za trgovinu, usluge i prijevoz</izvorni_sadrzaj>
    <derivirana_varijabla naziv="DomainObject.Predmet.ProtustrankaFormated_1">  AB-BA j.d.o.o. za trgovinu, usluge i prijevoz</derivirana_varijabla>
  </DomainObject.Predmet.ProtustrankaFormated>
  <DomainObject.Predmet.ProtustrankaFormatedOIB>
    <izvorni_sadrzaj>  AB-BA j.d.o.o. za trgovinu, usluge i prijevoz, OIB 96871794502</izvorni_sadrzaj>
    <derivirana_varijabla naziv="DomainObject.Predmet.ProtustrankaFormatedOIB_1">  AB-BA j.d.o.o. za trgovinu, usluge i prijevoz, OIB 96871794502</derivirana_varijabla>
  </DomainObject.Predmet.ProtustrankaFormatedOIB>
  <DomainObject.Predmet.ProtustrankaFormatedWithAdress>
    <izvorni_sadrzaj> AB-BA j.d.o.o. za trgovinu, usluge i prijevoz, Svilna 5, 34310 Svilna</izvorni_sadrzaj>
    <derivirana_varijabla naziv="DomainObject.Predmet.ProtustrankaFormatedWithAdress_1"> AB-BA j.d.o.o. za trgovinu, usluge i prijevoz, Svilna 5, 34310 Svilna</derivirana_varijabla>
  </DomainObject.Predmet.ProtustrankaFormatedWithAdress>
  <DomainObject.Predmet.ProtustrankaFormatedWithAdressOIB>
    <izvorni_sadrzaj> AB-BA j.d.o.o. za trgovinu, usluge i prijevoz, OIB 96871794502, Svilna 5, 34310 Svilna</izvorni_sadrzaj>
    <derivirana_varijabla naziv="DomainObject.Predmet.ProtustrankaFormatedWithAdressOIB_1"> AB-BA j.d.o.o. za trgovinu, usluge i prijevoz, OIB 96871794502, Svilna 5, 34310 Svilna</derivirana_varijabla>
  </DomainObject.Predmet.ProtustrankaFormatedWithAdressOIB>
  <DomainObject.Predmet.ProtustrankaWithAdress>
    <izvorni_sadrzaj>AB-BA j.d.o.o. za trgovinu, usluge i prijevoz Svilna 5, 34310 Svilna</izvorni_sadrzaj>
    <derivirana_varijabla naziv="DomainObject.Predmet.ProtustrankaWithAdress_1">AB-BA j.d.o.o. za trgovinu, usluge i prijevoz Svilna 5, 34310 Svilna</derivirana_varijabla>
  </DomainObject.Predmet.ProtustrankaWithAdress>
  <DomainObject.Predmet.ProtustrankaWithAdressOIB>
    <izvorni_sadrzaj>AB-BA j.d.o.o. za trgovinu, usluge i prijevoz, OIB 96871794502, Svilna 5, 34310 Svilna</izvorni_sadrzaj>
    <derivirana_varijabla naziv="DomainObject.Predmet.ProtustrankaWithAdressOIB_1">AB-BA j.d.o.o. za trgovinu, usluge i prijevoz, OIB 96871794502, Svilna 5, 34310 Svilna</derivirana_varijabla>
  </DomainObject.Predmet.ProtustrankaWithAdressOIB>
  <DomainObject.Predmet.ProtustrankaNazivFormated>
    <izvorni_sadrzaj>AB-BA j.d.o.o. za trgovinu, usluge i prijevoz</izvorni_sadrzaj>
    <derivirana_varijabla naziv="DomainObject.Predmet.ProtustrankaNazivFormated_1">AB-BA j.d.o.o. za trgovinu, usluge i prijevoz</derivirana_varijabla>
  </DomainObject.Predmet.ProtustrankaNazivFormated>
  <DomainObject.Predmet.ProtustrankaNazivFormatedOIB>
    <izvorni_sadrzaj>AB-BA j.d.o.o. za trgovinu, usluge i prijevoz, OIB 96871794502</izvorni_sadrzaj>
    <derivirana_varijabla naziv="DomainObject.Predmet.ProtustrankaNazivFormatedOIB_1">AB-BA j.d.o.o. za trgovinu, usluge i prijevoz, OIB 96871794502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21132.31</izvorni_sadrzaj>
    <derivirana_varijabla naziv="DomainObject.Predmet.TrenutnaVrijednost_1">21132.31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AB-BA j.d.o.o. za trgovinu, usluge i prijevoz</item>
    </izvorni_sadrzaj>
    <derivirana_varijabla naziv="DomainObject.Predmet.ProtuStrankaListFormated_1">
      <item>AB-BA j.d.o.o. za trgovinu, usluge i prijevoz</item>
    </derivirana_varijabla>
  </DomainObject.Predmet.ProtuStrankaListFormated>
  <DomainObject.Predmet.ProtuStrankaListFormatedOIB>
    <izvorni_sadrzaj>
      <item>AB-BA j.d.o.o. za trgovinu, usluge i prijevoz, OIB 96871794502</item>
    </izvorni_sadrzaj>
    <derivirana_varijabla naziv="DomainObject.Predmet.ProtuStrankaListFormatedOIB_1">
      <item>AB-BA j.d.o.o. za trgovinu, usluge i prijevoz, OIB 96871794502</item>
    </derivirana_varijabla>
  </DomainObject.Predmet.ProtuStrankaListFormatedOIB>
  <DomainObject.Predmet.ProtuStrankaListFormatedWithAdress>
    <izvorni_sadrzaj>
      <item>AB-BA j.d.o.o. za trgovinu, usluge i prijevoz, Svilna 5, 34310 Svilna</item>
    </izvorni_sadrzaj>
    <derivirana_varijabla naziv="DomainObject.Predmet.ProtuStrankaListFormatedWithAdress_1">
      <item>AB-BA j.d.o.o. za trgovinu, usluge i prijevoz, Svilna 5, 34310 Svilna</item>
    </derivirana_varijabla>
  </DomainObject.Predmet.ProtuStrankaListFormatedWithAdress>
  <DomainObject.Predmet.ProtuStrankaListFormatedWithAdressOIB>
    <izvorni_sadrzaj>
      <item>AB-BA j.d.o.o. za trgovinu, usluge i prijevoz, OIB 96871794502, Svilna 5, 34310 Svilna</item>
    </izvorni_sadrzaj>
    <derivirana_varijabla naziv="DomainObject.Predmet.ProtuStrankaListFormatedWithAdressOIB_1">
      <item>AB-BA j.d.o.o. za trgovinu, usluge i prijevoz, OIB 96871794502, Svilna 5, 34310 Svilna</item>
    </derivirana_varijabla>
  </DomainObject.Predmet.ProtuStrankaListFormatedWithAdressOIB>
  <DomainObject.Predmet.ProtuStrankaListNazivFormated>
    <izvorni_sadrzaj>
      <item>AB-BA j.d.o.o. za trgovinu, usluge i prijevoz</item>
    </izvorni_sadrzaj>
    <derivirana_varijabla naziv="DomainObject.Predmet.ProtuStrankaListNazivFormated_1">
      <item>AB-BA j.d.o.o. za trgovinu, usluge i prijevoz</item>
    </derivirana_varijabla>
  </DomainObject.Predmet.ProtuStrankaListNazivFormated>
  <DomainObject.Predmet.ProtuStrankaListNazivFormatedOIB>
    <izvorni_sadrzaj>
      <item>AB-BA j.d.o.o. za trgovinu, usluge i prijevoz, OIB 96871794502</item>
    </izvorni_sadrzaj>
    <derivirana_varijabla naziv="DomainObject.Predmet.ProtuStrankaListNazivFormatedOIB_1">
      <item>AB-BA j.d.o.o. za trgovinu, usluge i prijevoz, OIB 96871794502</item>
    </derivirana_varijabla>
  </DomainObject.Predmet.ProtuStrankaListNazivFormatedOIB>
  <DomainObject.Predmet.OstaliListFormated>
    <izvorni_sadrzaj>
      <item>ANKICA BAZINA</item>
      <item>Marijana Božić</item>
      <item>Gabrijel Zovak</item>
    </izvorni_sadrzaj>
    <derivirana_varijabla naziv="DomainObject.Predmet.OstaliListFormated_1">
      <item>ANKICA BAZINA</item>
      <item>Marijana Božić</item>
      <item>Gabrijel Zovak</item>
    </derivirana_varijabla>
  </DomainObject.Predmet.OstaliListFormated>
  <DomainObject.Predmet.OstaliListFormatedOIB>
    <izvorni_sadrzaj>
      <item>ANKICA BAZINA, OIB 34854940776</item>
      <item>Marijana Božić, OIB 73513875321</item>
      <item>Gabrijel Zovak, OIB 24215447839</item>
    </izvorni_sadrzaj>
    <derivirana_varijabla naziv="DomainObject.Predmet.OstaliListFormatedOIB_1">
      <item>ANKICA BAZINA, OIB 34854940776</item>
      <item>Marijana Božić, OIB 73513875321</item>
      <item>Gabrijel Zovak, OIB 24215447839</item>
    </derivirana_varijabla>
  </DomainObject.Predmet.OstaliListFormatedOIB>
  <DomainObject.Predmet.OstaliListFormatedWithAdress>
    <izvorni_sadrzaj>
      <item>ANKICA BAZINA, Svilna 5, 34310 Svilna</item>
      <item>Marijana Božić, Sjenjak 50, 31000 Osijek</item>
      <item>Gabrijel Zovak</item>
    </izvorni_sadrzaj>
    <derivirana_varijabla naziv="DomainObject.Predmet.OstaliListFormatedWithAdress_1">
      <item>ANKICA BAZINA, Svilna 5, 34310 Svilna</item>
      <item>Marijana Božić, Sjenjak 50, 31000 Osijek</item>
      <item>Gabrijel Zovak</item>
    </derivirana_varijabla>
  </DomainObject.Predmet.OstaliListFormatedWithAdress>
  <DomainObject.Predmet.OstaliListFormatedWithAdressOIB>
    <izvorni_sadrzaj>
      <item>ANKICA BAZINA, OIB 34854940776, Svilna 5, 34310 Svilna</item>
      <item>Marijana Božić, OIB 73513875321, Sjenjak 50, 31000 Osijek</item>
      <item>Gabrijel Zovak, OIB 24215447839</item>
    </izvorni_sadrzaj>
    <derivirana_varijabla naziv="DomainObject.Predmet.OstaliListFormatedWithAdressOIB_1">
      <item>ANKICA BAZINA, OIB 34854940776, Svilna 5, 34310 Svilna</item>
      <item>Marijana Božić, OIB 73513875321, Sjenjak 50, 31000 Osijek</item>
      <item>Gabrijel Zovak, OIB 24215447839</item>
    </derivirana_varijabla>
  </DomainObject.Predmet.OstaliListFormatedWithAdressOIB>
  <DomainObject.Predmet.OstaliListNazivFormated>
    <izvorni_sadrzaj>
      <item>ANKICA BAZINA</item>
      <item>Marijana Božić</item>
      <item>Gabrijel Zovak</item>
    </izvorni_sadrzaj>
    <derivirana_varijabla naziv="DomainObject.Predmet.OstaliListNazivFormated_1">
      <item>ANKICA BAZINA</item>
      <item>Marijana Božić</item>
      <item>Gabrijel Zovak</item>
    </derivirana_varijabla>
  </DomainObject.Predmet.OstaliListNazivFormated>
  <DomainObject.Predmet.OstaliListNazivFormatedOIB>
    <izvorni_sadrzaj>
      <item>ANKICA BAZINA, OIB 34854940776</item>
      <item>Marijana Božić, OIB 73513875321</item>
      <item>Gabrijel Zovak, OIB 24215447839</item>
    </izvorni_sadrzaj>
    <derivirana_varijabla naziv="DomainObject.Predmet.OstaliListNazivFormatedOIB_1">
      <item>ANKICA BAZINA, OIB 34854940776</item>
      <item>Marijana Božić, OIB 73513875321</item>
      <item>Gabrijel Zovak, OIB 24215447839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AB-BA j.d.o.o. za trgovinu, usluge i prijevoz</izvorni_sadrzaj>
    <derivirana_varijabla naziv="DomainObject.Predmet.ProtustrankaIDrugi_1">AB-BA j.d.o.o. za trgovinu, usluge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AB-BA j.d.o.o. za trgovinu, usluge i prijevoz, OIB 96871794502, Svilna 5, 34310 Svilna</izvorni_sadrzaj>
    <derivirana_varijabla naziv="DomainObject.Predmet.ProtustrankaIDrugiAdressOIB_1">AB-BA j.d.o.o. za trgovinu, usluge i prijevoz, OIB 96871794502, Svilna 5, 34310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AB-BA j.d.o.o. za trgovinu, usluge i prijevoz</item>
      <item>ANKICA BAZINA</item>
      <item>Marijana Božić</item>
      <item>Gabrijel Zovak</item>
    </izvorni_sadrzaj>
    <derivirana_varijabla naziv="DomainObject.Predmet.SudioniciListNaziv_1">
      <item>Financijska agencija</item>
      <item>AB-BA j.d.o.o. za trgovinu, usluge i prijevoz</item>
      <item>ANKICA BAZINA</item>
      <item>Marijana Božić</item>
      <item>Gabrijel Zovak</item>
    </derivirana_varijabla>
  </DomainObject.Predmet.SudioniciListNaziv>
  <DomainObject.Predmet.SudioniciListAdressOIB>
    <izvorni_sadrzaj>
      <item>Financijska agencija, OIB 85821130368, Ulica grada Vukovara 70,10000 Zagreb</item>
      <item>AB-BA j.d.o.o. za trgovinu, usluge i prijevoz, OIB 96871794502, Svilna 5,34310 Svilna</item>
      <item>ANKICA BAZINA, OIB 34854940776, Svilna 5,34310 Svilna</item>
      <item>Marijana Božić, OIB 73513875321, Sjenjak 50,31000 Osijek</item>
      <item>Gabrijel Zovak, OIB 24215447839</item>
    </izvorni_sadrzaj>
    <derivirana_varijabla naziv="DomainObject.Predmet.SudioniciListAdressOIB_1">
      <item>Financijska agencija, OIB 85821130368, Ulica grada Vukovara 70,10000 Zagreb</item>
      <item>AB-BA j.d.o.o. za trgovinu, usluge i prijevoz, OIB 96871794502, Svilna 5,34310 Svilna</item>
      <item>ANKICA BAZINA, OIB 34854940776, Svilna 5,34310 Svilna</item>
      <item>Marijana Božić, OIB 73513875321, Sjenjak 50,31000 Osijek</item>
      <item>Gabrijel Zovak, OIB 24215447839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96871794502</item>
      <item>, OIB 34854940776</item>
      <item>, OIB 73513875321</item>
      <item>, OIB 24215447839</item>
    </izvorni_sadrzaj>
    <derivirana_varijabla naziv="DomainObject.Predmet.SudioniciListNazivOIB_1">
      <item>, OIB 85821130368</item>
      <item>, OIB 96871794502</item>
      <item>, OIB 34854940776</item>
      <item>, OIB 73513875321</item>
      <item>, OIB 24215447839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37275B-42EE-4744-BBA0-B287A51107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432</properties:Words>
  <properties:Characters>2377</properties:Characters>
  <properties:Lines>141</properties:Lines>
  <properties:Paragraphs>59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2018-03-22T08:58:00Z</dcterms:created>
  <dc:creator>Korisnik</dc:creator>
  <cp:lastModifiedBy>wsadmin</cp:lastModifiedBy>
  <cp:lastPrinted>2018-03-22T09:03:00Z</cp:lastPrinted>
  <dcterms:modified xmlns:xsi="http://www.w3.org/2001/XMLSchema-instance" xsi:type="dcterms:W3CDTF">2018-03-22T09:05:00Z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- UTVRĐENE TRAŽBINE 58-17.docx)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