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cb6f5" w14:paraId="cfcb6f5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12442D">
        <w:t>1</w:t>
      </w:r>
      <w:r w:rsidR="00CB1C68">
        <w:t>68</w:t>
      </w:r>
      <w:r w:rsidR="00AA2FC4">
        <w:t>/</w:t>
      </w:r>
      <w:r w:rsidR="0019301D">
        <w:t>1</w:t>
      </w:r>
      <w:r w:rsidR="00CB1C68">
        <w:t>8-12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C6673">
        <w:t>4</w:t>
      </w:r>
      <w:r w:rsidR="000E039A">
        <w:t xml:space="preserve">. </w:t>
      </w:r>
      <w:r w:rsidR="002C6673">
        <w:t>rujna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CB1C68">
        <w:t>PASARA j.</w:t>
      </w:r>
      <w:r w:rsidR="00CB1C68" w:rsidRPr="005D3532">
        <w:t>d.o.o.</w:t>
      </w:r>
      <w:r w:rsidR="00CB1C68">
        <w:t xml:space="preserve"> za turizam, poslovne usluge i djelatnosti turističke agencije</w:t>
      </w:r>
      <w:r w:rsidR="00CB1C68" w:rsidRPr="005D3532">
        <w:t xml:space="preserve">, </w:t>
      </w:r>
      <w:r w:rsidR="00CB1C68">
        <w:t>Zadar</w:t>
      </w:r>
      <w:r w:rsidR="00CB1C68" w:rsidRPr="005D3532">
        <w:t xml:space="preserve">, </w:t>
      </w:r>
      <w:r w:rsidR="00CB1C68">
        <w:t>Šibenska ulica 11 A</w:t>
      </w:r>
      <w:r w:rsidR="00CB1C68" w:rsidRPr="005D3532">
        <w:t xml:space="preserve">, OIB: </w:t>
      </w:r>
      <w:r w:rsidR="00CB1C68">
        <w:t>18844727511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CB1C68">
        <w:t>9</w:t>
      </w:r>
      <w:r w:rsidR="00076762">
        <w:t>,</w:t>
      </w:r>
      <w:r w:rsidR="0012442D">
        <w:t>35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2C6673" w:rsidR="002C6673">
      <w:pPr>
        <w:jc w:val="both"/>
      </w:pPr>
      <w:r w:rsidRPr="00816C78">
        <w:t>Za stečajnog dužnika:</w:t>
      </w:r>
      <w:r>
        <w:t xml:space="preserve"> </w:t>
      </w:r>
      <w:r w:rsidR="00E06F3F">
        <w:t>nitko, dostava uredna</w:t>
      </w:r>
    </w:p>
    <w:p w:rsidRDefault="002C6673" w:rsidP="002C6673" w:rsidR="002C6673" w:rsidRPr="00816C78">
      <w:pPr>
        <w:jc w:val="both"/>
      </w:pPr>
      <w:r w:rsidRPr="00816C78">
        <w:t xml:space="preserve">                                       </w:t>
      </w:r>
    </w:p>
    <w:p w:rsidRDefault="002C6673" w:rsidP="002C6673" w:rsidR="002C6673">
      <w:pPr>
        <w:jc w:val="both"/>
      </w:pPr>
      <w:r w:rsidRPr="00816C78">
        <w:t>Za predlagatelja</w:t>
      </w:r>
      <w:r>
        <w:t xml:space="preserve">:  </w:t>
      </w:r>
      <w:r w:rsidR="00E06F3F">
        <w:t>za RH Lidija Vitaljić, zamjenica u ŽDO-u</w:t>
      </w:r>
    </w:p>
    <w:p w:rsidRDefault="002C6673" w:rsidP="002C6673" w:rsidR="002C6673">
      <w:pPr>
        <w:jc w:val="both"/>
      </w:pPr>
    </w:p>
    <w:p w:rsidRDefault="00E06F3F" w:rsidP="00E06F3F" w:rsidR="00E06F3F" w:rsidRPr="002528EB">
      <w:pPr>
        <w:jc w:val="both"/>
      </w:pPr>
      <w:r w:rsidRPr="002C241F">
        <w:t>S</w:t>
      </w:r>
      <w:r>
        <w:t>utkinja</w:t>
      </w:r>
      <w:r w:rsidRPr="002C241F">
        <w:t xml:space="preserve"> </w:t>
      </w:r>
      <w:r>
        <w:t>donosi</w:t>
      </w:r>
    </w:p>
    <w:p w:rsidRDefault="00E06F3F" w:rsidP="00E06F3F" w:rsidR="00E06F3F" w:rsidRPr="002528EB">
      <w:pPr>
        <w:jc w:val="center"/>
      </w:pPr>
      <w:r w:rsidRPr="002528EB">
        <w:t xml:space="preserve">r j e š e nj e </w:t>
      </w:r>
    </w:p>
    <w:p w:rsidRDefault="00E06F3F" w:rsidP="00E06F3F" w:rsidR="00E06F3F" w:rsidRPr="00291347">
      <w:pPr>
        <w:jc w:val="center"/>
      </w:pPr>
    </w:p>
    <w:p w:rsidRDefault="00E06F3F" w:rsidP="00E06F3F" w:rsidR="00E06F3F" w:rsidRPr="00291347">
      <w:pPr>
        <w:jc w:val="both"/>
      </w:pPr>
      <w:r w:rsidRPr="00291347">
        <w:t>Utvrđuje se da nema uvjeta za održavanje današnjeg ročišta, pa će sljedeće biti zakazano naknadno pismenim putem uz nalog za dovođenje zastupnika po zakonu stečajnog dužnika.</w:t>
      </w:r>
    </w:p>
    <w:p w:rsidRDefault="00E06F3F" w:rsidP="00E06F3F" w:rsidR="00E06F3F">
      <w:pPr>
        <w:jc w:val="both"/>
      </w:pPr>
    </w:p>
    <w:p w:rsidRDefault="00BE31FC" w:rsidP="00BE31FC" w:rsidR="00BE31FC" w:rsidRPr="002C241F">
      <w:pPr>
        <w:jc w:val="both"/>
      </w:pPr>
      <w:r w:rsidRPr="002C241F">
        <w:t xml:space="preserve">Dovršeno u </w:t>
      </w:r>
      <w:r w:rsidR="00E06F3F">
        <w:t>9,38</w:t>
      </w:r>
      <w:r>
        <w:t xml:space="preserve"> sati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ind w:firstLine="708"/>
        <w:jc w:val="both"/>
      </w:pPr>
    </w:p>
    <w:p w:rsidRDefault="00BE31FC" w:rsidP="00BE31FC" w:rsidR="00BE31FC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BE31FC" w:rsidP="00BE31FC" w:rsidR="00BE31FC" w:rsidRPr="002C241F"/>
    <w:p w:rsidRDefault="00BE31FC" w:rsidP="00BE31FC" w:rsidR="00BE31FC" w:rsidRPr="002C241F">
      <w:pPr>
        <w:jc w:val="both"/>
      </w:pPr>
    </w:p>
    <w:p w:rsidRDefault="00BE31FC" w:rsidP="00BE31FC" w:rsidR="00BE31FC" w:rsidRPr="002C241F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A25693" w:rsidP="00BE31FC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6F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CB1C68">
      <w:t>168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CB1C68">
      <w:t>12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C6673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C68"/>
    <w:rsid w:val="00CB1D58"/>
    <w:rsid w:val="00CB299E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6F3F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B29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9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9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9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9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B29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9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9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9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9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rujna 2018.</izvorni_sadrzaj>
    <derivirana_varijabla naziv="DomainObject.StvarniPocetakDatum_1">4. rujna 2018.</derivirana_varijabla>
  </DomainObject.StvarniPocetakDatum>
  <DomainObject.StvarniZavrsetakDatum>
    <izvorni_sadrzaj>4. rujna 2018.</izvorni_sadrzaj>
    <derivirana_varijabla naziv="DomainObject.StvarniZavrsetakDatum_1">4. rujna 2018.</derivirana_varijabla>
  </DomainObject.StvarniZavrsetakDatum>
  <DomainObject.PlaniraniZavrsetakDatum>
    <izvorni_sadrzaj>4. rujna 2018.</izvorni_sadrzaj>
    <derivirana_varijabla naziv="DomainObject.PlaniraniZavrsetakDatum_1">4. rujna 2018.</derivirana_varijabla>
  </DomainObject.PlaniraniZavrsetakDatum>
  <DomainObject.PlaniraniPocetakDatum>
    <izvorni_sadrzaj>4. rujna 2018.</izvorni_sadrzaj>
    <derivirana_varijabla naziv="DomainObject.PlaniraniPocetakDatum_1">4. rujna 2018.</derivirana_varijabla>
  </DomainObject.PlaniraniPocetakDatum>
  <DomainObject.StvarniPocetakVrijeme>
    <izvorni_sadrzaj>09:35</izvorni_sadrzaj>
    <derivirana_varijabla naziv="DomainObject.StvarniPocetakVrijeme_1">09:35</derivirana_varijabla>
  </DomainObject.StvarniPocetakVrijeme>
  <DomainObject.StvarniZavrsetakVrijeme>
    <izvorni_sadrzaj>09:38</izvorni_sadrzaj>
    <derivirana_varijabla naziv="DomainObject.StvarniZavrsetakVrijeme_1">09:38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09:35</izvorni_sadrzaj>
    <derivirana_varijabla naziv="DomainObject.PlaniraniPocetakVrijeme_1">09:35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rujna 2018.</izvorni_sadrzaj>
    <derivirana_varijabla naziv="DomainObject.Zapisnik.DatumKreiranja_1">4.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St-168/2018-16</izvorni_sadrzaj>
    <derivirana_varijabla naziv="DomainObject.Zapisnik.Oznaka_1">St-168/2018-16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St-168/2018</izvorni_sadrzaj>
    <derivirana_varijabla naziv="DomainObject.Predmet.OznakaBroj_1">St-168/2018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PASARA j.d.o.o. za turizam, poslovne usluge i djelatnosti turističke agencije</izvorni_sadrzaj>
    <derivirana_varijabla naziv="DomainObject.Predmet.ProtustrankaFormated_1">  PASARA j.d.o.o. za turizam, poslovne usluge i djelatnosti turističke agencije</derivirana_varijabla>
  </DomainObject.Predmet.ProtustrankaFormated>
  <DomainObject.Predmet.ProtustrankaFormatedOIB>
    <izvorni_sadrzaj>  PASARA j.d.o.o. za turizam, poslovne usluge i djelatnosti turističke agencije, OIB 18844727511</izvorni_sadrzaj>
    <derivirana_varijabla naziv="DomainObject.Predmet.ProtustrankaFormatedOIB_1">  PASARA j.d.o.o. za turizam, poslovne usluge i djelatnosti turističke agencije, OIB 18844727511</derivirana_varijabla>
  </DomainObject.Predmet.ProtustrankaFormatedOIB>
  <DomainObject.Predmet.ProtustrankaFormatedWithAdress>
    <izvorni_sadrzaj> PASARA j.d.o.o. za turizam, poslovne usluge i djelatnosti turističke agencije, Šibenska ulica 11/A, 23000 Zadar</izvorni_sadrzaj>
    <derivirana_varijabla naziv="DomainObject.Predmet.ProtustrankaFormatedWithAdress_1"> PASARA j.d.o.o. za turizam, poslovne usluge i djelatnosti turističke agencije, Šibenska ulica 11/A, 23000 Zadar</derivirana_varijabla>
  </DomainObject.Predmet.ProtustrankaFormatedWithAdress>
  <DomainObject.Predmet.ProtustrankaFormatedWithAdressOIB>
    <izvorni_sadrzaj> PASARA j.d.o.o. za turizam, poslovne usluge i djelatnosti turističke agencije, OIB 18844727511, Šibenska ulica 11/A, 23000 Zadar</izvorni_sadrzaj>
    <derivirana_varijabla naziv="DomainObject.Predmet.ProtustrankaFormatedWithAdressOIB_1"> PASARA j.d.o.o. za turizam, poslovne usluge i djelatnosti turističke agencije, OIB 18844727511, Šibenska ulica 11/A, 23000 Zadar</derivirana_varijabla>
  </DomainObject.Predmet.ProtustrankaFormatedWithAdressOIB>
  <DomainObject.Predmet.ProtustrankaWithAdress>
    <izvorni_sadrzaj>PASARA j.d.o.o. za turizam, poslovne usluge i djelatnosti turističke agencije Šibenska ulica 11/A, 23000 Zadar</izvorni_sadrzaj>
    <derivirana_varijabla naziv="DomainObject.Predmet.ProtustrankaWithAdress_1">PASARA j.d.o.o. za turizam, poslovne usluge i djelatnosti turističke agencije Šibenska ulica 11/A, 23000 Zadar</derivirana_varijabla>
  </DomainObject.Predmet.ProtustrankaWithAdress>
  <DomainObject.Predmet.ProtustrankaWithAdressOIB>
    <izvorni_sadrzaj>PASARA j.d.o.o. za turizam, poslovne usluge i djelatnosti turističke agencije, OIB 18844727511, Šibenska ulica 11/A, 23000 Zadar</izvorni_sadrzaj>
    <derivirana_varijabla naziv="DomainObject.Predmet.ProtustrankaWithAdressOIB_1">PASARA j.d.o.o. za turizam, poslovne usluge i djelatnosti turističke agencije, OIB 18844727511, Šibenska ulica 11/A, 23000 Zadar</derivirana_varijabla>
  </DomainObject.Predmet.ProtustrankaWithAdressOIB>
  <DomainObject.Predmet.ProtustrankaNazivFormated>
    <izvorni_sadrzaj>PASARA j.d.o.o. za turizam, poslovne usluge i djelatnosti turističke agencije</izvorni_sadrzaj>
    <derivirana_varijabla naziv="DomainObject.Predmet.ProtustrankaNazivFormated_1">PASARA j.d.o.o. za turizam, poslovne usluge i djelatnosti turističke agencije</derivirana_varijabla>
  </DomainObject.Predmet.ProtustrankaNazivFormated>
  <DomainObject.Predmet.ProtustrankaNazivFormatedOIB>
    <izvorni_sadrzaj>PASARA j.d.o.o. za turizam, poslovne usluge i djelatnosti turističke agencije, OIB 18844727511</izvorni_sadrzaj>
    <derivirana_varijabla naziv="DomainObject.Predmet.ProtustrankaNazivFormatedOIB_1">PASARA j.d.o.o. za turizam, poslovne usluge i djelatnosti turističke agencije, OIB 18844727511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PASARA j.d.o.o. za turizam, poslovne usluge i djelatnosti turističke agencije</item>
    </izvorni_sadrzaj>
    <derivirana_varijabla naziv="DomainObject.Predmet.ProtuStrankaListFormated_1">
      <item>PASARA j.d.o.o. za turizam, poslovne usluge i djelatnosti turističke agencije</item>
    </derivirana_varijabla>
  </DomainObject.Predmet.ProtuStrankaListFormated>
  <DomainObject.Predmet.ProtuStrankaListFormatedOIB>
    <izvorni_sadrzaj>
      <item>PASARA j.d.o.o. za turizam, poslovne usluge i djelatnosti turističke agencije, OIB 18844727511</item>
    </izvorni_sadrzaj>
    <derivirana_varijabla naziv="DomainObject.Predmet.ProtuStrankaListFormatedOIB_1">
      <item>PASARA j.d.o.o. za turizam, poslovne usluge i djelatnosti turističke agencije, OIB 18844727511</item>
    </derivirana_varijabla>
  </DomainObject.Predmet.ProtuStrankaListFormatedOIB>
  <DomainObject.Predmet.ProtuStrankaListFormatedWithAdress>
    <izvorni_sadrzaj>
      <item>PASARA j.d.o.o. za turizam, poslovne usluge i djelatnosti turističke agencije, Šibenska ulica 11/A, 23000 Zadar</item>
    </izvorni_sadrzaj>
    <derivirana_varijabla naziv="DomainObject.Predmet.ProtuStrankaListFormatedWithAdress_1">
      <item>PASARA j.d.o.o. za turizam, poslovne usluge i djelatnosti turističke agencije, Šibenska ulica 11/A, 23000 Zadar</item>
    </derivirana_varijabla>
  </DomainObject.Predmet.ProtuStrankaListFormatedWithAdress>
  <DomainObject.Predmet.ProtuStrankaListFormatedWithAdressOIB>
    <izvorni_sadrzaj>
      <item>PASARA j.d.o.o. za turizam, poslovne usluge i djelatnosti turističke agencije, OIB 18844727511, Šibenska ulica 11/A, 23000 Zadar</item>
    </izvorni_sadrzaj>
    <derivirana_varijabla naziv="DomainObject.Predmet.ProtuStrankaListFormatedWithAdressOIB_1">
      <item>PASARA j.d.o.o. za turizam, poslovne usluge i djelatnosti turističke agencije, OIB 18844727511, Šibenska ulica 11/A, 23000 Zadar</item>
    </derivirana_varijabla>
  </DomainObject.Predmet.ProtuStrankaListFormatedWithAdressOIB>
  <DomainObject.Predmet.ProtuStrankaListNazivFormated>
    <izvorni_sadrzaj>
      <item>PASARA j.d.o.o. za turizam, poslovne usluge i djelatnosti turističke agencije</item>
    </izvorni_sadrzaj>
    <derivirana_varijabla naziv="DomainObject.Predmet.ProtuStrankaListNazivFormated_1">
      <item>PASARA j.d.o.o. za turizam, poslovne usluge i djelatnosti turističke agencije</item>
    </derivirana_varijabla>
  </DomainObject.Predmet.ProtuStrankaListNazivFormated>
  <DomainObject.Predmet.ProtuStrankaListNazivFormatedOIB>
    <izvorni_sadrzaj>
      <item>PASARA j.d.o.o. za turizam, poslovne usluge i djelatnosti turističke agencije, OIB 18844727511</item>
    </izvorni_sadrzaj>
    <derivirana_varijabla naziv="DomainObject.Predmet.ProtuStrankaListNazivFormatedOIB_1">
      <item>PASARA j.d.o.o. za turizam, poslovne usluge i djelatnosti turističke agencije, OIB 18844727511</item>
    </derivirana_varijabla>
  </DomainObject.Predmet.ProtuStrankaListNazivFormatedOIB>
  <DomainObject.Predmet.OstaliListFormated>
    <izvorni_sadrzaj>
      <item>Mate Tolja</item>
    </izvorni_sadrzaj>
    <derivirana_varijabla naziv="DomainObject.Predmet.OstaliListFormated_1">
      <item>Mate Tolja</item>
    </derivirana_varijabla>
  </DomainObject.Predmet.OstaliListFormated>
  <DomainObject.Predmet.OstaliListFormatedOIB>
    <izvorni_sadrzaj>
      <item>Mate Tolja, OIB 76757315153</item>
    </izvorni_sadrzaj>
    <derivirana_varijabla naziv="DomainObject.Predmet.OstaliListFormatedOIB_1">
      <item>Mate Tolja, OIB 76757315153</item>
    </derivirana_varijabla>
  </DomainObject.Predmet.OstaliListFormatedOIB>
  <DomainObject.Predmet.OstaliListFormatedWithAdress>
    <izvorni_sadrzaj>
      <item>Mate Tolja, Šibenska Ulica 11 A, 23000 Zadar</item>
    </izvorni_sadrzaj>
    <derivirana_varijabla naziv="DomainObject.Predmet.OstaliListFormatedWithAdress_1">
      <item>Mate Tolja, Šibenska Ulica 11 A, 23000 Zadar</item>
    </derivirana_varijabla>
  </DomainObject.Predmet.OstaliListFormatedWithAdress>
  <DomainObject.Predmet.OstaliListFormatedWithAdressOIB>
    <izvorni_sadrzaj>
      <item>Mate Tolja, OIB 76757315153, Šibenska Ulica 11 A, 23000 Zadar</item>
    </izvorni_sadrzaj>
    <derivirana_varijabla naziv="DomainObject.Predmet.OstaliListFormatedWithAdressOIB_1">
      <item>Mate Tolja, OIB 76757315153, Šibenska Ulica 11 A, 23000 Zadar</item>
    </derivirana_varijabla>
  </DomainObject.Predmet.OstaliListFormatedWithAdressOIB>
  <DomainObject.Predmet.OstaliListNazivFormated>
    <izvorni_sadrzaj>
      <item>Mate Tolja</item>
    </izvorni_sadrzaj>
    <derivirana_varijabla naziv="DomainObject.Predmet.OstaliListNazivFormated_1">
      <item>Mate Tolja</item>
    </derivirana_varijabla>
  </DomainObject.Predmet.OstaliListNazivFormated>
  <DomainObject.Predmet.OstaliListNazivFormatedOIB>
    <izvorni_sadrzaj>
      <item>Mate Tolja, OIB 76757315153</item>
    </izvorni_sadrzaj>
    <derivirana_varijabla naziv="DomainObject.Predmet.OstaliListNazivFormatedOIB_1">
      <item>Mate Tolja, OIB 76757315153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St-168/2018-16</izvorni_sadrzaj>
    <derivirana_varijabla naziv="DomainObject.PoslovniBrojDokumenta_1">St-168/2018-16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PASARA j.d.o.o. za turizam, poslovne usluge i djelatnosti turističke agencije</izvorni_sadrzaj>
    <derivirana_varijabla naziv="DomainObject.Predmet.ProtustrankaIDrugi_1">PASARA j.d.o.o. za turizam, poslovne usluge i djelatnosti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PASARA j.d.o.o. za turizam, poslovne usluge i djelatnosti turističke agencije, OIB 18844727511, Šibenska ulica 11/A, 23000 Zadar</izvorni_sadrzaj>
    <derivirana_varijabla naziv="DomainObject.Predmet.ProtustrankaIDrugiAdressOIB_1">PASARA j.d.o.o. za turizam, poslovne usluge i djelatnosti turističke agencije, OIB 18844727511, Šibenska ulica 11/A,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PASARA j.d.o.o. za turizam, poslovne usluge i djelatnosti turističke agencije</item>
      <item>FINA</item>
      <item>Mate Tolja</item>
    </izvorni_sadrzaj>
    <derivirana_varijabla naziv="DomainObject.Predmet.SudioniciListNaziv_1">
      <item>PASARA j.d.o.o. za turizam, poslovne usluge i djelatnosti turističke agencije</item>
      <item>FINA</item>
      <item>Mate Tolja</item>
    </derivirana_varijabla>
  </DomainObject.Predmet.SudioniciListNaziv>
  <DomainObject.Predmet.SudioniciListAdressOIB>
    <izvorni_sadrzaj>
      <item>PASARA j.d.o.o. za turizam, poslovne usluge i djelatnosti turističke agencije, OIB 18844727511, Šibenska ulica 11/A,23000 Zadar</item>
      <item>FINA, OIB 85821130368</item>
      <item>Mate Tolja, OIB 76757315153, Šibenska Ulica 11 A,23000 Zadar</item>
    </izvorni_sadrzaj>
    <derivirana_varijabla naziv="DomainObject.Predmet.SudioniciListAdressOIB_1">
      <item>PASARA j.d.o.o. za turizam, poslovne usluge i djelatnosti turističke agencije, OIB 18844727511, Šibenska ulica 11/A,23000 Zadar</item>
      <item>FINA, OIB 85821130368</item>
      <item>Mate Tolja, OIB 76757315153, Šibenska Ulica 11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18844727511</item>
      <item>, OIB 85821130368</item>
      <item>, OIB 76757315153</item>
    </izvorni_sadrzaj>
    <derivirana_varijabla naziv="DomainObject.Predmet.SudioniciListNazivOIB_1">
      <item>, OIB 18844727511</item>
      <item>, OIB 85821130368</item>
      <item>, OIB 76757315153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146</properties:Words>
  <properties:Characters>787</properties:Characters>
  <properties:Lines>42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2018-09-03T11:17:00Z</dcterms:created>
  <dc:creator>Ardena Bajlo</dc:creator>
  <cp:lastModifiedBy>Ante Rubelj</cp:lastModifiedBy>
  <cp:lastPrinted>2018-05-24T06:40:00Z</cp:lastPrinted>
  <dcterms:modified xmlns:xsi="http://www.w3.org/2001/XMLSchema-instance" xsi:type="dcterms:W3CDTF">2018-09-04T12:22:00Z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St-168/2018-16 / Zapisnik - Ročište radi izjašnjenja o prijedlogu za otvaranje steč.post (1 St-168-2018-povodom prijedloga za otvaranje stečaja-4.9.18.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