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7e6b" w14:paraId="5147e6b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2E1420">
        <w:t>929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E1420" w:rsidRPr="002E1420">
        <w:rPr>
          <w:lang w:val="hr-HR"/>
        </w:rPr>
        <w:t>ECKER YACHT, društvo s ograničenom odgovornošću za trgovinu, zastupstvo i marketing</w:t>
      </w:r>
      <w:r w:rsidR="00064BCD">
        <w:rPr>
          <w:lang w:val="hr-HR"/>
        </w:rPr>
        <w:t xml:space="preserve">, </w:t>
      </w:r>
      <w:r w:rsidR="002E1420">
        <w:rPr>
          <w:lang w:val="hr-HR"/>
        </w:rPr>
        <w:t xml:space="preserve">Trogir, Put Čumbrijana bb., OIB: </w:t>
      </w:r>
      <w:r w:rsidR="002E1420" w:rsidRPr="002E1420">
        <w:rPr>
          <w:lang w:val="hr-HR"/>
        </w:rPr>
        <w:t>79079518133</w:t>
      </w:r>
      <w:r w:rsidR="002E1420">
        <w:rPr>
          <w:lang w:val="hr-HR"/>
        </w:rPr>
        <w:t xml:space="preserve">, </w:t>
      </w:r>
      <w:r w:rsidR="00AC2B5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E1420">
        <w:rPr>
          <w:lang w:val="hr-HR"/>
        </w:rPr>
        <w:t xml:space="preserve"> </w:t>
      </w:r>
      <w:r w:rsidR="002E1420" w:rsidRPr="002E1420">
        <w:rPr>
          <w:lang w:val="hr-HR"/>
        </w:rPr>
        <w:t>ECKER YACHT, društvo s ograničenom odgovornošću za trgovinu, zastupstvo i marketing</w:t>
      </w:r>
      <w:r w:rsidR="002E1420">
        <w:rPr>
          <w:lang w:val="hr-HR"/>
        </w:rPr>
        <w:t xml:space="preserve">, Trogir, Put Čumbrijana bb., OIB: </w:t>
      </w:r>
      <w:r w:rsidR="002E1420" w:rsidRPr="002E1420">
        <w:rPr>
          <w:lang w:val="hr-HR"/>
        </w:rPr>
        <w:t>79079518133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10,15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2E1420">
        <w:t xml:space="preserve">Dinka Trumbić dipl.ekonomist  iz Splita, Lovretska 10 ., OIB: </w:t>
      </w:r>
      <w:r w:rsidR="002E1420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2E1420" w:rsidRPr="002E1420">
        <w:rPr>
          <w:lang w:val="hr-HR"/>
        </w:rPr>
        <w:t>ECKER YACHT, društvo s ograničenom odgovornošću za trgovinu, zastupstvo i marketing</w:t>
      </w:r>
      <w:r w:rsidR="002E1420">
        <w:rPr>
          <w:lang w:val="hr-HR"/>
        </w:rPr>
        <w:t xml:space="preserve">, Trogir, Put Čumbrijana bb., OIB: </w:t>
      </w:r>
      <w:r w:rsidR="002E1420" w:rsidRPr="002E1420">
        <w:rPr>
          <w:lang w:val="hr-HR"/>
        </w:rPr>
        <w:t>79079518133</w:t>
      </w:r>
      <w:r w:rsidR="00064BCD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E1420">
        <w:rPr>
          <w:lang w:val="hr-HR"/>
        </w:rPr>
        <w:t>02.11.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2E1420" w:rsidRPr="002E1420">
        <w:rPr>
          <w:lang w:val="hr-HR"/>
        </w:rPr>
        <w:t>ECKER YACHT, društvo s ograničenom odgovornošću za trgovinu, zastupstvo i marketing</w:t>
      </w:r>
      <w:r w:rsidR="002E1420">
        <w:rPr>
          <w:lang w:val="hr-HR"/>
        </w:rPr>
        <w:t xml:space="preserve">, Trogir, Put Čumbrijana bb., OIB: </w:t>
      </w:r>
      <w:r w:rsidR="002E1420" w:rsidRPr="002E1420">
        <w:rPr>
          <w:lang w:val="hr-HR"/>
        </w:rPr>
        <w:t>79079518133</w:t>
      </w:r>
      <w:r w:rsidR="00064BCD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2E1420">
        <w:rPr>
          <w:lang w:val="hr-HR"/>
        </w:rPr>
        <w:t>2104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2E1420">
        <w:rPr>
          <w:lang w:val="hr-HR"/>
        </w:rPr>
        <w:t>615.783,80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2E1420">
        <w:rPr>
          <w:b/>
          <w:lang w:val="hr-HR"/>
        </w:rPr>
        <w:t>929/2015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E1420">
        <w:rPr>
          <w:lang w:val="hr-HR"/>
        </w:rPr>
        <w:t>30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64BCD"/>
    <w:rsid w:val="00083EF3"/>
    <w:rsid w:val="000E576D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5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5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YACHT, društvo s ograničenom odgovornošću za trgovinu, zastupstvo i marketing</izvorni_sadrzaj>
    <derivirana_varijabla naziv="DomainObject.Predmet.ProtustrankaFormated_1">  ECKER YACHT, društvo s ograničenom odgovornošću za trgovinu, zastupstvo i marketing</derivirana_varijabla>
  </DomainObject.Predmet.ProtustrankaFormated>
  <DomainObject.Predmet.ProtustrankaFormatedOIB>
    <izvorni_sadrzaj>  ECKER YACHT, društvo s ograničenom odgovornošću za trgovinu, zastupstvo i marketing, OIB 79079518133</izvorni_sadrzaj>
    <derivirana_varijabla naziv="DomainObject.Predmet.ProtustrankaFormatedOIB_1">  ECKER YACHT, društvo s ograničenom odgovornošću za trgovinu, zastupstvo i marketing, OIB 79079518133</derivirana_varijabla>
  </DomainObject.Predmet.ProtustrankaFormatedOIB>
  <DomainObject.Predmet.ProtustrankaFormatedWithAdress>
    <izvorni_sadrzaj> ECKER YACHT, društvo s ograničenom odgovornošću za trgovinu, zastupstvo i marketing, Put Čumbrijana/bb, 21220 Trogir</izvorni_sadrzaj>
    <derivirana_varijabla naziv="DomainObject.Predmet.ProtustrankaFormatedWithAdress_1"> ECKER YACHT, društvo s ograničenom odgovornošću za trgovinu, zastupstvo i marketing, Put Čumbrijana/bb, 21220 Trogir</derivirana_varijabla>
  </DomainObject.Predmet.ProtustrankaFormatedWithAdress>
  <DomainObject.Predmet.ProtustrankaFormatedWithAdressOIB>
    <izvorni_sadrzaj> ECKER YACHT, društvo s ograničenom odgovornošću za trgovinu, zastupstvo i marketing, OIB 79079518133, Put Čumbrijana/bb, 21220 Trogir</izvorni_sadrzaj>
    <derivirana_varijabla naziv="DomainObject.Predmet.ProtustrankaFormatedWithAdressOIB_1"> ECKER YACHT, društvo s ograničenom odgovornošću za trgovinu, zastupstvo i marketing, OIB 79079518133, Put Čumbrijana/bb, 21220 Trogir</derivirana_varijabla>
  </DomainObject.Predmet.ProtustrankaFormatedWithAdressOIB>
  <DomainObject.Predmet.ProtustrankaWithAdress>
    <izvorni_sadrzaj>ECKER YACHT, društvo s ograničenom odgovornošću za trgovinu, zastupstvo i marketing Put Čumbrijana/bb, 21220 Trogir</izvorni_sadrzaj>
    <derivirana_varijabla naziv="DomainObject.Predmet.ProtustrankaWithAdress_1">ECKER YACHT, društvo s ograničenom odgovornošću za trgovinu, zastupstvo i marketing Put Čumbrijana/bb, 21220 Trogir</derivirana_varijabla>
  </DomainObject.Predmet.ProtustrankaWithAdress>
  <DomainObject.Predmet.ProtustrankaWithAdressOIB>
    <izvorni_sadrzaj>ECKER YACHT, društvo s ograničenom odgovornošću za trgovinu, zastupstvo i marketing, OIB 79079518133, Put Čumbrijana/bb, 21220 Trogir</izvorni_sadrzaj>
    <derivirana_varijabla naziv="DomainObject.Predmet.ProtustrankaWithAdressOIB_1">ECKER YACHT, društvo s ograničenom odgovornošću za trgovinu, zastupstvo i marketing, OIB 79079518133, Put Čumbrijana/bb, 21220 Trogir</derivirana_varijabla>
  </DomainObject.Predmet.ProtustrankaWithAdressOIB>
  <DomainObject.Predmet.ProtustrankaNazivFormated>
    <izvorni_sadrzaj>ECKER YACHT, društvo s ograničenom odgovornošću za trgovinu, zastupstvo i marketing</izvorni_sadrzaj>
    <derivirana_varijabla naziv="DomainObject.Predmet.ProtustrankaNazivFormated_1">ECKER YACHT, društvo s ograničenom odgovornošću za trgovinu, zastupstvo i marketing</derivirana_varijabla>
  </DomainObject.Predmet.ProtustrankaNazivFormated>
  <DomainObject.Predmet.ProtustrankaNazivFormatedOIB>
    <izvorni_sadrzaj>ECKER YACHT, društvo s ograničenom odgovornošću za trgovinu, zastupstvo i marketing, OIB 79079518133</izvorni_sadrzaj>
    <derivirana_varijabla naziv="DomainObject.Predmet.ProtustrankaNazivFormatedOIB_1">ECKER YACHT, društvo s ograničenom odgovornošću za trgovinu, zastupstvo i marketing, OIB 79079518133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615783.80</izvorni_sadrzaj>
    <derivirana_varijabla naziv="DomainObject.Predmet.TrenutnaVrijednost_1">615783.80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YACHT, društvo s ograničenom odgovornošću za trgovinu, zastupstvo i marketing</item>
    </izvorni_sadrzaj>
    <derivirana_varijabla naziv="DomainObject.Predmet.ProtuStrankaListFormated_1">
      <item>ECKER YACHT, društvo s ograničenom odgovornošću za trgovinu, zastupstvo i marketing</item>
    </derivirana_varijabla>
  </DomainObject.Predmet.ProtuStrankaListFormated>
  <DomainObject.Predmet.ProtuStrankaListFormatedOIB>
    <izvorni_sadrzaj>
      <item>ECKER YACHT, društvo s ograničenom odgovornošću za trgovinu, zastupstvo i marketing, OIB 79079518133</item>
    </izvorni_sadrzaj>
    <derivirana_varijabla naziv="DomainObject.Predmet.ProtuStrankaListFormatedOIB_1">
      <item>ECKER YACHT, društvo s ograničenom odgovornošću za trgovinu, zastupstvo i marketing, OIB 79079518133</item>
    </derivirana_varijabla>
  </DomainObject.Predmet.ProtuStrankaListFormatedOIB>
  <DomainObject.Predmet.ProtuStrankaListFormatedWithAdress>
    <izvorni_sadrzaj>
      <item>ECKER YACHT, društvo s ograničenom odgovornošću za trgovinu, zastupstvo i marketing, Put Čumbrijana/bb, 21220 Trogir</item>
    </izvorni_sadrzaj>
    <derivirana_varijabla naziv="DomainObject.Predmet.ProtuStrankaListFormatedWithAdress_1">
      <item>ECKER YACHT, društvo s ograničenom odgovornošću za trgovinu, zastupstvo i marketing, Put Čumbrijana/bb, 21220 Trogir</item>
    </derivirana_varijabla>
  </DomainObject.Predmet.ProtuStrankaListFormatedWithAdress>
  <DomainObject.Predmet.ProtuStrankaListFormatedWithAdressOIB>
    <izvorni_sadrzaj>
      <item>ECKER YACHT, društvo s ograničenom odgovornošću za trgovinu, zastupstvo i marketing, OIB 79079518133, Put Čumbrijana/bb, 21220 Trogir</item>
    </izvorni_sadrzaj>
    <derivirana_varijabla naziv="DomainObject.Predmet.ProtuStrankaListFormatedWithAdressOIB_1">
      <item>ECKER YACHT, društvo s ograničenom odgovornošću za trgovinu, zastupstvo i marketing, OIB 79079518133, Put Čumbrijana/bb, 21220 Trogir</item>
    </derivirana_varijabla>
  </DomainObject.Predmet.ProtuStrankaListFormatedWithAdressOIB>
  <DomainObject.Predmet.ProtuStrankaListNazivFormated>
    <izvorni_sadrzaj>
      <item>ECKER YACHT, društvo s ograničenom odgovornošću za trgovinu, zastupstvo i marketing</item>
    </izvorni_sadrzaj>
    <derivirana_varijabla naziv="DomainObject.Predmet.ProtuStrankaListNazivFormated_1">
      <item>ECKER YACHT, društvo s ograničenom odgovornošću za trgovinu, zastupstvo i marketing</item>
    </derivirana_varijabla>
  </DomainObject.Predmet.ProtuStrankaListNazivFormated>
  <DomainObject.Predmet.ProtuStrankaListNazivFormatedOIB>
    <izvorni_sadrzaj>
      <item>ECKER YACHT, društvo s ograničenom odgovornošću za trgovinu, zastupstvo i marketing, OIB 79079518133</item>
    </izvorni_sadrzaj>
    <derivirana_varijabla naziv="DomainObject.Predmet.ProtuStrankaListNazivFormatedOIB_1">
      <item>ECKER YACHT, društvo s ograničenom odgovornošću za trgovinu, zastupstvo i marketing, OIB 79079518133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YACHT, društvo s ograničenom odgovornošću za trgovinu, zastupstvo i marketing</izvorni_sadrzaj>
    <derivirana_varijabla naziv="DomainObject.Predmet.ProtustrankaIDrugi_1">ECKER YACHT, društvo s ograničenom odgovornošću za trgovinu, zastupstvo i marketing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ECKER YACHT, društvo s ograničenom odgovornošću za trgovinu, zastupstvo i marketing, OIB 79079518133, Put Čumbrijana/bb, 21220 Trogir</izvorni_sadrzaj>
    <derivirana_varijabla naziv="DomainObject.Predmet.ProtustrankaIDrugiAdressOIB_1">ECKER YACHT, društvo s ograničenom odgovornošću za trgovinu, zastupstvo i marketing, OIB 79079518133,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YACHT, društvo s ograničenom odgovornošću za trgovinu, zastupstvo i marketing</item>
      <item>FINANCIJSKA AGENCIJA, RC SPLIT</item>
    </izvorni_sadrzaj>
    <derivirana_varijabla naziv="DomainObject.Predmet.SudioniciListNaziv_1">
      <item>ECKER YACHT, društvo s ograničenom odgovornošću za trgovinu, zastupstvo i marketing</item>
      <item>FINANCIJSKA AGENCIJA, RC SPLIT</item>
    </derivirana_varijabla>
  </DomainObject.Predmet.SudioniciListNaziv>
  <DomainObject.Predmet.SudioniciListAdressOIB>
    <izvorni_sadrzaj>
      <item>ECKER YACHT, društvo s ograničenom odgovornošću za trgovinu, zastupstvo i marketing, OIB 79079518133, Put Čumbrijana/bb,21220 Trogir</item>
      <item>FINANCIJSKA AGENCIJA, RC SPLIT, OIB 85821130368, Mažuranićevo šet. 24. b,21000 Split</item>
    </izvorni_sadrzaj>
    <derivirana_varijabla naziv="DomainObject.Predmet.SudioniciListAdressOIB_1">
      <item>ECKER YACHT, društvo s ograničenom odgovornošću za trgovinu, zastupstvo i marketing, OIB 79079518133, Put Čumbrijana/bb,21220 Trogir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79079518133</item>
      <item>, OIB 85821130368</item>
    </izvorni_sadrzaj>
    <derivirana_varijabla naziv="DomainObject.Predmet.SudioniciListNazivOIB_1">
      <item>, OIB 79079518133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CE0C7-054B-423C-A300-4B497290A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4290</properties:Characters>
  <properties:Lines>106</properties:Lines>
  <properties:Paragraphs>37</properties:Paragraphs>
  <properties:TotalTime>414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1.St-2824/2015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2016-09-22T10:56:00Z</cp:lastPrinted>
  <dcterms:modified xmlns:xsi="http://www.w3.org/2001/XMLSchema-instance" xsi:type="dcterms:W3CDTF">2016-09-23T08:07:00Z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