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7c72" w14:paraId="c357c72" w:rsidRDefault="002F0122" w:rsidP="002F0122" w:rsidR="002F012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122" w:rsidP="002F0122" w:rsidR="002F012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F0122" w:rsidP="002F0122" w:rsidR="002F012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F0122" w:rsidP="002F0122" w:rsidR="002F012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F0122" w:rsidP="002F0122" w:rsidR="002F0122"/>
    <w:p w:rsidRDefault="002F0122" w:rsidP="002F0122" w:rsidR="002F01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F0122" w:rsidP="002F0122" w:rsidR="002F01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F0122" w:rsidP="002F0122" w:rsidR="002F01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7995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UDRUGA ZA PROMICANJE KULTURE ISTRIONIKA, Pula, Monte paradiso 23, OIB 66204279871,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F0122" w:rsidP="002F0122" w:rsidR="002F01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F0122" w:rsidP="002F0122" w:rsidR="002F01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122" w:rsidP="002F0122" w:rsidR="002F012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ZA PROMICANJE KULTURE ISTRIONIKA, Pula, Monte paradiso 23, OIB 66204279871.</w:t>
      </w:r>
    </w:p>
    <w:p w:rsidRDefault="002F0122" w:rsidP="002F0122" w:rsidR="002F012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F0122" w:rsidP="002F0122" w:rsidR="002F01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ZA PROMICANJE KULTURE ISTRIONIKA,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3451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335.306,67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F0122" w:rsidP="002F0122" w:rsidR="002F01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2F0122" w:rsidP="002F0122" w:rsidR="002F01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2F0122" w:rsidP="002F0122" w:rsidR="002F012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492719">
        <w:rPr>
          <w:rFonts w:cs="Times New Roman" w:eastAsia="Times New Roman"/>
          <w:szCs w:val="24"/>
          <w:lang w:eastAsia="hr-HR"/>
        </w:rPr>
        <w:t>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F0122" w:rsidP="002F0122" w:rsidR="002F012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F0122" w:rsidP="002F0122" w:rsidR="002F012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3A331E">
        <w:rPr>
          <w:rFonts w:cs="Times New Roman" w:eastAsia="Times New Roman"/>
          <w:szCs w:val="24"/>
          <w:lang w:eastAsia="hr-HR"/>
        </w:rPr>
        <w:t>, v. r.</w:t>
      </w:r>
    </w:p>
    <w:p w:rsidRDefault="002F0122" w:rsidP="002F0122" w:rsidR="002F012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F0122" w:rsidP="002F0122" w:rsidR="002F012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F0122" w:rsidP="002F0122" w:rsidR="002F01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F0122" w:rsidP="002F0122" w:rsidR="002F012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F0122" w:rsidP="002F0122" w:rsidR="002F012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F0122" w:rsidP="002F0122" w:rsidR="002F012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2F0122" w:rsidP="002F0122" w:rsidR="002F0122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2F0122" w:rsidP="002F0122" w:rsidR="002F0122"/>
    <w:p w:rsidRDefault="002F0122" w:rsidP="002F0122" w:rsidR="002F0122"/>
    <w:p w:rsidRDefault="002F0122" w:rsidP="002F0122" w:rsidR="002F0122"/>
    <w:p w:rsidRDefault="002F0122" w:rsidP="002F0122" w:rsidR="002F0122"/>
    <w:p w:rsidRDefault="002F0122" w:rsidP="002F0122" w:rsidR="002F0122"/>
    <w:p w:rsidRDefault="002F0122" w:rsidP="002F0122" w:rsidR="002F0122"/>
    <w:p w:rsidRDefault="00191A88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845" w:rsidP="002F0122" w:rsidR="00B82845">
      <w:r>
        <w:separator/>
      </w:r>
    </w:p>
  </w:endnote>
  <w:endnote w:id="0" w:type="continuationSeparator">
    <w:p w:rsidRDefault="00B82845" w:rsidP="002F0122" w:rsidR="00B82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845" w:rsidP="002F0122" w:rsidR="00B82845">
      <w:r>
        <w:separator/>
      </w:r>
    </w:p>
  </w:footnote>
  <w:footnote w:id="0" w:type="continuationSeparator">
    <w:p w:rsidRDefault="00B82845" w:rsidP="002F0122" w:rsidR="00B82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C5E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91A88">
          <w:rPr>
            <w:noProof/>
          </w:rPr>
          <w:t>2</w:t>
        </w:r>
        <w:r>
          <w:fldChar w:fldCharType="end"/>
        </w:r>
      </w:sdtContent>
    </w:sdt>
    <w:r>
      <w:tab/>
      <w:t>11 St-3</w:t>
    </w:r>
    <w:r w:rsidR="002F0122">
      <w:t>38</w:t>
    </w:r>
    <w:r>
      <w:t>/2015-3</w:t>
    </w:r>
  </w:p>
  <w:p w:rsidRDefault="00191A88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C5E" w:rsidP="007B623F" w:rsidR="007B623F">
    <w:pPr>
      <w:pStyle w:val="Zaglavlje"/>
      <w:jc w:val="right"/>
    </w:pPr>
    <w:r>
      <w:t>11 St-3</w:t>
    </w:r>
    <w:r w:rsidR="002F0122">
      <w:t>38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2322"/>
    <w:rsid w:val="00191A88"/>
    <w:rsid w:val="002F0122"/>
    <w:rsid w:val="003A331E"/>
    <w:rsid w:val="00492719"/>
    <w:rsid w:val="004D4C5E"/>
    <w:rsid w:val="005D2322"/>
    <w:rsid w:val="009A6044"/>
    <w:rsid w:val="00B82845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12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1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01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1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012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01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12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1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A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A8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A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A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12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01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01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01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012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01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12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1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A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A8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A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A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ISTRIONIKA, PULA</izvorni_sadrzaj>
    <derivirana_varijabla naziv="DomainObject.Predmet.ProtustrankaFormated_1">  UDRUGA ZA PROMICANJE KULTURE ISTRIONIKA, PULA</derivirana_varijabla>
  </DomainObject.Predmet.ProtustrankaFormated>
  <DomainObject.Predmet.ProtustrankaFormatedOIB>
    <izvorni_sadrzaj>  UDRUGA ZA PROMICANJE KULTURE ISTRIONIKA, PULA, OIB 66204279871</izvorni_sadrzaj>
    <derivirana_varijabla naziv="DomainObject.Predmet.ProtustrankaFormatedOIB_1">  UDRUGA ZA PROMICANJE KULTURE ISTRIONIKA, PULA, OIB 66204279871</derivirana_varijabla>
  </DomainObject.Predmet.ProtustrankaFormatedOIB>
  <DomainObject.Predmet.ProtustrankaFormatedWithAdress>
    <izvorni_sadrzaj> UDRUGA ZA PROMICANJE KULTURE ISTRIONIKA, PULA, Monte paradiso 23, 52100 Pula</izvorni_sadrzaj>
    <derivirana_varijabla naziv="DomainObject.Predmet.ProtustrankaFormatedWithAdress_1"> UDRUGA ZA PROMICANJE KULTURE ISTRIONIKA, PULA, Monte paradiso 23, 52100 Pula</derivirana_varijabla>
  </DomainObject.Predmet.ProtustrankaFormatedWithAdress>
  <DomainObject.Predmet.ProtustrankaFormatedWithAdressOIB>
    <izvorni_sadrzaj> UDRUGA ZA PROMICANJE KULTURE ISTRIONIKA, PULA, OIB 66204279871, Monte paradiso 23, 52100 Pula</izvorni_sadrzaj>
    <derivirana_varijabla naziv="DomainObject.Predmet.ProtustrankaFormatedWithAdressOIB_1"> UDRUGA ZA PROMICANJE KULTURE ISTRIONIKA, PULA, OIB 66204279871, Monte paradiso 23, 52100 Pula</derivirana_varijabla>
  </DomainObject.Predmet.ProtustrankaFormatedWithAdressOIB>
  <DomainObject.Predmet.ProtustrankaWithAdress>
    <izvorni_sadrzaj>UDRUGA ZA PROMICANJE KULTURE ISTRIONIKA, PULA Monte paradiso 23, 52100 Pula</izvorni_sadrzaj>
    <derivirana_varijabla naziv="DomainObject.Predmet.ProtustrankaWithAdress_1">UDRUGA ZA PROMICANJE KULTURE ISTRIONIKA, PULA Monte paradiso 23, 52100 Pula</derivirana_varijabla>
  </DomainObject.Predmet.ProtustrankaWithAdress>
  <DomainObject.Predmet.ProtustrankaWithAdressOIB>
    <izvorni_sadrzaj>UDRUGA ZA PROMICANJE KULTURE ISTRIONIKA, PULA, OIB 66204279871, Monte paradiso 23, 52100 Pula</izvorni_sadrzaj>
    <derivirana_varijabla naziv="DomainObject.Predmet.ProtustrankaWithAdressOIB_1">UDRUGA ZA PROMICANJE KULTURE ISTRIONIKA, PULA, OIB 66204279871, Monte paradiso 23, 52100 Pula</derivirana_varijabla>
  </DomainObject.Predmet.ProtustrankaWithAdressOIB>
  <DomainObject.Predmet.ProtustrankaNazivFormated>
    <izvorni_sadrzaj>UDRUGA ZA PROMICANJE KULTURE ISTRIONIKA, PULA</izvorni_sadrzaj>
    <derivirana_varijabla naziv="DomainObject.Predmet.ProtustrankaNazivFormated_1">UDRUGA ZA PROMICANJE KULTURE ISTRIONIKA, PULA</derivirana_varijabla>
  </DomainObject.Predmet.ProtustrankaNazivFormated>
  <DomainObject.Predmet.ProtustrankaNazivFormatedOIB>
    <izvorni_sadrzaj>UDRUGA ZA PROMICANJE KULTURE ISTRIONIKA, PULA, OIB 66204279871</izvorni_sadrzaj>
    <derivirana_varijabla naziv="DomainObject.Predmet.ProtustrankaNazivFormatedOIB_1">UDRUGA ZA PROMICANJE KULTURE ISTRIONIKA, PULA, OIB 66204279871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335306.67</izvorni_sadrzaj>
    <derivirana_varijabla naziv="DomainObject.Predmet.TrenutnaVrijednost_1">335306.67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PROMICANJE KULTURE ISTRIONIKA, PULA</item>
    </izvorni_sadrzaj>
    <derivirana_varijabla naziv="DomainObject.Predmet.ProtuStrankaListFormated_1">
      <item>UDRUGA ZA PROMICANJE KULTURE ISTRIONIKA, PULA</item>
    </derivirana_varijabla>
  </DomainObject.Predmet.ProtuStrankaListFormated>
  <DomainObject.Predmet.ProtuStrankaListFormatedOIB>
    <izvorni_sadrzaj>
      <item>UDRUGA ZA PROMICANJE KULTURE ISTRIONIKA, PULA, OIB 66204279871</item>
    </izvorni_sadrzaj>
    <derivirana_varijabla naziv="DomainObject.Predmet.ProtuStrankaListFormatedOIB_1">
      <item>UDRUGA ZA PROMICANJE KULTURE ISTRIONIKA, PULA, OIB 66204279871</item>
    </derivirana_varijabla>
  </DomainObject.Predmet.ProtuStrankaListFormatedOIB>
  <DomainObject.Predmet.ProtuStrankaListFormatedWithAdress>
    <izvorni_sadrzaj>
      <item>UDRUGA ZA PROMICANJE KULTURE ISTRIONIKA, PULA, Monte paradiso 23, 52100 Pula</item>
    </izvorni_sadrzaj>
    <derivirana_varijabla naziv="DomainObject.Predmet.ProtuStrankaListFormatedWithAdress_1">
      <item>UDRUGA ZA PROMICANJE KULTURE ISTRIONIKA, PULA, Monte paradiso 23, 52100 Pula</item>
    </derivirana_varijabla>
  </DomainObject.Predmet.ProtuStrankaListFormatedWithAdress>
  <DomainObject.Predmet.ProtuStrankaListFormatedWithAdressOIB>
    <izvorni_sadrzaj>
      <item>UDRUGA ZA PROMICANJE KULTURE ISTRIONIKA, PULA, OIB 66204279871, Monte paradiso 23, 52100 Pula</item>
    </izvorni_sadrzaj>
    <derivirana_varijabla naziv="DomainObject.Predmet.ProtuStrankaListFormatedWithAdressOIB_1">
      <item>UDRUGA ZA PROMICANJE KULTURE ISTRIONIKA, PULA, OIB 66204279871, Monte paradiso 23, 52100 Pula</item>
    </derivirana_varijabla>
  </DomainObject.Predmet.ProtuStrankaListFormatedWithAdressOIB>
  <DomainObject.Predmet.ProtuStrankaListNazivFormated>
    <izvorni_sadrzaj>
      <item>UDRUGA ZA PROMICANJE KULTURE ISTRIONIKA, PULA</item>
    </izvorni_sadrzaj>
    <derivirana_varijabla naziv="DomainObject.Predmet.ProtuStrankaListNazivFormated_1">
      <item>UDRUGA ZA PROMICANJE KULTURE ISTRIONIKA, PULA</item>
    </derivirana_varijabla>
  </DomainObject.Predmet.ProtuStrankaListNazivFormated>
  <DomainObject.Predmet.ProtuStrankaListNazivFormatedOIB>
    <izvorni_sadrzaj>
      <item>UDRUGA ZA PROMICANJE KULTURE ISTRIONIKA, PULA, OIB 66204279871</item>
    </izvorni_sadrzaj>
    <derivirana_varijabla naziv="DomainObject.Predmet.ProtuStrankaListNazivFormatedOIB_1">
      <item>UDRUGA ZA PROMICANJE KULTURE ISTRIONIKA, PULA, OIB 66204279871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PROMICANJE KULTURE ISTRIONIKA, PULA</izvorni_sadrzaj>
    <derivirana_varijabla naziv="DomainObject.Predmet.ProtustrankaIDrugi_1">UDRUGA ZA PROMICANJE KULTURE ISTRIONIKA,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PROMICANJE KULTURE ISTRIONIKA, PULA, OIB 66204279871, Monte paradiso 23, 52100 Pula</izvorni_sadrzaj>
    <derivirana_varijabla naziv="DomainObject.Predmet.ProtustrankaIDrugiAdressOIB_1">UDRUGA ZA PROMICANJE KULTURE ISTRIONIKA, PULA, OIB 66204279871,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PROMICANJE KULTURE ISTRIONIKA, PULA</item>
    </izvorni_sadrzaj>
    <derivirana_varijabla naziv="DomainObject.Predmet.SudioniciListNaziv_1">
      <item>FINANCIJSKA AGENCIJA, RC RIJEKA, PODRUŽNICA PULA, PULA</item>
      <item>UDRUGA ZA PROMICANJE KULTURE ISTRIONIKA,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PROMICANJE KULTURE ISTRIONIKA, PULA, OIB 66204279871, Monte paradiso 23,52100 Pula</item>
    </izvorni_sadrzaj>
    <derivirana_varijabla naziv="DomainObject.Predmet.SudioniciListAdressOIB_1">
      <item>FINANCIJSKA AGENCIJA, RC RIJEKA, PODRUŽNICA PULA, PULA, OIB 85821130368, Giardini 5,52100 Pula</item>
      <item>UDRUGA ZA PROMICANJE KULTURE ISTRIONIKA, PULA, OIB 66204279871,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66204279871</item>
    </izvorni_sadrzaj>
    <derivirana_varijabla naziv="DomainObject.Predmet.SudioniciListNazivOIB_1">
      <item>, OIB 85821130368</item>
      <item>, OIB 66204279871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1930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2015-11-24T09:27:00Z</dcterms:created>
  <dc:creator>Mihaela Kaligari</dc:creator>
  <dc:description/>
  <cp:keywords/>
  <cp:lastModifiedBy>Mihaela Kaligari</cp:lastModifiedBy>
  <cp:lastPrinted>2015-12-07T13:09:00Z</cp:lastPrinted>
  <dcterms:modified xmlns:xsi="http://www.w3.org/2001/XMLSchema-instance" xsi:type="dcterms:W3CDTF">2015-12-07T13:09:00Z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