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6849" w14:paraId="2b36849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</w:t>
      </w:r>
      <w:r w:rsidR="0074133E">
        <w:t xml:space="preserve">  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74133E" w:rsidP="00C701B8" w:rsidR="00C701B8" w:rsidRPr="00063D7A">
      <w:r>
        <w:t xml:space="preserve"> 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74133E" w:rsidP="00C701B8" w:rsidR="00C701B8" w:rsidRPr="00063D7A">
      <w:r>
        <w:t xml:space="preserve"> 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PATIENTIA d.o.o. Rovinj, Istarska 19, OIB 41099713533, </w:t>
      </w:r>
      <w:r w:rsidR="00786017">
        <w:t xml:space="preserve"> 02</w:t>
      </w:r>
      <w:r w:rsidR="00786017" w:rsidRPr="00786017">
        <w:t xml:space="preserve">. </w:t>
      </w:r>
      <w:r w:rsidR="00786017">
        <w:t>veljače</w:t>
      </w:r>
      <w:r w:rsidR="00786017" w:rsidRPr="00786017">
        <w:t xml:space="preserve"> 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786017" w:rsidRPr="00786017">
        <w:t xml:space="preserve">GP </w:t>
      </w:r>
      <w:r w:rsidR="006F7785" w:rsidRPr="006F7785">
        <w:t>PATIENTIA d.o.o. Rovinj, Istarska 19, OIB 41099713533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786017">
        <w:t>1</w:t>
      </w:r>
      <w:r w:rsidR="006F7785">
        <w:t>1</w:t>
      </w:r>
      <w:r w:rsidR="00786017">
        <w:t>0</w:t>
      </w:r>
      <w:r w:rsidR="006F7785">
        <w:t>3</w:t>
      </w:r>
      <w:r w:rsidR="002C5228" w:rsidRPr="00063D7A">
        <w:t>-</w:t>
      </w:r>
      <w:r w:rsidR="00B104D0" w:rsidRPr="00063D7A">
        <w:t>16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St-1</w:t>
      </w:r>
      <w:r w:rsidR="006F7785">
        <w:t>103</w:t>
      </w:r>
      <w:r w:rsidR="007F2AFD" w:rsidRPr="007F2AFD">
        <w:t>/16-</w:t>
      </w:r>
      <w:r w:rsidR="00616633">
        <w:t>4</w:t>
      </w:r>
      <w:r w:rsidRPr="00063D7A">
        <w:t xml:space="preserve"> od </w:t>
      </w:r>
      <w:r w:rsidR="006F7785" w:rsidRPr="006F7785">
        <w:t>02. prosinca 2016.</w:t>
      </w:r>
      <w:r w:rsidR="00786017">
        <w:t xml:space="preserve"> </w:t>
      </w:r>
      <w:r w:rsidR="00615064" w:rsidRPr="00063D7A">
        <w:t>odlučeno je:</w:t>
      </w:r>
    </w:p>
    <w:p w:rsidRDefault="00786017" w:rsidP="006F7785" w:rsidR="006F7785">
      <w:pPr>
        <w:ind w:right="-2"/>
        <w:jc w:val="both"/>
      </w:pPr>
      <w:r>
        <w:tab/>
      </w:r>
      <w:r w:rsidR="00615064" w:rsidRPr="00063D7A">
        <w:t>„</w:t>
      </w:r>
      <w:r w:rsidR="006F7785">
        <w:t>I.</w:t>
      </w:r>
      <w:r w:rsidR="006F7785">
        <w:tab/>
        <w:t xml:space="preserve">Temeljem čl. 115. st. 1. Stečajnog zakona (Narodne novine broj 71/15, dalje: SZ) pokreće se prethodni postupak radi utvrđivanja pretpostavki za otvaranje stečajnog postupka nad dužnikom društvom PATIENTIA d.o.o. Rovinj, Istarska 19, OIB 41099713533, te se određuje ročište radi očitovanja o prijedlogu za otvaranje stečajnoga postupka (čl. 123. SZ-a) i radi rasprave o pretpostavkama za otvaranje stečajnoga postupka (čl. 128. st. 1. SZ-a) za dan </w:t>
      </w:r>
    </w:p>
    <w:p w:rsidRDefault="006F7785" w:rsidP="006F7785" w:rsidR="006F7785">
      <w:pPr>
        <w:ind w:right="-2"/>
        <w:jc w:val="both"/>
      </w:pPr>
      <w:r>
        <w:tab/>
        <w:t>02. veljače 2017. u 13:30 sati, u Trgovačkom sudu u Pazinu, Dršćevka 1, sudnica 1,</w:t>
      </w:r>
    </w:p>
    <w:p w:rsidRDefault="006F7785" w:rsidP="006F7785" w:rsidR="006F7785">
      <w:pPr>
        <w:ind w:right="-2"/>
        <w:jc w:val="both"/>
      </w:pPr>
      <w:r>
        <w:t>na koje se pozivaju:</w:t>
      </w:r>
    </w:p>
    <w:p w:rsidRDefault="006F7785" w:rsidP="006F7785" w:rsidR="006F7785">
      <w:pPr>
        <w:ind w:right="-2"/>
        <w:jc w:val="both"/>
      </w:pPr>
      <w:r>
        <w:tab/>
      </w:r>
      <w:r>
        <w:tab/>
        <w:t>-  predlagatelj,</w:t>
      </w:r>
    </w:p>
    <w:p w:rsidRDefault="006F7785" w:rsidP="006F7785" w:rsidR="006F7785">
      <w:pPr>
        <w:ind w:right="-2"/>
        <w:jc w:val="both"/>
      </w:pPr>
      <w:r>
        <w:tab/>
      </w:r>
      <w:r>
        <w:tab/>
        <w:t xml:space="preserve">-  dužnik, </w:t>
      </w:r>
    </w:p>
    <w:p w:rsidRDefault="006F7785" w:rsidP="006F7785" w:rsidR="006F7785">
      <w:pPr>
        <w:ind w:right="-2"/>
        <w:jc w:val="both"/>
      </w:pPr>
      <w:r>
        <w:tab/>
      </w:r>
      <w:r>
        <w:tab/>
        <w:t>- zakonski zastupnik dužnika Sebastian Bertetić iz Rovinja, Istarska 19.</w:t>
      </w:r>
    </w:p>
    <w:p w:rsidRDefault="006F7785" w:rsidP="006F7785" w:rsidR="006F7785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6F7785" w:rsidP="006F7785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6F7785">
        <w:t>2</w:t>
      </w:r>
      <w:r w:rsidR="00F64C95">
        <w:t xml:space="preserve">. </w:t>
      </w:r>
      <w:r w:rsidR="006F7785">
        <w:t>prosinca</w:t>
      </w:r>
      <w:r w:rsidR="00616633">
        <w:t xml:space="preserve"> </w:t>
      </w:r>
      <w:r w:rsidR="002836F4" w:rsidRPr="00063D7A">
        <w:t xml:space="preserve">2016.,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6F7785">
        <w:t>2</w:t>
      </w:r>
      <w:r w:rsidR="00F64C95" w:rsidRPr="00042A52">
        <w:t xml:space="preserve">. </w:t>
      </w:r>
      <w:r w:rsidR="00786017">
        <w:t>veljače</w:t>
      </w:r>
      <w:r w:rsidR="00F64C95">
        <w:t xml:space="preserve"> 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786017">
        <w:t>2</w:t>
      </w:r>
      <w:r w:rsidR="00FE408C" w:rsidRPr="00063D7A">
        <w:t xml:space="preserve">. </w:t>
      </w:r>
      <w:r w:rsidR="00786017">
        <w:t>veljače</w:t>
      </w:r>
      <w:r w:rsidR="00616633">
        <w:t xml:space="preserve">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6B4500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786017">
        <w:t>2</w:t>
      </w:r>
      <w:r w:rsidR="00BA018B" w:rsidRPr="00063D7A">
        <w:t xml:space="preserve">. </w:t>
      </w:r>
      <w:r w:rsidR="00786017">
        <w:t>veljače</w:t>
      </w:r>
      <w:r w:rsidR="00616633">
        <w:t xml:space="preserve">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721" w:rsidR="000A5721">
      <w:r>
        <w:separator/>
      </w:r>
    </w:p>
  </w:endnote>
  <w:endnote w:id="0" w:type="continuationSeparator">
    <w:p w:rsidRDefault="000A5721" w:rsidR="000A5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721" w:rsidR="000A5721">
      <w:r>
        <w:separator/>
      </w:r>
    </w:p>
  </w:footnote>
  <w:footnote w:id="0" w:type="continuationSeparator">
    <w:p w:rsidRDefault="000A5721" w:rsidR="000A5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50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St-1103/16-7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86017">
      <w:rPr>
        <w:sz w:val="23"/>
        <w:szCs w:val="23"/>
      </w:rPr>
      <w:t>1</w:t>
    </w:r>
    <w:r w:rsidR="006F7785">
      <w:rPr>
        <w:sz w:val="23"/>
        <w:szCs w:val="23"/>
      </w:rPr>
      <w:t>1</w:t>
    </w:r>
    <w:r w:rsidR="00786017">
      <w:rPr>
        <w:sz w:val="23"/>
        <w:szCs w:val="23"/>
      </w:rPr>
      <w:t>0</w:t>
    </w:r>
    <w:r w:rsidR="006F7785">
      <w:rPr>
        <w:sz w:val="23"/>
        <w:szCs w:val="23"/>
      </w:rPr>
      <w:t>3</w:t>
    </w:r>
    <w:r w:rsidR="00AC4D95" w:rsidRPr="00AC4D95">
      <w:rPr>
        <w:sz w:val="23"/>
        <w:szCs w:val="23"/>
      </w:rPr>
      <w:t>/16-</w:t>
    </w:r>
    <w:r w:rsidR="006F7785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721"/>
    <w:rsid w:val="000A59F7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B450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133E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2DBD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4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B4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PATIENTIA d.o.o. ROVINJ</izvorni_sadrzaj>
    <derivirana_varijabla naziv="DomainObject.Predmet.ProtustrankaFormated_1">  PATIENTIA d.o.o. ROVINJ</derivirana_varijabla>
  </DomainObject.Predmet.ProtustrankaFormated>
  <DomainObject.Predmet.ProtustrankaFormatedOIB>
    <izvorni_sadrzaj>  PATIENTIA d.o.o. ROVINJ, OIB 41099713533</izvorni_sadrzaj>
    <derivirana_varijabla naziv="DomainObject.Predmet.ProtustrankaFormatedOIB_1">  PATIENTIA d.o.o. ROVINJ, OIB 41099713533</derivirana_varijabla>
  </DomainObject.Predmet.ProtustrankaFormatedOIB>
  <DomainObject.Predmet.ProtustrankaFormatedWithAdress>
    <izvorni_sadrzaj> PATIENTIA d.o.o. ROVINJ, Istarska 19, 52210 Rovinj</izvorni_sadrzaj>
    <derivirana_varijabla naziv="DomainObject.Predmet.ProtustrankaFormatedWithAdress_1"> PATIENTIA d.o.o. ROVINJ, Istarska 19, 52210 Rovinj</derivirana_varijabla>
  </DomainObject.Predmet.ProtustrankaFormatedWithAdress>
  <DomainObject.Predmet.ProtustrankaFormatedWithAdressOIB>
    <izvorni_sadrzaj> PATIENTIA d.o.o. ROVINJ, OIB 41099713533, Istarska 19, 52210 Rovinj</izvorni_sadrzaj>
    <derivirana_varijabla naziv="DomainObject.Predmet.ProtustrankaFormatedWithAdressOIB_1"> PATIENTIA d.o.o. ROVINJ, OIB 41099713533, Istarska 19, 52210 Rovinj</derivirana_varijabla>
  </DomainObject.Predmet.ProtustrankaFormatedWithAdressOIB>
  <DomainObject.Predmet.ProtustrankaWithAdress>
    <izvorni_sadrzaj>PATIENTIA d.o.o. ROVINJ Istarska 19, 52210 Rovinj</izvorni_sadrzaj>
    <derivirana_varijabla naziv="DomainObject.Predmet.ProtustrankaWithAdress_1">PATIENTIA d.o.o. ROVINJ Istarska 19, 52210 Rovinj</derivirana_varijabla>
  </DomainObject.Predmet.ProtustrankaWithAdress>
  <DomainObject.Predmet.ProtustrankaWithAdressOIB>
    <izvorni_sadrzaj>PATIENTIA d.o.o. ROVINJ, OIB 41099713533, Istarska 19, 52210 Rovinj</izvorni_sadrzaj>
    <derivirana_varijabla naziv="DomainObject.Predmet.ProtustrankaWithAdressOIB_1">PATIENTIA d.o.o. ROVINJ, OIB 41099713533, Istarska 19, 52210 Rovinj</derivirana_varijabla>
  </DomainObject.Predmet.ProtustrankaWithAdressOIB>
  <DomainObject.Predmet.ProtustrankaNazivFormated>
    <izvorni_sadrzaj>PATIENTIA d.o.o. ROVINJ</izvorni_sadrzaj>
    <derivirana_varijabla naziv="DomainObject.Predmet.ProtustrankaNazivFormated_1">PATIENTIA d.o.o. ROVINJ</derivirana_varijabla>
  </DomainObject.Predmet.ProtustrankaNazivFormated>
  <DomainObject.Predmet.ProtustrankaNazivFormatedOIB>
    <izvorni_sadrzaj>PATIENTIA d.o.o. ROVINJ, OIB 41099713533</izvorni_sadrzaj>
    <derivirana_varijabla naziv="DomainObject.Predmet.ProtustrankaNazivFormatedOIB_1">PATIENTIA d.o.o. ROVINJ, OIB 41099713533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44724.91</izvorni_sadrzaj>
    <derivirana_varijabla naziv="DomainObject.Predmet.TrenutnaVrijednost_1">44724.91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PATIENTIA d.o.o. ROVINJ</item>
    </izvorni_sadrzaj>
    <derivirana_varijabla naziv="DomainObject.Predmet.ProtuStrankaListFormated_1">
      <item>PATIENTIA d.o.o. ROVINJ</item>
    </derivirana_varijabla>
  </DomainObject.Predmet.ProtuStrankaListFormated>
  <DomainObject.Predmet.ProtuStrankaListFormatedOIB>
    <izvorni_sadrzaj>
      <item>PATIENTIA d.o.o. ROVINJ, OIB 41099713533</item>
    </izvorni_sadrzaj>
    <derivirana_varijabla naziv="DomainObject.Predmet.ProtuStrankaListFormatedOIB_1">
      <item>PATIENTIA d.o.o. ROVINJ, OIB 41099713533</item>
    </derivirana_varijabla>
  </DomainObject.Predmet.ProtuStrankaListFormatedOIB>
  <DomainObject.Predmet.ProtuStrankaListFormatedWithAdress>
    <izvorni_sadrzaj>
      <item>PATIENTIA d.o.o. ROVINJ, Istarska 19, 52210 Rovinj</item>
    </izvorni_sadrzaj>
    <derivirana_varijabla naziv="DomainObject.Predmet.ProtuStrankaListFormatedWithAdress_1">
      <item>PATIENTIA d.o.o. ROVINJ, Istarska 19, 52210 Rovinj</item>
    </derivirana_varijabla>
  </DomainObject.Predmet.ProtuStrankaListFormatedWithAdress>
  <DomainObject.Predmet.ProtuStrankaListFormatedWithAdressOIB>
    <izvorni_sadrzaj>
      <item>PATIENTIA d.o.o. ROVINJ, OIB 41099713533, Istarska 19, 52210 Rovinj</item>
    </izvorni_sadrzaj>
    <derivirana_varijabla naziv="DomainObject.Predmet.ProtuStrankaListFormatedWithAdressOIB_1">
      <item>PATIENTIA d.o.o. ROVINJ, OIB 41099713533, Istarska 19, 52210 Rovinj</item>
    </derivirana_varijabla>
  </DomainObject.Predmet.ProtuStrankaListFormatedWithAdressOIB>
  <DomainObject.Predmet.ProtuStrankaListNazivFormated>
    <izvorni_sadrzaj>
      <item>PATIENTIA d.o.o. ROVINJ</item>
    </izvorni_sadrzaj>
    <derivirana_varijabla naziv="DomainObject.Predmet.ProtuStrankaListNazivFormated_1">
      <item>PATIENTIA d.o.o. ROVINJ</item>
    </derivirana_varijabla>
  </DomainObject.Predmet.ProtuStrankaListNazivFormated>
  <DomainObject.Predmet.ProtuStrankaListNazivFormatedOIB>
    <izvorni_sadrzaj>
      <item>PATIENTIA d.o.o. ROVINJ, OIB 41099713533</item>
    </izvorni_sadrzaj>
    <derivirana_varijabla naziv="DomainObject.Predmet.ProtuStrankaListNazivFormatedOIB_1">
      <item>PATIENTIA d.o.o. ROVINJ, OIB 41099713533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PATIENTIA d.o.o. ROVINJ</izvorni_sadrzaj>
    <derivirana_varijabla naziv="DomainObject.Predmet.ProtustrankaIDrugi_1">PATIENTIA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PATIENTIA d.o.o. ROVINJ, OIB 41099713533, Istarska 19, 52210 Rovinj</izvorni_sadrzaj>
    <derivirana_varijabla naziv="DomainObject.Predmet.ProtustrankaIDrugiAdressOIB_1">PATIENTIA d.o.o. ROVINJ, OIB 41099713533, Istarska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PATIENTIA d.o.o. ROVINJ</item>
    </izvorni_sadrzaj>
    <derivirana_varijabla naziv="DomainObject.Predmet.SudioniciListNaziv_1">
      <item>FINANCIJSKA AGENCIJA, RC RIJEKA, PODRUŽNICA PULA, PULA</item>
      <item>PATIENTIA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PATIENTIA d.o.o. ROVINJ, OIB 41099713533, Istarska 19,52210 Rovinj</item>
    </izvorni_sadrzaj>
    <derivirana_varijabla naziv="DomainObject.Predmet.SudioniciListAdressOIB_1">
      <item>FINANCIJSKA AGENCIJA, RC RIJEKA, PODRUŽNICA PULA, PULA, OIB 85821130368, Giardini 5,52100 Pula</item>
      <item>PATIENTIA d.o.o. ROVINJ, OIB 41099713533, Istarska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41099713533</item>
    </izvorni_sadrzaj>
    <derivirana_varijabla naziv="DomainObject.Predmet.SudioniciListNazivOIB_1">
      <item>, OIB 85821130368</item>
      <item>, OIB 41099713533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7D21D-DBC6-4050-8F89-840136180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3206</properties:Characters>
  <properties:Lines>89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2017-02-02T13:10:00Z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2017-02-02T13:11:00Z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