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1fe8" w14:paraId="7a21fe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7823EE">
        <w:rPr>
          <w:rFonts w:hAnsi="Times New Roman" w:ascii="Times New Roman"/>
          <w:szCs w:val="24"/>
          <w:lang w:val="hr-HR"/>
        </w:rPr>
        <w:t>2972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E4B67" w:rsidP="00EE4B67" w:rsidR="00D17329" w:rsidRPr="004453B3">
      <w:pPr>
        <w:tabs>
          <w:tab w:pos="4535" w:val="center"/>
          <w:tab w:pos="8023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17329" w:rsidRPr="004453B3">
        <w:rPr>
          <w:rFonts w:hAnsi="Times New Roman" w:ascii="Times New Roman"/>
          <w:szCs w:val="24"/>
          <w:lang w:val="hr-HR"/>
        </w:rPr>
        <w:t>R J E Š E NJ E</w:t>
      </w:r>
      <w:r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823EE">
        <w:rPr>
          <w:rFonts w:hAnsi="Times New Roman" w:ascii="Times New Roman"/>
          <w:szCs w:val="24"/>
        </w:rPr>
        <w:t>SLASTIČARSTVO JELENA j.d.o.o., OIB 79040384531, Poljanica Bistranska</w:t>
      </w:r>
      <w:r w:rsidR="00F820A8">
        <w:rPr>
          <w:rFonts w:hAnsi="Times New Roman" w:ascii="Times New Roman"/>
          <w:szCs w:val="24"/>
        </w:rPr>
        <w:t>, Pešćenka 17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6A0E75">
        <w:rPr>
          <w:rFonts w:hAnsi="Times New Roman" w:ascii="Times New Roman"/>
          <w:szCs w:val="24"/>
          <w:lang w:val="hr-HR"/>
        </w:rPr>
        <w:t>23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F820A8">
        <w:rPr>
          <w:rFonts w:hAnsi="Times New Roman" w:ascii="Times New Roman"/>
          <w:szCs w:val="24"/>
        </w:rPr>
        <w:t>SLASTIČARSTVO JELENA j.d.o.o., OIB 79040384531, Poljanica Bistranska, Pešćenka 17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6A0E75">
        <w:rPr>
          <w:rFonts w:hAnsi="Times New Roman" w:ascii="Times New Roman"/>
          <w:szCs w:val="24"/>
        </w:rPr>
        <w:t>23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6A0E75">
        <w:rPr>
          <w:rFonts w:hAnsi="Times New Roman" w:ascii="Times New Roman"/>
          <w:szCs w:val="24"/>
        </w:rPr>
        <w:t>14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F820A8">
        <w:rPr>
          <w:rFonts w:hAnsi="Times New Roman" w:ascii="Times New Roman"/>
          <w:szCs w:val="24"/>
        </w:rPr>
        <w:t>Goran Devrnja, OIB 89312368506, Zagreb, Božidara Adžije 22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F820A8">
        <w:rPr>
          <w:rFonts w:hAnsi="Times New Roman" w:ascii="Times New Roman"/>
          <w:szCs w:val="24"/>
        </w:rPr>
        <w:t>SLASTIČARSTVO JELENA j.d.o.o., OIB 79040384531, Poljanica Bistranska, Pešćenka 17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14.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6A0E75">
        <w:rPr>
          <w:rFonts w:hAnsi="Times New Roman" w:ascii="Times New Roman"/>
          <w:szCs w:val="24"/>
          <w:lang w:val="hr-HR"/>
        </w:rPr>
        <w:t>23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CC06AC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DNa: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4.) ŽDO Zagreb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7.) Porezna uprava</w:t>
      </w:r>
    </w:p>
    <w:p w:rsidRDefault="001A4974" w:rsidP="001A4974" w:rsidR="001A4974" w:rsidRPr="001A4974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8.) Stečajnom upravitelju</w:t>
      </w:r>
    </w:p>
    <w:p w:rsidRDefault="001A4974" w:rsidP="001A4974" w:rsidR="00CC06AC">
      <w:pPr>
        <w:rPr>
          <w:rFonts w:hAnsi="Times New Roman" w:ascii="Times New Roman"/>
          <w:szCs w:val="24"/>
          <w:lang w:val="hr-HR"/>
        </w:rPr>
      </w:pPr>
      <w:r w:rsidRPr="001A4974">
        <w:rPr>
          <w:rFonts w:hAnsi="Times New Roman" w:ascii="Times New Roman"/>
          <w:szCs w:val="24"/>
          <w:lang w:val="hr-HR"/>
        </w:rPr>
        <w:t>9.) Banke dužnika</w:t>
      </w:r>
    </w:p>
    <w:p w:rsidRDefault="001A4974" w:rsidP="001A4974" w:rsidR="001A4974" w:rsidRPr="00AD0C86">
      <w:pPr>
        <w:rPr>
          <w:rFonts w:hAnsi="Times New Roman" w:ascii="Times New Roman"/>
          <w:szCs w:val="24"/>
          <w:lang w:val="hr-HR"/>
        </w:rPr>
      </w:pPr>
    </w:p>
    <w:p w:rsidRDefault="00EE4B67" w:rsidP="00CC06AC" w:rsidR="00CC06AC" w:rsidRPr="00CC06AC">
      <w:pPr>
        <w:ind w:left="424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="00CC06AC" w:rsidRPr="00CC06AC">
        <w:rPr>
          <w:rFonts w:hAnsi="Times New Roman" w:ascii="Times New Roman"/>
          <w:szCs w:val="24"/>
        </w:rPr>
        <w:t>Za točnost otpravka, ovlašteni službenik</w:t>
      </w:r>
    </w:p>
    <w:p w:rsidRDefault="00CC06AC" w:rsidP="00CC06AC" w:rsidR="00EE4B67" w:rsidRPr="004453B3">
      <w:pPr>
        <w:ind w:left="4248"/>
        <w:rPr>
          <w:rFonts w:hAnsi="Times New Roman" w:ascii="Times New Roman"/>
          <w:szCs w:val="24"/>
        </w:rPr>
      </w:pPr>
      <w:r w:rsidRPr="00CC06AC">
        <w:rPr>
          <w:rFonts w:hAnsi="Times New Roman" w:ascii="Times New Roman"/>
          <w:szCs w:val="24"/>
        </w:rPr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 w:rsidRPr="00CC06AC">
        <w:rPr>
          <w:rFonts w:hAnsi="Times New Roman" w:ascii="Times New Roman"/>
          <w:szCs w:val="24"/>
        </w:rPr>
        <w:t>Danijela Jovanovska</w:t>
      </w:r>
    </w:p>
    <w:sectPr w:rsidSect="00EE4B67" w:rsidR="00EE4B67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BA0" w:rsidR="00280A5F">
    <w:pPr>
      <w:pStyle w:val="Podnoje"/>
      <w:jc w:val="right"/>
    </w:pPr>
  </w:p>
  <w:p w:rsidRDefault="003A5BA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A5BA0" w:rsidRPr="003A5BA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7823EE">
      <w:rPr>
        <w:rFonts w:hAnsi="Times New Roman" w:ascii="Times New Roman"/>
      </w:rPr>
      <w:t>2972</w:t>
    </w:r>
    <w:r w:rsidR="007B2C75">
      <w:rPr>
        <w:rFonts w:hAnsi="Times New Roman" w:ascii="Times New Roman"/>
      </w:rPr>
      <w:t>/18</w:t>
    </w:r>
  </w:p>
  <w:p w:rsidRDefault="003A5BA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1A4974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A5BA0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F359A"/>
    <w:rsid w:val="006156D0"/>
    <w:rsid w:val="00633396"/>
    <w:rsid w:val="0064498B"/>
    <w:rsid w:val="006543F3"/>
    <w:rsid w:val="0065500F"/>
    <w:rsid w:val="006A0E75"/>
    <w:rsid w:val="006A4013"/>
    <w:rsid w:val="006A68F9"/>
    <w:rsid w:val="006D1A56"/>
    <w:rsid w:val="00701B58"/>
    <w:rsid w:val="00704F70"/>
    <w:rsid w:val="00726015"/>
    <w:rsid w:val="007823EE"/>
    <w:rsid w:val="00795065"/>
    <w:rsid w:val="007A38B0"/>
    <w:rsid w:val="007B2C75"/>
    <w:rsid w:val="007D6D1C"/>
    <w:rsid w:val="007F24AA"/>
    <w:rsid w:val="00841BD2"/>
    <w:rsid w:val="00854436"/>
    <w:rsid w:val="008679BD"/>
    <w:rsid w:val="00894391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D0C86"/>
    <w:rsid w:val="00AF31FC"/>
    <w:rsid w:val="00B00AAF"/>
    <w:rsid w:val="00B24EC3"/>
    <w:rsid w:val="00BA5AB1"/>
    <w:rsid w:val="00BC1743"/>
    <w:rsid w:val="00BC344B"/>
    <w:rsid w:val="00BE3FE6"/>
    <w:rsid w:val="00BF4B3E"/>
    <w:rsid w:val="00BF5CC2"/>
    <w:rsid w:val="00C12511"/>
    <w:rsid w:val="00C4291D"/>
    <w:rsid w:val="00C445F4"/>
    <w:rsid w:val="00C94D0E"/>
    <w:rsid w:val="00CA4729"/>
    <w:rsid w:val="00CB0208"/>
    <w:rsid w:val="00CC06AC"/>
    <w:rsid w:val="00CC2990"/>
    <w:rsid w:val="00CD00D3"/>
    <w:rsid w:val="00D0209D"/>
    <w:rsid w:val="00D1711B"/>
    <w:rsid w:val="00D17329"/>
    <w:rsid w:val="00D660C0"/>
    <w:rsid w:val="00DD72D4"/>
    <w:rsid w:val="00DF36F7"/>
    <w:rsid w:val="00E17BC5"/>
    <w:rsid w:val="00E31A5A"/>
    <w:rsid w:val="00E44351"/>
    <w:rsid w:val="00EB2BFF"/>
    <w:rsid w:val="00EB6112"/>
    <w:rsid w:val="00EB702A"/>
    <w:rsid w:val="00ED1B8C"/>
    <w:rsid w:val="00EE4B67"/>
    <w:rsid w:val="00EF1841"/>
    <w:rsid w:val="00F771A8"/>
    <w:rsid w:val="00F820A8"/>
    <w:rsid w:val="00FC58BF"/>
    <w:rsid w:val="00FD2941"/>
    <w:rsid w:val="00FE11AE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B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B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St-2972/2018</izvorni_sadrzaj>
    <derivirana_varijabla naziv="DomainObject.Predmet.OznakaBroj_1">St-2972/2018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SLASTIČARSTVO JELENA j.d.o.o. za usluge</izvorni_sadrzaj>
    <derivirana_varijabla naziv="DomainObject.Predmet.ProtustrankaFormated_1">  SLASTIČARSTVO JELENA j.d.o.o. za usluge</derivirana_varijabla>
  </DomainObject.Predmet.ProtustrankaFormated>
  <DomainObject.Predmet.ProtustrankaFormatedOIB>
    <izvorni_sadrzaj>  SLASTIČARSTVO JELENA j.d.o.o. za usluge, OIB 79040384531</izvorni_sadrzaj>
    <derivirana_varijabla naziv="DomainObject.Predmet.ProtustrankaFormatedOIB_1">  SLASTIČARSTVO JELENA j.d.o.o. za usluge, OIB 79040384531</derivirana_varijabla>
  </DomainObject.Predmet.ProtustrankaFormatedOIB>
  <DomainObject.Predmet.ProtustrankaFormatedWithAdress>
    <izvorni_sadrzaj> SLASTIČARSTVO JELENA j.d.o.o. za usluge, Pešćenka 17, 10298 Poljanica Bistranska</izvorni_sadrzaj>
    <derivirana_varijabla naziv="DomainObject.Predmet.ProtustrankaFormatedWithAdress_1"> SLASTIČARSTVO JELENA j.d.o.o. za usluge, Pešćenka 17, 10298 Poljanica Bistranska</derivirana_varijabla>
  </DomainObject.Predmet.ProtustrankaFormatedWithAdress>
  <DomainObject.Predmet.ProtustrankaFormatedWithAdressOIB>
    <izvorni_sadrzaj> SLASTIČARSTVO JELENA j.d.o.o. za usluge, OIB 79040384531, Pešćenka 17, 10298 Poljanica Bistranska</izvorni_sadrzaj>
    <derivirana_varijabla naziv="DomainObject.Predmet.ProtustrankaFormatedWithAdressOIB_1"> SLASTIČARSTVO JELENA j.d.o.o. za usluge, OIB 79040384531, Pešćenka 17, 10298 Poljanica Bistranska</derivirana_varijabla>
  </DomainObject.Predmet.ProtustrankaFormatedWithAdressOIB>
  <DomainObject.Predmet.ProtustrankaWithAdress>
    <izvorni_sadrzaj>SLASTIČARSTVO JELENA j.d.o.o. za usluge Pešćenka 17, 10298 Poljanica Bistranska</izvorni_sadrzaj>
    <derivirana_varijabla naziv="DomainObject.Predmet.ProtustrankaWithAdress_1">SLASTIČARSTVO JELENA j.d.o.o. za usluge Pešćenka 17, 10298 Poljanica Bistranska</derivirana_varijabla>
  </DomainObject.Predmet.ProtustrankaWithAdress>
  <DomainObject.Predmet.ProtustrankaWithAdressOIB>
    <izvorni_sadrzaj>SLASTIČARSTVO JELENA j.d.o.o. za usluge, OIB 79040384531, Pešćenka 17, 10298 Poljanica Bistranska</izvorni_sadrzaj>
    <derivirana_varijabla naziv="DomainObject.Predmet.ProtustrankaWithAdressOIB_1">SLASTIČARSTVO JELENA j.d.o.o. za usluge, OIB 79040384531, Pešćenka 17, 10298 Poljanica Bistranska</derivirana_varijabla>
  </DomainObject.Predmet.ProtustrankaWithAdressOIB>
  <DomainObject.Predmet.ProtustrankaNazivFormated>
    <izvorni_sadrzaj>SLASTIČARSTVO JELENA j.d.o.o. za usluge</izvorni_sadrzaj>
    <derivirana_varijabla naziv="DomainObject.Predmet.ProtustrankaNazivFormated_1">SLASTIČARSTVO JELENA j.d.o.o. za usluge</derivirana_varijabla>
  </DomainObject.Predmet.ProtustrankaNazivFormated>
  <DomainObject.Predmet.ProtustrankaNazivFormatedOIB>
    <izvorni_sadrzaj>SLASTIČARSTVO JELENA j.d.o.o. za usluge, OIB 79040384531</izvorni_sadrzaj>
    <derivirana_varijabla naziv="DomainObject.Predmet.ProtustrankaNazivFormatedOIB_1">SLASTIČARSTVO JELENA j.d.o.o. za usluge, OIB 79040384531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SLASTIČARSTVO JELENA j.d.o.o. za usluge</item>
    </izvorni_sadrzaj>
    <derivirana_varijabla naziv="DomainObject.Predmet.ProtuStrankaListFormated_1">
      <item>SLASTIČARSTVO JELENA j.d.o.o. za usluge</item>
    </derivirana_varijabla>
  </DomainObject.Predmet.ProtuStrankaListFormated>
  <DomainObject.Predmet.ProtuStrankaListFormatedOIB>
    <izvorni_sadrzaj>
      <item>SLASTIČARSTVO JELENA j.d.o.o. za usluge, OIB 79040384531</item>
    </izvorni_sadrzaj>
    <derivirana_varijabla naziv="DomainObject.Predmet.ProtuStrankaListFormatedOIB_1">
      <item>SLASTIČARSTVO JELENA j.d.o.o. za usluge, OIB 79040384531</item>
    </derivirana_varijabla>
  </DomainObject.Predmet.ProtuStrankaListFormatedOIB>
  <DomainObject.Predmet.ProtuStrankaListFormatedWithAdress>
    <izvorni_sadrzaj>
      <item>SLASTIČARSTVO JELENA j.d.o.o. za usluge, Pešćenka 17, 10298 Poljanica Bistranska</item>
    </izvorni_sadrzaj>
    <derivirana_varijabla naziv="DomainObject.Predmet.ProtuStrankaListFormatedWithAdress_1">
      <item>SLASTIČARSTVO JELENA j.d.o.o. za usluge, Pešćenka 17, 10298 Poljanica Bistranska</item>
    </derivirana_varijabla>
  </DomainObject.Predmet.ProtuStrankaListFormatedWithAdress>
  <DomainObject.Predmet.ProtuStrankaListFormatedWithAdressOIB>
    <izvorni_sadrzaj>
      <item>SLASTIČARSTVO JELENA j.d.o.o. za usluge, OIB 79040384531, Pešćenka 17, 10298 Poljanica Bistranska</item>
    </izvorni_sadrzaj>
    <derivirana_varijabla naziv="DomainObject.Predmet.ProtuStrankaListFormatedWithAdressOIB_1">
      <item>SLASTIČARSTVO JELENA j.d.o.o. za usluge, OIB 79040384531, Pešćenka 17, 10298 Poljanica Bistranska</item>
    </derivirana_varijabla>
  </DomainObject.Predmet.ProtuStrankaListFormatedWithAdressOIB>
  <DomainObject.Predmet.ProtuStrankaListNazivFormated>
    <izvorni_sadrzaj>
      <item>SLASTIČARSTVO JELENA j.d.o.o. za usluge</item>
    </izvorni_sadrzaj>
    <derivirana_varijabla naziv="DomainObject.Predmet.ProtuStrankaListNazivFormated_1">
      <item>SLASTIČARSTVO JELENA j.d.o.o. za usluge</item>
    </derivirana_varijabla>
  </DomainObject.Predmet.ProtuStrankaListNazivFormated>
  <DomainObject.Predmet.ProtuStrankaListNazivFormatedOIB>
    <izvorni_sadrzaj>
      <item>SLASTIČARSTVO JELENA j.d.o.o. za usluge, OIB 79040384531</item>
    </izvorni_sadrzaj>
    <derivirana_varijabla naziv="DomainObject.Predmet.ProtuStrankaListNazivFormatedOIB_1">
      <item>SLASTIČARSTVO JELENA j.d.o.o. za usluge, OIB 79040384531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SLASTIČARSTVO JELENA j.d.o.o. za usluge</izvorni_sadrzaj>
    <derivirana_varijabla naziv="DomainObject.Predmet.ProtustrankaIDrugi_1">SLASTIČARSTVO JELENA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SLASTIČARSTVO JELENA j.d.o.o. za usluge, OIB 79040384531, Pešćenka 17, 10298 Poljanica Bistranska</izvorni_sadrzaj>
    <derivirana_varijabla naziv="DomainObject.Predmet.ProtustrankaIDrugiAdressOIB_1">SLASTIČARSTVO JELENA j.d.o.o. za usluge, OIB 79040384531, Pešćenka 17,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SLASTIČARSTVO JELENA j.d.o.o. za usluge</item>
    </izvorni_sadrzaj>
    <derivirana_varijabla naziv="DomainObject.Predmet.SudioniciListNaziv_1">
      <item>FINA Regionalni centar Zagreb</item>
      <item>SLASTIČARSTVO JELENA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SLASTIČARSTVO JELENA j.d.o.o. za usluge, OIB 79040384531, Pešćenka 17,10298 Poljanica Bistranska</item>
    </izvorni_sadrzaj>
    <derivirana_varijabla naziv="DomainObject.Predmet.SudioniciListAdressOIB_1">
      <item>FINA Regionalni centar Zagreb, OIB 85821130368, Trg svibanjskih žrtava 1995. 1,10000 Zagreb</item>
      <item>SLASTIČARSTVO JELENA j.d.o.o. za usluge, OIB 79040384531, Pešćenka 17,10298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79040384531</item>
    </izvorni_sadrzaj>
    <derivirana_varijabla naziv="DomainObject.Predmet.SudioniciListNazivOIB_1">
      <item>, OIB 85821130368</item>
      <item>, OIB 79040384531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St-2972/2018-3</izvorni_sadrzaj>
    <derivirana_varijabla naziv="DomainObject.PredzadnjaOdlukaIzPredmeta.Oznaka_1">St-2972/2018-3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2511</properties:Characters>
  <properties:Lines>80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2019-05-20T08:23:00Z</dcterms:created>
  <dc:creator>Karmela Dolenc</dc:creator>
  <cp:lastModifiedBy>Danijela Jovanovska</cp:lastModifiedBy>
  <cp:lastPrinted>2019-05-23T12:01:00Z</cp:lastPrinted>
  <dcterms:modified xmlns:xsi="http://www.w3.org/2001/XMLSchema-instance" xsi:type="dcterms:W3CDTF">2019-05-23T12:10:00Z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(st-2972_18-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