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dfe9" w14:paraId="df2dfe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230B" w:rsidP="004E230B" w:rsidR="004E230B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4E230B" w:rsidP="004E230B" w:rsidR="004E230B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4E230B" w:rsidP="004E230B" w:rsidR="004E230B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4E230B" w:rsidP="004E230B" w:rsidR="004E230B">
      <w:pPr>
        <w:spacing w:lineRule="auto" w:line="360"/>
        <w:rPr>
          <w:rFonts w:eastAsiaTheme="minorEastAsia"/>
        </w:rPr>
      </w:pPr>
      <w:r>
        <w:rPr>
          <w:rFonts w:cs="Arial" w:eastAsia="Calibri"/>
          <w:bCs/>
        </w:rPr>
        <w:t>OIB: 16640403502</w:t>
      </w:r>
    </w:p>
    <w:p w:rsidRDefault="004E230B" w:rsidP="004E230B" w:rsidR="004E230B">
      <w:pPr>
        <w:spacing w:lineRule="auto" w:line="360"/>
        <w:jc w:val="right"/>
      </w:pPr>
      <w:r>
        <w:t>Trgovački sud u Bjelovaru</w:t>
      </w:r>
    </w:p>
    <w:p w:rsidRDefault="004E230B" w:rsidP="004E230B" w:rsidR="004E230B">
      <w:pPr>
        <w:spacing w:lineRule="auto" w:line="360"/>
        <w:jc w:val="right"/>
        <w:rPr>
          <w:rFonts w:eastAsia="MS Mincho"/>
        </w:rPr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E230B" w:rsidP="004E230B" w:rsidR="004E230B">
      <w:pPr>
        <w:spacing w:lineRule="auto" w:line="360"/>
        <w:jc w:val="right"/>
        <w:rPr>
          <w:rFonts w:cs="Times New Roman" w:eastAsia="Times New Roman"/>
          <w:b/>
          <w:color w:themeColor="accent1" w:val="4F81BD"/>
        </w:rPr>
      </w:pPr>
      <w:r>
        <w:rPr>
          <w:rFonts w:eastAsia="MS Mincho"/>
        </w:rPr>
        <w:t>43000 Bjelovar</w:t>
      </w:r>
    </w:p>
    <w:p w:rsidRDefault="004E230B" w:rsidP="004E230B" w:rsidR="004E230B">
      <w:pPr>
        <w:pStyle w:val="Bezproreda"/>
        <w:spacing w:lineRule="auto" w:line="360"/>
        <w:jc w:val="right"/>
        <w:rPr>
          <w:rFonts w:eastAsia="Calibri"/>
          <w:color w:themeColor="accent1" w:val="4F81BD"/>
        </w:rPr>
      </w:pPr>
    </w:p>
    <w:p w:rsidRDefault="004E230B" w:rsidP="004E230B" w:rsidR="004E230B">
      <w:pPr>
        <w:spacing w:lineRule="auto" w:line="360"/>
        <w:jc w:val="center"/>
        <w:rPr>
          <w:rFonts w:cs="Times New Roman" w:eastAsia="Times New Roman"/>
          <w:b/>
          <w:color w:themeColor="accent1" w:val="4F81BD"/>
          <w:sz w:val="28"/>
          <w:szCs w:val="28"/>
        </w:rPr>
      </w:pPr>
      <w:r>
        <w:rPr>
          <w:rFonts w:cs="Times New Roman" w:eastAsia="Times New Roman"/>
          <w:b/>
          <w:color w:themeColor="accent1" w:val="4F81BD"/>
          <w:sz w:val="28"/>
          <w:szCs w:val="28"/>
        </w:rPr>
        <w:t xml:space="preserve">POPIS POJEDINAČNIH OBVEZA PREMA SVIM VJEROVNICIMA  </w:t>
      </w:r>
    </w:p>
    <w:p w:rsidRDefault="004E230B" w:rsidP="004E230B" w:rsidR="004E230B">
      <w:pPr>
        <w:spacing w:lineRule="auto" w:line="360"/>
        <w:jc w:val="center"/>
        <w:rPr>
          <w:rFonts w:cs="Times New Roman" w:eastAsia="Times New Roman"/>
          <w:b/>
          <w:color w:themeColor="accent1" w:val="4F81BD"/>
          <w:sz w:val="28"/>
          <w:szCs w:val="28"/>
        </w:rPr>
      </w:pPr>
    </w:p>
    <w:tbl>
      <w:tblPr>
        <w:tblW w:type="dxa" w:w="9175"/>
        <w:tblInd w:type="dxa" w:w="113"/>
        <w:tblLook w:val="04A0" w:noVBand="1" w:noHBand="0" w:lastColumn="0" w:firstColumn="1" w:lastRow="0" w:firstRow="1"/>
      </w:tblPr>
      <w:tblGrid>
        <w:gridCol w:w="496"/>
        <w:gridCol w:w="1316"/>
        <w:gridCol w:w="1842"/>
        <w:gridCol w:w="1366"/>
        <w:gridCol w:w="1366"/>
        <w:gridCol w:w="1372"/>
        <w:gridCol w:w="1417"/>
      </w:tblGrid>
      <w:tr w:rsidTr="004E230B" w:rsidR="004E230B">
        <w:trPr>
          <w:trHeight w:val="640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RB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OIB</w:t>
            </w:r>
          </w:p>
        </w:tc>
        <w:tc>
          <w:tcPr>
            <w:tcW w:type="dxa" w:w="2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NAZIV VJEROVNIKA 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IZNOS OBVEZE</w:t>
            </w:r>
          </w:p>
        </w:tc>
        <w:tc>
          <w:tcPr>
            <w:tcW w:type="dxa" w:w="11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OTPIS</w:t>
            </w:r>
          </w:p>
        </w:tc>
        <w:tc>
          <w:tcPr>
            <w:tcW w:type="dxa" w:w="13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PREOSTALO ZA OTPLATU</w:t>
            </w:r>
          </w:p>
        </w:tc>
        <w:tc>
          <w:tcPr>
            <w:tcW w:type="dxa" w:w="12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STRUKTURA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28495895537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American express PBZ card,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Radnička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cesta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44, Zagreb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27.523,16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19.266,21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8.256,95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0,10%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44302820949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Autocentar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Pepa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Vinkovačka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cesta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20,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Virovitica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24.836,90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17.385,83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7.451,07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0,09%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89350352584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Braniteljska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zadruga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Toner, V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Nazora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35,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500,00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350,00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23774865026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Calco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zajednički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obrt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Antuna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kovačića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6,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1.154,92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808,44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346,48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35299396580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Ceste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d.d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Josipa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Jelačića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Bjelovar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88.754,07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62.127,85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26.626,22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0,33%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27614538518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Cvjećarna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Trnoružica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, Bana J.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Jelačića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81,20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56,84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24,36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66434171955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D&amp;D Elmont,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Miroslava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Kraljevića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3. ,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153.102,72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107.171,90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45.930,82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0,57%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lastRenderedPageBreak/>
              <w:t>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66924602647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Dr.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Ivan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Bačura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Ord. med.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rada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B.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Jelačića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33,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7.965,00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5.575,50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2.389,50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0,03%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 </w:t>
            </w:r>
          </w:p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/>
              </w:rPr>
            </w:pPr>
            <w:r>
              <w:rPr>
                <w:rFonts w:cs="Times New Roman" w:eastAsia="Times New Roman"/>
                <w:sz w:val="20"/>
                <w:lang w:eastAsia="en-GB"/>
              </w:rPr>
              <w:t>57453085196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Dragutin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Sokačić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10.598.560,87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7.418.992,61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3.179.568,26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39,46%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57453085196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Dragutin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Sokačić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S. S.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Krančevića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517.222,12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362.055,48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155.166,64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1,93%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8450756505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Gecko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Vranička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52, Zagreb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21,50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15,05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6,45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68254459599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Grad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SV.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Josipa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10,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211.471,65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148.030,16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63.441,50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0,79%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41317489366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HEP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plin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Cara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Hardijana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7, Osijek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11.848,30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8.293,81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3.554,49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0,04%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80707173410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Infoss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knjigovodstveni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servis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B.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Radića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13,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1.100,00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770,00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330,00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15791357775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Javni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bilježnik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Estera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Poljak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Tržna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12,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Zaprešić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1.694,45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1.186,12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508,34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96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16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24839769530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Javni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bilježnik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Sandra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Naumovski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Sv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Josipa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9,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301,25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210,88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90,38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73296586381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Knjižara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Panona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Sv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Josipa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59,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124,90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87,43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37,47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35544290067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Kotlar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Vinogradska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36,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Đurđevac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38.552,00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26.986,40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11.565,60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0,14%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30570095889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Krasa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metali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>.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25.596,00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17.917,20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7.678,80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0,10%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73729675120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Lanmont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Vinogradski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put 55,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Milanovac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Virovitica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11.250,00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7.875,00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3.375,00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0,04%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57796381630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Leko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biro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Dr.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Mile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Budaka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Slavonski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Brod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23.400,00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16.380,00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7.020,00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0,09%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54461868279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Ljekarna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Plantak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Bana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Jelačića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8,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58,50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40,95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17,55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46332498460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M.D.R.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43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Istarske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Divizije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43,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Lovran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696,87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487,81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209,06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63630762018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Magnati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Bana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Jelačića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15.529,06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10.870,34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4.658,72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0,06%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12476139552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Master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Grge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Jankeša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14,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Čazma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0,10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0,07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0,03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lastRenderedPageBreak/>
              <w:t>26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55769571592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Mesoprerada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Industrijska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5 ,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591,23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413,86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177,37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4021334723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MICK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Kukuljanovo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447,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Kukuljanovo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10.147,23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7.103,06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3.044,17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0,04%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44409899857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Nikaš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Obrt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građ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djelatnost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Hrvatske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mladeži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Perušić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9.332,63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6.532,84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2.799,79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0,03%</w:t>
            </w:r>
          </w:p>
        </w:tc>
      </w:tr>
      <w:tr w:rsidTr="004E230B" w:rsidR="004E230B">
        <w:trPr>
          <w:trHeight w:val="96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2582705438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Odvjetnički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ured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Kosta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Lacmanović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V.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Nazora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3,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Virovitica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3.437,50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2.406,25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1.031,25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26135705792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Odvjetnik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Igor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Plavšić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V.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Nazora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Vinkovci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9.750,00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6.825,00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2.925,00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0,04%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92362687750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Odvjetnik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Marko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Hreljac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Ankice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Opolski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Varaždin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7.531,25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5.271,88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2.259,38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0,03%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76058002212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Pilana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Ivča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Lukač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b.b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Lukač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128,00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89,60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38,40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44975782959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Pilana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Jaklić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Četekovac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26A,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Četekovac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3.437,50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2.406,25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1.031,25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85050371842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Projek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inžinjering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j.d.o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Kralja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Tomislava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106,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27,00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18,90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8,10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59155057736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Remix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Sv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Leopolda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Mandića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22, Osijek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12.819,47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8.973,63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3.845,84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0,05%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36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2914123625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Restoran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Stari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Podrum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Kralja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Zvonimira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6,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230,00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161,00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69,00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86363129630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Restoran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b.b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1.025,00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717,50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307,50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96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18683136487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RH, MINISTARSTVO FINANCIJA, POREZNA UPRAVA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1.163.566,00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814.496,20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349.069,80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4,33%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65194295219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 xml:space="preserve">Sato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Zagrebačka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avenija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108, Zagreb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3.602,66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2.521,86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1.080,80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71201121405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Sitra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prom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SV.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Josipa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2.113,14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1.479,20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633,94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96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69440520360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kom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Upravitelj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SZ,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Ruđera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Boškovića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16/B,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52.240,24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36.568,17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15.672,07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0,19%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42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54412083997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Slatinski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info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centar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Braće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Radića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13,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125,00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87,50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37,50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lastRenderedPageBreak/>
              <w:t>43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 </w:t>
            </w:r>
          </w:p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/>
              </w:rPr>
            </w:pPr>
            <w:r>
              <w:rPr>
                <w:rFonts w:cs="Times New Roman" w:eastAsia="Times New Roman"/>
                <w:sz w:val="20"/>
                <w:lang w:eastAsia="en-GB"/>
              </w:rPr>
              <w:t>91636255858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Svjetlana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Sokačić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12.306.751,65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8.614.726,16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3.692.025,50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45,81%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44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58257645837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Šafram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Oranice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18, Zagreb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610.000,00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427.000,00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183.000,00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2,27%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45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22352507124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Turbocommerce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, V.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Nazora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18,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1.215,33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850,73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364,60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46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25720441782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Vatrogasna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zajednica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grada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Sv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Josipa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2.768,33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1.937,83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830,50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47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42098054984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Velebit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osiguranje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Savska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144 a, Zagreb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447.213,77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313.049,64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134.164,13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1,66%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48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72544487148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b.b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>.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913,00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639,10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273,90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49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88090372285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Vuklanizerski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servis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Jurlina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Branko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B.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Radića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207,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3.786,80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2.650,76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1.136,04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0,01%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50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91166929650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Zitex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Vukovarska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12,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Donji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Miholjac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446.854,02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312.797,81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134.056,21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1,66%</w:t>
            </w:r>
          </w:p>
        </w:tc>
      </w:tr>
      <w:tr w:rsidTr="004E230B" w:rsidR="004E230B">
        <w:trPr>
          <w:trHeight w:val="64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51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54812658540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sz w:val="2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Živko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prom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Antuna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Mihanovića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 14,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Medinci</w:t>
            </w:r>
            <w:proofErr w:type="spellEnd"/>
            <w:r>
              <w:rPr>
                <w:rFonts w:cs="Times New Roman" w:eastAsia="Times New Roman"/>
                <w:sz w:val="20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sz w:val="20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1.062,50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743,75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318,75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0,00%</w:t>
            </w:r>
          </w:p>
        </w:tc>
      </w:tr>
      <w:tr w:rsidTr="004E230B" w:rsidR="004E230B">
        <w:trPr>
          <w:trHeight w:val="3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sz w:val="20"/>
                <w:lang w:eastAsia="en-GB" w:val="en-GB"/>
              </w:rPr>
              <w:t> 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  <w:t> </w:t>
            </w:r>
          </w:p>
        </w:tc>
        <w:tc>
          <w:tcPr>
            <w:tcW w:type="dxa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  <w:t>UKUPNO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  <w:t>26.862.014,79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  <w:t>18.803.410,35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  <w:t>8.058.604,44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sz w:val="20"/>
                <w:lang w:eastAsia="en-GB" w:val="en-GB"/>
              </w:rPr>
              <w:t>100,00%</w:t>
            </w:r>
          </w:p>
        </w:tc>
      </w:tr>
    </w:tbl>
    <w:p w:rsidRDefault="004E230B" w:rsidP="004E230B" w:rsidR="004E230B">
      <w:pPr>
        <w:spacing w:lineRule="auto" w:line="360"/>
        <w:rPr>
          <w:rStyle w:val="tabletextfield"/>
        </w:rPr>
      </w:pPr>
    </w:p>
    <w:p w:rsidRDefault="004E230B" w:rsidP="004E230B" w:rsidR="004E230B">
      <w:pPr>
        <w:spacing w:lineRule="auto" w:line="360"/>
        <w:rPr>
          <w:rStyle w:val="tabletextfield"/>
          <w:rFonts w:cs="Times New Roman"/>
        </w:rPr>
      </w:pPr>
      <w:proofErr w:type="spellStart"/>
      <w:r>
        <w:rPr>
          <w:rStyle w:val="tabletextfield"/>
          <w:rFonts w:cs="Times New Roman"/>
        </w:rPr>
        <w:t>Razlučno</w:t>
      </w:r>
      <w:proofErr w:type="spellEnd"/>
      <w:r>
        <w:rPr>
          <w:rStyle w:val="tabletextfield"/>
          <w:rFonts w:cs="Times New Roman"/>
        </w:rPr>
        <w:t xml:space="preserve"> pravo:</w:t>
      </w:r>
    </w:p>
    <w:tbl>
      <w:tblPr>
        <w:tblW w:type="dxa" w:w="8800"/>
        <w:tblInd w:type="dxa" w:w="113"/>
        <w:tblLook w:val="04A0" w:noVBand="1" w:noHBand="0" w:lastColumn="0" w:firstColumn="1" w:lastRow="0" w:firstRow="1"/>
      </w:tblPr>
      <w:tblGrid>
        <w:gridCol w:w="701"/>
        <w:gridCol w:w="1536"/>
        <w:gridCol w:w="3198"/>
        <w:gridCol w:w="1708"/>
        <w:gridCol w:w="1657"/>
      </w:tblGrid>
      <w:tr w:rsidTr="004E230B" w:rsidR="004E230B">
        <w:trPr>
          <w:trHeight w:val="640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RB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OIB</w:t>
            </w:r>
          </w:p>
        </w:tc>
        <w:tc>
          <w:tcPr>
            <w:tcW w:type="dxa" w:w="3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NAZIV VJEROVNIKA 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IZNOS OBVEZE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STRUKTURA</w:t>
            </w:r>
          </w:p>
        </w:tc>
      </w:tr>
      <w:tr w:rsidTr="004E230B" w:rsidR="004E230B">
        <w:trPr>
          <w:trHeight w:val="320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87939104217</w:t>
            </w:r>
          </w:p>
        </w:tc>
        <w:tc>
          <w:tcPr>
            <w:tcW w:type="dxa" w:w="3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HPB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d.d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Jurišićeva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4, Zagreb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5.305.667,79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en-GB" w:val="en-GB"/>
              </w:rPr>
              <w:t>21,39%</w:t>
            </w:r>
          </w:p>
        </w:tc>
      </w:tr>
      <w:tr w:rsidTr="004E230B" w:rsidR="004E230B">
        <w:trPr>
          <w:trHeight w:val="640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25351138943</w:t>
            </w:r>
          </w:p>
        </w:tc>
        <w:tc>
          <w:tcPr>
            <w:tcW w:type="dxa" w:w="3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Banka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splitsko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dalmatinska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d.d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>., 114 Brigade 9, Split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5.813.374,99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en-GB" w:val="en-GB"/>
              </w:rPr>
              <w:t>23,44%</w:t>
            </w:r>
          </w:p>
        </w:tc>
      </w:tr>
      <w:tr w:rsidTr="004E230B" w:rsidR="004E230B">
        <w:trPr>
          <w:trHeight w:val="640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38182927268</w:t>
            </w:r>
          </w:p>
        </w:tc>
        <w:tc>
          <w:tcPr>
            <w:tcW w:type="dxa" w:w="3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VABA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Aleja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Kralja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Zvonimira1,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Varaždin</w:t>
            </w:r>
            <w:proofErr w:type="spellEnd"/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4.785.185,88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en-GB" w:val="en-GB"/>
              </w:rPr>
              <w:t>19,29%</w:t>
            </w:r>
          </w:p>
        </w:tc>
      </w:tr>
      <w:tr w:rsidTr="004E230B" w:rsidR="004E230B">
        <w:trPr>
          <w:trHeight w:val="640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43025336094</w:t>
            </w:r>
          </w:p>
        </w:tc>
        <w:tc>
          <w:tcPr>
            <w:tcW w:type="dxa" w:w="3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Veterinarska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stanica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Kolodvorska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68,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Vrbovec</w:t>
            </w:r>
            <w:proofErr w:type="spellEnd"/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1.894.967,21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en-GB" w:val="en-GB"/>
              </w:rPr>
              <w:t>7,64%</w:t>
            </w:r>
          </w:p>
        </w:tc>
      </w:tr>
      <w:tr w:rsidTr="004E230B" w:rsidR="004E230B">
        <w:trPr>
          <w:trHeight w:val="640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50177157795</w:t>
            </w:r>
          </w:p>
        </w:tc>
        <w:tc>
          <w:tcPr>
            <w:tcW w:type="dxa" w:w="3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Slating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N. Š.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Zrinskog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28,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E230B" w:rsidR="004E230B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7.001.083,86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en-GB" w:val="en-GB"/>
              </w:rPr>
              <w:t>28,23%</w:t>
            </w:r>
          </w:p>
        </w:tc>
      </w:tr>
      <w:tr w:rsidTr="004E230B" w:rsidR="004E230B">
        <w:trPr>
          <w:trHeight w:val="320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3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UKUPNO: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24.800.279,73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E230B" w:rsidR="004E230B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100,00%</w:t>
            </w:r>
          </w:p>
        </w:tc>
      </w:tr>
    </w:tbl>
    <w:p w:rsidRDefault="004E230B" w:rsidP="004E230B" w:rsidR="004E230B">
      <w:pPr>
        <w:spacing w:lineRule="auto" w:line="360"/>
        <w:rPr>
          <w:rStyle w:val="tabletextfield"/>
          <w:rFonts w:cs="Times New Roman"/>
        </w:rPr>
      </w:pPr>
    </w:p>
    <w:p w:rsidRDefault="004E230B" w:rsidP="004E230B" w:rsidR="004E230B">
      <w:pPr>
        <w:spacing w:lineRule="auto" w:line="360"/>
      </w:pPr>
      <w:r>
        <w:rPr>
          <w:rStyle w:val="tabletextfield"/>
          <w:rFonts w:cs="Times New Roman"/>
        </w:rPr>
        <w:t>U Slatini, 24.03.2017.</w:t>
      </w:r>
    </w:p>
    <w:p w:rsidRDefault="004E230B" w:rsidP="004E230B" w:rsidR="004E230B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rFonts w:cs="Times New Roman"/>
          <w:b/>
          <w:lang w:val="en-US"/>
        </w:rPr>
      </w:pPr>
      <w:proofErr w:type="gramStart"/>
      <w:r>
        <w:rPr>
          <w:rFonts w:cs="Times New Roman"/>
          <w:b/>
          <w:lang w:val="en-US"/>
        </w:rPr>
        <w:lastRenderedPageBreak/>
        <w:t xml:space="preserve">VS GRADNJA </w:t>
      </w:r>
      <w:proofErr w:type="spellStart"/>
      <w:r>
        <w:rPr>
          <w:rFonts w:cs="Times New Roman"/>
          <w:b/>
          <w:lang w:val="en-US"/>
        </w:rPr>
        <w:t>d.o.o</w:t>
      </w:r>
      <w:proofErr w:type="spellEnd"/>
      <w:r>
        <w:rPr>
          <w:rFonts w:cs="Times New Roman"/>
          <w:b/>
          <w:lang w:val="en-US"/>
        </w:rPr>
        <w:t>.</w:t>
      </w:r>
      <w:proofErr w:type="gramEnd"/>
    </w:p>
    <w:p w:rsidRDefault="004E230B" w:rsidP="004E230B" w:rsidR="004E230B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  <w:r>
        <w:rPr>
          <w:rFonts w:cs="Times New Roman"/>
          <w:lang w:val="en-US"/>
        </w:rPr>
        <w:tab/>
        <w:t xml:space="preserve">                                </w:t>
      </w:r>
      <w:proofErr w:type="spellStart"/>
      <w:r>
        <w:rPr>
          <w:rFonts w:cs="Times New Roman"/>
          <w:lang w:val="en-US"/>
        </w:rPr>
        <w:t>Dragutin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Sokačić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direktor</w:t>
      </w:r>
      <w:proofErr w:type="spellEnd"/>
    </w:p>
    <w:p w:rsidRDefault="004E230B" w:rsidP="004E230B" w:rsidR="004E230B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rFonts w:cs="Times New Roman"/>
          <w:lang w:val="en-US"/>
        </w:rPr>
      </w:pPr>
    </w:p>
    <w:p w:rsidRDefault="004E230B" w:rsidP="004E230B" w:rsidR="004E230B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                                                                                    __________________________                                                                                                                           </w:t>
      </w:r>
    </w:p>
    <w:p w:rsidRDefault="004E230B" w:rsidP="004E230B" w:rsidR="004E230B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0B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4E230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4E23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16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St-240/2017-22</izvorni_sadrzaj>
    <derivirana_varijabla naziv="DomainObject.Oznaka_1">St-240/2017-22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St-240/2017-22</izvorni_sadrzaj>
    <derivirana_varijabla naziv="DomainObject.PoslovniBrojDokumenta_1">St-240/2017-22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6622B-2A2C-474D-9ECD-E28A423FD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763</properties:Words>
  <properties:Characters>4877</properties:Characters>
  <properties:Lines>542</properties:Lines>
  <properties:Paragraphs>415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St-240/2017-22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