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a637" w14:paraId="371a637" w:rsidRDefault="002D4ABD" w:rsidP="002D4ABD" w:rsidR="002D4ABD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4ABD" w:rsidP="002D4ABD" w:rsidR="002D4ABD" w:rsidRPr="00C254D4">
      <w:r w:rsidRPr="00C254D4">
        <w:t xml:space="preserve">REPUBLIKA HRVATSKA </w:t>
      </w:r>
    </w:p>
    <w:p w:rsidRDefault="002D4ABD" w:rsidP="002D4ABD" w:rsidR="002D4ABD" w:rsidRPr="00C254D4">
      <w:pPr>
        <w:tabs>
          <w:tab w:pos="7350" w:val="left"/>
        </w:tabs>
      </w:pPr>
      <w:r w:rsidRPr="00C254D4">
        <w:t>TRGOVAČKI SUD U ZAGREBU</w:t>
      </w:r>
      <w:r w:rsidRPr="00C254D4">
        <w:tab/>
        <w:t>4</w:t>
      </w:r>
      <w:r w:rsidR="005455A0">
        <w:t xml:space="preserve"> </w:t>
      </w:r>
      <w:r w:rsidRPr="00C254D4">
        <w:t>St-</w:t>
      </w:r>
      <w:r w:rsidR="00824B1D">
        <w:t>4512/16</w:t>
      </w:r>
    </w:p>
    <w:p w:rsidRDefault="002D4ABD" w:rsidP="002D4ABD" w:rsidR="002D4ABD" w:rsidRPr="00C254D4">
      <w:r w:rsidRPr="00C254D4">
        <w:t xml:space="preserve">STALNA SLUŽBA </w:t>
      </w:r>
    </w:p>
    <w:p w:rsidRDefault="002D4ABD" w:rsidP="002D4ABD" w:rsidR="002D4ABD" w:rsidRPr="00C254D4">
      <w:r w:rsidRPr="00C254D4">
        <w:t xml:space="preserve">Karlovac, </w:t>
      </w:r>
      <w:r w:rsidR="00AF1125">
        <w:t>Trg hrvatskih branitelja 1</w:t>
      </w:r>
    </w:p>
    <w:p w:rsidRDefault="00693C7D" w:rsidP="00693C7D" w:rsidR="00693C7D" w:rsidRPr="005F7ED3"/>
    <w:p w:rsidRDefault="00F664C9" w:rsidP="00F664C9" w:rsidR="00693C7D" w:rsidRPr="005F7ED3">
      <w:pPr>
        <w:jc w:val="center"/>
      </w:pPr>
      <w:r w:rsidRPr="005F7ED3">
        <w:t>REPUBLIKA HRVATSKA</w:t>
      </w:r>
    </w:p>
    <w:p w:rsidRDefault="00667EA7" w:rsidP="002E7C09" w:rsidR="00693C7D" w:rsidRPr="005F7ED3">
      <w:pPr>
        <w:jc w:val="center"/>
      </w:pPr>
      <w:r>
        <w:t>Z A K L J U Č A K</w:t>
      </w:r>
    </w:p>
    <w:p w:rsidRDefault="00693C7D" w:rsidP="00693C7D" w:rsidR="00693C7D" w:rsidRPr="005F7ED3"/>
    <w:p w:rsidRDefault="002D4ABD" w:rsidP="002E7C09" w:rsidR="00693C7D" w:rsidRPr="005F7ED3">
      <w:pPr>
        <w:ind w:firstLine="708"/>
        <w:jc w:val="both"/>
      </w:pPr>
      <w:r>
        <w:t>Trgovački sud u Zagrebu, Stalna služba,</w:t>
      </w:r>
      <w:r w:rsidR="00693C7D" w:rsidRPr="005F7ED3">
        <w:t xml:space="preserve"> po sucu Goranki Boljkovac, kao stečajnom sucu, </w:t>
      </w:r>
      <w:r w:rsidR="005455A0" w:rsidRPr="003D3C57">
        <w:t xml:space="preserve">u stečajnom postupku nad dužnikom </w:t>
      </w:r>
      <w:r w:rsidR="00824B1D" w:rsidRPr="007D53A6">
        <w:t>DOMUS-ZAGREB d.o.o., Zagreb, Supilova 15, OIB 77459627491</w:t>
      </w:r>
      <w:r w:rsidRPr="00C254D4">
        <w:t>,</w:t>
      </w:r>
      <w:r w:rsidR="00693C7D" w:rsidRPr="005F7ED3">
        <w:t xml:space="preserve"> dana </w:t>
      </w:r>
      <w:r w:rsidR="00667EA7">
        <w:t>15. studenog</w:t>
      </w:r>
      <w:r w:rsidR="00A02B07">
        <w:t xml:space="preserve"> 2018</w:t>
      </w:r>
      <w:r w:rsidR="00693C7D" w:rsidRPr="005F7ED3">
        <w:t xml:space="preserve">. </w:t>
      </w:r>
      <w:r w:rsidR="005455A0">
        <w:t xml:space="preserve"> </w:t>
      </w:r>
    </w:p>
    <w:p w:rsidRDefault="00693C7D" w:rsidP="00693C7D" w:rsidR="00693C7D" w:rsidRPr="005F7ED3"/>
    <w:p w:rsidRDefault="00667EA7" w:rsidP="002E7C09" w:rsidR="00693C7D" w:rsidRPr="005F7ED3">
      <w:pPr>
        <w:jc w:val="center"/>
      </w:pPr>
      <w:r>
        <w:t>z a k l j u č i o</w:t>
      </w:r>
      <w:r w:rsidR="00693C7D" w:rsidRPr="005F7ED3">
        <w:t xml:space="preserve">     j e</w:t>
      </w:r>
    </w:p>
    <w:p w:rsidRDefault="00050469" w:rsidP="00050469" w:rsidR="00050469" w:rsidRPr="00FE14DD">
      <w:pPr>
        <w:ind w:firstLine="708"/>
        <w:jc w:val="both"/>
      </w:pPr>
    </w:p>
    <w:p w:rsidRDefault="00050469" w:rsidP="00050469" w:rsidR="00050469" w:rsidRPr="00FE14DD">
      <w:pPr>
        <w:jc w:val="both"/>
      </w:pPr>
    </w:p>
    <w:p w:rsidRDefault="00050469" w:rsidP="00667EA7" w:rsidR="00050469" w:rsidRPr="00FE14DD">
      <w:pPr>
        <w:ind w:firstLine="708"/>
        <w:jc w:val="both"/>
      </w:pPr>
      <w:r w:rsidRPr="00FE14DD">
        <w:t xml:space="preserve">Zakazuje se ročište radi rasprave o pretpostavkama za otvaranje stečajnog postupka nad dužnikom </w:t>
      </w:r>
      <w:r w:rsidR="00824B1D" w:rsidRPr="007D53A6">
        <w:t>DOMUS-ZAGREB d.o.o., Zagreb, Supilova 15, OIB 77459627491</w:t>
      </w:r>
      <w:r w:rsidRPr="00FE14DD">
        <w:t xml:space="preserve">, za dan </w:t>
      </w:r>
      <w:r w:rsidR="00824B1D">
        <w:rPr>
          <w:b/>
        </w:rPr>
        <w:t>16 siječnja 2019</w:t>
      </w:r>
      <w:r w:rsidR="00667EA7">
        <w:rPr>
          <w:b/>
        </w:rPr>
        <w:t xml:space="preserve">. </w:t>
      </w:r>
      <w:r w:rsidRPr="00FE14DD">
        <w:rPr>
          <w:b/>
        </w:rPr>
        <w:t xml:space="preserve">u </w:t>
      </w:r>
      <w:r w:rsidR="00667AF7">
        <w:rPr>
          <w:b/>
        </w:rPr>
        <w:t>10,00</w:t>
      </w:r>
      <w:r w:rsidRPr="00FE14DD">
        <w:rPr>
          <w:b/>
        </w:rPr>
        <w:t xml:space="preserve"> sati</w:t>
      </w:r>
      <w:r w:rsidRPr="00FE14DD">
        <w:t>, u zgradi Trgovačkog suda u Zagrebu, Stalne službe, Karlovac, Trg hrvatskih branitelja 1/II, soba broj 204, na koje se pozivaju dostavom ovog rješenja predlagatelj FINA, dužnik</w:t>
      </w:r>
      <w:r w:rsidR="00DD1817">
        <w:t xml:space="preserve"> </w:t>
      </w:r>
      <w:r w:rsidR="00824B1D">
        <w:t>te zastupnici</w:t>
      </w:r>
      <w:r w:rsidRPr="00FE14DD">
        <w:t xml:space="preserve"> dužnika po zakonu.</w:t>
      </w:r>
    </w:p>
    <w:p w:rsidRDefault="00DD1817" w:rsidP="00693C7D" w:rsidR="00693C7D" w:rsidRPr="005F7ED3">
      <w:r>
        <w:t xml:space="preserve"> </w:t>
      </w:r>
    </w:p>
    <w:p w:rsidRDefault="00693C7D" w:rsidP="00693C7D" w:rsidR="00693C7D" w:rsidRPr="005F7ED3"/>
    <w:p w:rsidRDefault="00693C7D" w:rsidP="002E7C09" w:rsidR="00693C7D" w:rsidRPr="005F7ED3">
      <w:pPr>
        <w:jc w:val="center"/>
      </w:pPr>
      <w:r w:rsidRPr="005F7ED3">
        <w:t xml:space="preserve">U Karlovcu, </w:t>
      </w:r>
      <w:r w:rsidR="00667EA7">
        <w:t>15. studenog</w:t>
      </w:r>
      <w:r w:rsidR="00B204B7">
        <w:t xml:space="preserve"> 2018</w:t>
      </w:r>
      <w:r w:rsidR="002E7C09" w:rsidRPr="005F7ED3">
        <w:t>.</w:t>
      </w:r>
      <w:r w:rsidRPr="005F7ED3">
        <w:t xml:space="preserve"> </w:t>
      </w:r>
    </w:p>
    <w:p w:rsidRDefault="00693C7D" w:rsidP="00693C7D" w:rsidR="00693C7D" w:rsidRPr="005F7ED3">
      <w:r w:rsidRPr="005F7ED3">
        <w:t xml:space="preserve">        </w:t>
      </w:r>
    </w:p>
    <w:p w:rsidRDefault="00693C7D" w:rsidP="00693C7D" w:rsidR="00693C7D" w:rsidRPr="005F7ED3">
      <w:r w:rsidRPr="005F7ED3">
        <w:t xml:space="preserve">                                                                                                 </w:t>
      </w:r>
      <w:r w:rsidR="00F664C9" w:rsidRPr="005F7ED3">
        <w:t xml:space="preserve">              </w:t>
      </w:r>
      <w:r w:rsidRPr="005F7ED3">
        <w:t xml:space="preserve">Stečajni sudac: </w:t>
      </w:r>
    </w:p>
    <w:p w:rsidRDefault="00693C7D" w:rsidP="00693C7D" w:rsidR="00693C7D">
      <w:r w:rsidRPr="005F7ED3">
        <w:t xml:space="preserve">                                                                                       </w:t>
      </w:r>
      <w:r w:rsidR="00F664C9" w:rsidRPr="005F7ED3">
        <w:t xml:space="preserve">                    </w:t>
      </w:r>
      <w:r w:rsidRPr="005F7ED3">
        <w:t xml:space="preserve"> Goranka Boljkovac</w:t>
      </w:r>
      <w:r w:rsidR="007E7A6E">
        <w:t>, v.r.</w:t>
      </w:r>
    </w:p>
    <w:p w:rsidRDefault="005F7ED3" w:rsidP="00693C7D" w:rsidR="005F7ED3"/>
    <w:p w:rsidRDefault="007E7A6E" w:rsidP="00B80564" w:rsidR="007E7A6E">
      <w:pPr>
        <w:tabs>
          <w:tab w:pos="6900" w:val="left"/>
        </w:tabs>
        <w:jc w:val="both"/>
      </w:pPr>
      <w:r>
        <w:tab/>
        <w:t>Za točnost otpravka-</w:t>
      </w:r>
    </w:p>
    <w:p w:rsidRDefault="007E7A6E" w:rsidP="00B80564" w:rsidR="007E7A6E" w:rsidRPr="0029771D">
      <w:pPr>
        <w:tabs>
          <w:tab w:pos="6900" w:val="left"/>
        </w:tabs>
        <w:jc w:val="both"/>
      </w:pPr>
      <w:r>
        <w:tab/>
        <w:t>ovlašteni službenik:</w:t>
      </w:r>
    </w:p>
    <w:p w:rsidRDefault="007E7A6E" w:rsidP="007E7A6E" w:rsidR="007E7A6E" w:rsidRPr="005F7ED3">
      <w:pPr>
        <w:tabs>
          <w:tab w:pos="6622" w:val="left"/>
        </w:tabs>
      </w:pPr>
      <w:r>
        <w:tab/>
        <w:t xml:space="preserve">     </w:t>
      </w:r>
      <w:r w:rsidRPr="00B80564">
        <w:t>Renata Klokočki</w:t>
      </w:r>
    </w:p>
    <w:p w:rsidRDefault="00F664C9" w:rsidP="00693C7D" w:rsidR="00F664C9" w:rsidRPr="005F7ED3"/>
    <w:p w:rsidRDefault="00693C7D" w:rsidP="00693C7D" w:rsidR="00693C7D" w:rsidRPr="005F7ED3">
      <w:r w:rsidRPr="005F7ED3">
        <w:t>UPUTA O PRAVNOM LIJEKU:</w:t>
      </w:r>
    </w:p>
    <w:p w:rsidRDefault="00667EA7" w:rsidP="0020545E" w:rsidR="00693C7D" w:rsidRPr="005F7ED3">
      <w:pPr>
        <w:jc w:val="both"/>
      </w:pPr>
      <w:r>
        <w:t>Protiv ovog zaključka nije dopuštena žalba.</w:t>
      </w:r>
    </w:p>
    <w:p w:rsidRDefault="00693C7D" w:rsidP="00693C7D" w:rsidR="002D49A0" w:rsidRPr="005F7ED3">
      <w:r w:rsidRPr="005F7ED3">
        <w:t xml:space="preserve">      </w:t>
      </w:r>
    </w:p>
    <w:sectPr w:rsidSect="002E7C09" w:rsidR="002D49A0" w:rsidRPr="005F7ED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4E" w:rsidR="0001084E">
      <w:r>
        <w:separator/>
      </w:r>
    </w:p>
  </w:endnote>
  <w:endnote w:id="0" w:type="continuationSeparator">
    <w:p w:rsidRDefault="0001084E" w:rsidR="00010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4E" w:rsidR="0001084E">
      <w:r>
        <w:separator/>
      </w:r>
    </w:p>
  </w:footnote>
  <w:footnote w:id="0" w:type="continuationSeparator">
    <w:p w:rsidRDefault="0001084E" w:rsidR="00010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4C9" w:rsidR="00F66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4C9" w:rsidP="00371083" w:rsidR="00F66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E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4C9" w:rsidR="00F664C9">
    <w:pPr>
      <w:pStyle w:val="Zaglavlje"/>
    </w:pPr>
    <w:r>
      <w:t xml:space="preserve">                                                                                                                                 4St-</w:t>
    </w:r>
    <w:r w:rsidR="005455A0">
      <w:t>1493/18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3C7D"/>
    <w:rsid w:val="0001084E"/>
    <w:rsid w:val="00050469"/>
    <w:rsid w:val="000B3B79"/>
    <w:rsid w:val="001614AD"/>
    <w:rsid w:val="0020545E"/>
    <w:rsid w:val="0027227B"/>
    <w:rsid w:val="002D16B2"/>
    <w:rsid w:val="002D49A0"/>
    <w:rsid w:val="002D4ABD"/>
    <w:rsid w:val="002E7C09"/>
    <w:rsid w:val="0033536A"/>
    <w:rsid w:val="00350324"/>
    <w:rsid w:val="00371083"/>
    <w:rsid w:val="004E1990"/>
    <w:rsid w:val="004F183F"/>
    <w:rsid w:val="005455A0"/>
    <w:rsid w:val="0056355E"/>
    <w:rsid w:val="005B295E"/>
    <w:rsid w:val="005F7ED3"/>
    <w:rsid w:val="00603D22"/>
    <w:rsid w:val="00667AF7"/>
    <w:rsid w:val="00667EA7"/>
    <w:rsid w:val="00683588"/>
    <w:rsid w:val="00693C7D"/>
    <w:rsid w:val="00776298"/>
    <w:rsid w:val="007E7A6E"/>
    <w:rsid w:val="00824B1D"/>
    <w:rsid w:val="0084100A"/>
    <w:rsid w:val="0088624F"/>
    <w:rsid w:val="009A0E71"/>
    <w:rsid w:val="009D6692"/>
    <w:rsid w:val="00A02B07"/>
    <w:rsid w:val="00A20EFA"/>
    <w:rsid w:val="00AF1125"/>
    <w:rsid w:val="00B204B7"/>
    <w:rsid w:val="00C63961"/>
    <w:rsid w:val="00D825C2"/>
    <w:rsid w:val="00DD1817"/>
    <w:rsid w:val="00E23C8E"/>
    <w:rsid w:val="00F11929"/>
    <w:rsid w:val="00F664C9"/>
    <w:rsid w:val="00F8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E7C0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7C09"/>
  </w:style>
  <w:style w:styleId="Podnoje" w:type="paragraph">
    <w:name w:val="footer"/>
    <w:basedOn w:val="Normal"/>
    <w:rsid w:val="002E7C0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64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4512</izvorni_sadrzaj>
    <derivirana_varijabla naziv="DomainObject.Predmet.Broj_1">4512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St-4512/2016</izvorni_sadrzaj>
    <derivirana_varijabla naziv="DomainObject.Predmet.OznakaBroj_1">St-4512/2016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DOMUS-ZAGREB d.o.o. zastupanog po punomoćniku Alen Zelenika; Ivan Zelenika; Marijo Maslać</izvorni_sadrzaj>
    <derivirana_varijabla naziv="DomainObject.Predmet.ProtustrankaFormated_1">  DOMUS-ZAGREB d.o.o. zastupanog po punomoćniku Alen Zelenika; Ivan Zelenika; Marijo Maslać</derivirana_varijabla>
  </DomainObject.Predmet.ProtustrankaFormated>
  <DomainObject.Predmet.ProtustrankaFormatedOIB>
    <izvorni_sadrzaj>  DOMUS-ZAGREB d.o.o., OIB 77459627491 zastupanog po punomoćniku Alen Zelenika; Ivan Zelenika; Marijo Maslać</izvorni_sadrzaj>
    <derivirana_varijabla naziv="DomainObject.Predmet.ProtustrankaFormatedOIB_1">  DOMUS-ZAGREB d.o.o., OIB 77459627491 zastupanog po punomoćniku Alen Zelenika; Ivan Zelenika; Marijo Maslać</derivirana_varijabla>
  </DomainObject.Predmet.ProtustrankaFormatedOIB>
  <DomainObject.Predmet.ProtustrankaFormatedWithAdress>
    <izvorni_sadrzaj> DOMUS-ZAGREB d.o.o., Supilova 15, 10000 Zagreb zastupanog po punomoćniku Alen Zelenika; Ivan Zelenika; Marijo Maslać</izvorni_sadrzaj>
    <derivirana_varijabla naziv="DomainObject.Predmet.ProtustrankaFormatedWithAdress_1"> DOMUS-ZAGREB d.o.o., Supilova 15, 10000 Zagreb zastupanog po punomoćniku Alen Zelenika; Ivan Zelenika; Marijo Maslać</derivirana_varijabla>
  </DomainObject.Predmet.ProtustrankaFormatedWithAdress>
  <DomainObject.Predmet.ProtustrankaFormatedWithAdressOIB>
    <izvorni_sadrzaj> DOMUS-ZAGREB d.o.o., OIB 77459627491, Supilova 15, 10000 Zagreb zastupanog po punomoćniku Alen Zelenika; Ivan Zelenika; Marijo Maslać</izvorni_sadrzaj>
    <derivirana_varijabla naziv="DomainObject.Predmet.ProtustrankaFormatedWithAdressOIB_1"> DOMUS-ZAGREB d.o.o., OIB 77459627491, Supilova 15, 10000 Zagreb zastupanog po punomoćniku Alen Zelenika; Ivan Zelenika; Marijo Maslać</derivirana_varijabla>
  </DomainObject.Predmet.ProtustrankaFormatedWithAdressOIB>
  <DomainObject.Predmet.ProtustrankaWithAdress>
    <izvorni_sadrzaj>DOMUS-ZAGREB d.o.o. Supilova 15, 10000 Zagreb</izvorni_sadrzaj>
    <derivirana_varijabla naziv="DomainObject.Predmet.ProtustrankaWithAdress_1">DOMUS-ZAGREB d.o.o. Supilova 15, 10000 Zagreb</derivirana_varijabla>
  </DomainObject.Predmet.ProtustrankaWithAdress>
  <DomainObject.Predmet.ProtustrankaWithAdressOIB>
    <izvorni_sadrzaj>DOMUS-ZAGREB d.o.o., OIB 77459627491, Supilova 15, 10000 Zagreb</izvorni_sadrzaj>
    <derivirana_varijabla naziv="DomainObject.Predmet.ProtustrankaWithAdressOIB_1">DOMUS-ZAGREB d.o.o., OIB 77459627491, Supilova 15, 10000 Zagreb</derivirana_varijabla>
  </DomainObject.Predmet.ProtustrankaWithAdressOIB>
  <DomainObject.Predmet.ProtustrankaNazivFormated>
    <izvorni_sadrzaj>DOMUS-ZAGREB d.o.o.</izvorni_sadrzaj>
    <derivirana_varijabla naziv="DomainObject.Predmet.ProtustrankaNazivFormated_1">DOMUS-ZAGREB d.o.o.</derivirana_varijabla>
  </DomainObject.Predmet.ProtustrankaNazivFormated>
  <DomainObject.Predmet.ProtustrankaNazivFormatedOIB>
    <izvorni_sadrzaj>DOMUS-ZAGREB d.o.o., OIB 77459627491</izvorni_sadrzaj>
    <derivirana_varijabla naziv="DomainObject.Predmet.ProtustrankaNazivFormatedOIB_1">DOMUS-ZAGREB d.o.o., OIB 77459627491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DOMUS-ZAGREB d.o.o. zastupanog po punomoćniku Alen Zelenika; Ivan Zelenika; Marijo Maslać</item>
    </izvorni_sadrzaj>
    <derivirana_varijabla naziv="DomainObject.Predmet.ProtuStrankaListFormated_1">
      <item>DOMUS-ZAGREB d.o.o. zastupanog po punomoćniku Alen Zelenika; Ivan Zelenika; Marijo Maslać</item>
    </derivirana_varijabla>
  </DomainObject.Predmet.ProtuStrankaListFormated>
  <DomainObject.Predmet.ProtuStrankaListFormatedOIB>
    <izvorni_sadrzaj>
      <item>DOMUS-ZAGREB d.o.o., OIB 77459627491 zastupanog po punomoćniku Alen Zelenika; Ivan Zelenika; Marijo Maslać</item>
    </izvorni_sadrzaj>
    <derivirana_varijabla naziv="DomainObject.Predmet.ProtuStrankaListFormatedOIB_1">
      <item>DOMUS-ZAGREB d.o.o., OIB 77459627491 zastupanog po punomoćniku Alen Zelenika; Ivan Zelenika; Marijo Maslać</item>
    </derivirana_varijabla>
  </DomainObject.Predmet.ProtuStrankaListFormatedOIB>
  <DomainObject.Predmet.ProtuStrankaListFormatedWithAdress>
    <izvorni_sadrzaj>
      <item>DOMUS-ZAGREB d.o.o., Supilova 15, 10000 Zagreb zastupanog po punomoćniku Alen Zelenika; Ivan Zelenika; Marijo Maslać</item>
    </izvorni_sadrzaj>
    <derivirana_varijabla naziv="DomainObject.Predmet.ProtuStrankaListFormatedWithAdress_1">
      <item>DOMUS-ZAGREB d.o.o., Supilova 15, 10000 Zagreb zastupanog po punomoćniku Alen Zelenika; Ivan Zelenika; Marijo Maslać</item>
    </derivirana_varijabla>
  </DomainObject.Predmet.ProtuStrankaListFormatedWithAdress>
  <DomainObject.Predmet.ProtuStrankaListFormatedWithAdressOIB>
    <izvorni_sadrzaj>
      <item>DOMUS-ZAGREB d.o.o., OIB 77459627491, Supilova 15, 10000 Zagreb zastupanog po punomoćniku Alen Zelenika; Ivan Zelenika; Marijo Maslać</item>
    </izvorni_sadrzaj>
    <derivirana_varijabla naziv="DomainObject.Predmet.ProtuStrankaListFormatedWithAdressOIB_1">
      <item>DOMUS-ZAGREB d.o.o., OIB 77459627491, Supilova 15, 10000 Zagreb zastupanog po punomoćniku Alen Zelenika; Ivan Zelenika; Marijo Maslać</item>
    </derivirana_varijabla>
  </DomainObject.Predmet.ProtuStrankaListFormatedWithAdressOIB>
  <DomainObject.Predmet.ProtuStrankaListNazivFormated>
    <izvorni_sadrzaj>
      <item>DOMUS-ZAGREB d.o.o.</item>
    </izvorni_sadrzaj>
    <derivirana_varijabla naziv="DomainObject.Predmet.ProtuStrankaListNazivFormated_1">
      <item>DOMUS-ZAGREB d.o.o.</item>
    </derivirana_varijabla>
  </DomainObject.Predmet.ProtuStrankaListNazivFormated>
  <DomainObject.Predmet.ProtuStrankaListNazivFormatedOIB>
    <izvorni_sadrzaj>
      <item>DOMUS-ZAGREB d.o.o., OIB 77459627491</item>
    </izvorni_sadrzaj>
    <derivirana_varijabla naziv="DomainObject.Predmet.ProtuStrankaListNazivFormatedOIB_1">
      <item>DOMUS-ZAGREB d.o.o., OIB 77459627491</item>
    </derivirana_varijabla>
  </DomainObject.Predmet.ProtuStrankaListNazivFormatedOIB>
  <DomainObject.Predmet.OstaliListFormated>
    <izvorni_sadrzaj>
      <item>Alen Zelenika punomoćnik sudionika u postupku DOMUS-ZAGREB d.o.o.</item>
      <item>Ivan Zelenika punomoćnik sudionika u postupku DOMUS-ZAGREB d.o.o.</item>
      <item>Marijo Maslać punomoćnik sudionika u postupku DOMUS-ZAGREB d.o.o.</item>
    </izvorni_sadrzaj>
    <derivirana_varijabla naziv="DomainObject.Predmet.OstaliListFormated_1">
      <item>Alen Zelenika punomoćnik sudionika u postupku DOMUS-ZAGREB d.o.o.</item>
      <item>Ivan Zelenika punomoćnik sudionika u postupku DOMUS-ZAGREB d.o.o.</item>
      <item>Marijo Maslać punomoćnik sudionika u postupku DOMUS-ZAGREB d.o.o.</item>
    </derivirana_varijabla>
  </DomainObject.Predmet.OstaliListFormated>
  <DomainObject.Predmet.OstaliListFormatedOIB>
    <izvorni_sadrzaj>
      <item>Alen Zelenika, OIB 25315644230 punomoćnik sudionika u postupku DOMUS-ZAGREB d.o.o.</item>
      <item>Ivan Zelenika, OIB 25414922262 punomoćnik sudionika u postupku DOMUS-ZAGREB d.o.o.</item>
      <item>Marijo Maslać, OIB 35018547507 punomoćnik sudionika u postupku DOMUS-ZAGREB d.o.o.</item>
    </izvorni_sadrzaj>
    <derivirana_varijabla naziv="DomainObject.Predmet.OstaliListFormatedOIB_1">
      <item>Alen Zelenika, OIB 25315644230 punomoćnik sudionika u postupku DOMUS-ZAGREB d.o.o.</item>
      <item>Ivan Zelenika, OIB 25414922262 punomoćnik sudionika u postupku DOMUS-ZAGREB d.o.o.</item>
      <item>Marijo Maslać, OIB 35018547507 punomoćnik sudionika u postupku DOMUS-ZAGREB d.o.o.</item>
    </derivirana_varijabla>
  </DomainObject.Predmet.OstaliListFormatedOIB>
  <DomainObject.Predmet.OstaliListFormatedWithAdress>
    <izvorni_sadrzaj>
      <item>Alen Zelenika, Supilova 15, 10000 Zagreb punomoćnik sudionika u postupku DOMUS-ZAGREB d.o.o.</item>
      <item>Ivan Zelenika, Supilova 15, 10000 Zagreb punomoćnik sudionika u postupku DOMUS-ZAGREB d.o.o.</item>
      <item>Marijo Maslać, Reljkovićeva Satira 9, 10000 Zagreb punomoćnik sudionika u postupku DOMUS-ZAGREB d.o.o.</item>
    </izvorni_sadrzaj>
    <derivirana_varijabla naziv="DomainObject.Predmet.OstaliListFormatedWithAdress_1">
      <item>Alen Zelenika, Supilova 15, 10000 Zagreb punomoćnik sudionika u postupku DOMUS-ZAGREB d.o.o.</item>
      <item>Ivan Zelenika, Supilova 15, 10000 Zagreb punomoćnik sudionika u postupku DOMUS-ZAGREB d.o.o.</item>
      <item>Marijo Maslać, Reljkovićeva Satira 9, 10000 Zagreb punomoćnik sudionika u postupku DOMUS-ZAGREB d.o.o.</item>
    </derivirana_varijabla>
  </DomainObject.Predmet.OstaliListFormatedWithAdress>
  <DomainObject.Predmet.OstaliListFormatedWithAdressOIB>
    <izvorni_sadrzaj>
      <item>Alen Zelenika, OIB 25315644230, Supilova 15, 10000 Zagreb punomoćnik sudionika u postupku DOMUS-ZAGREB d.o.o.</item>
      <item>Ivan Zelenika, OIB 25414922262, Supilova 15, 10000 Zagreb punomoćnik sudionika u postupku DOMUS-ZAGREB d.o.o.</item>
      <item>Marijo Maslać, OIB 35018547507, Reljkovićeva Satira 9, 10000 Zagreb punomoćnik sudionika u postupku DOMUS-ZAGREB d.o.o.</item>
    </izvorni_sadrzaj>
    <derivirana_varijabla naziv="DomainObject.Predmet.OstaliListFormatedWithAdressOIB_1">
      <item>Alen Zelenika, OIB 25315644230, Supilova 15, 10000 Zagreb punomoćnik sudionika u postupku DOMUS-ZAGREB d.o.o.</item>
      <item>Ivan Zelenika, OIB 25414922262, Supilova 15, 10000 Zagreb punomoćnik sudionika u postupku DOMUS-ZAGREB d.o.o.</item>
      <item>Marijo Maslać, OIB 35018547507, Reljkovićeva Satira 9, 10000 Zagreb punomoćnik sudionika u postupku DOMUS-ZAGREB d.o.o.</item>
    </derivirana_varijabla>
  </DomainObject.Predmet.OstaliListFormatedWithAdressOIB>
  <DomainObject.Predmet.OstaliListNazivFormated>
    <izvorni_sadrzaj>
      <item>Alen Zelenika</item>
      <item>Ivan Zelenika</item>
      <item>Marijo Maslać</item>
    </izvorni_sadrzaj>
    <derivirana_varijabla naziv="DomainObject.Predmet.OstaliListNazivFormated_1">
      <item>Alen Zelenika</item>
      <item>Ivan Zelenika</item>
      <item>Marijo Maslać</item>
    </derivirana_varijabla>
  </DomainObject.Predmet.OstaliListNazivFormated>
  <DomainObject.Predmet.OstaliListNazivFormatedOIB>
    <izvorni_sadrzaj>
      <item>Alen Zelenika, OIB 25315644230</item>
      <item>Ivan Zelenika, OIB 25414922262</item>
      <item>Marijo Maslać, OIB 35018547507</item>
    </izvorni_sadrzaj>
    <derivirana_varijabla naziv="DomainObject.Predmet.OstaliListNazivFormatedOIB_1">
      <item>Alen Zelenika, OIB 25315644230</item>
      <item>Ivan Zelenika, OIB 25414922262</item>
      <item>Marijo Maslać, OIB 35018547507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DOMUS-ZAGREB d.o.o.</izvorni_sadrzaj>
    <derivirana_varijabla naziv="DomainObject.Predmet.ProtustrankaIDrugi_1">DOMUS-ZAGREB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DOMUS-ZAGREB d.o.o., OIB 77459627491, Supilova 15, 10000 Zagreb</izvorni_sadrzaj>
    <derivirana_varijabla naziv="DomainObject.Predmet.ProtustrankaIDrugiAdressOIB_1">DOMUS-ZAGREB d.o.o., OIB 77459627491, Supilova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DOMUS-ZAGREB d.o.o.</item>
      <item>Alen Zelenika</item>
      <item>Ivan Zelenika</item>
      <item>Marijo Maslać</item>
    </izvorni_sadrzaj>
    <derivirana_varijabla naziv="DomainObject.Predmet.SudioniciListNaziv_1">
      <item>FINA Regionalni centar Zagreb</item>
      <item>DOMUS-ZAGREB d.o.o.</item>
      <item>Alen Zelenika</item>
      <item>Ivan Zelenika</item>
      <item>Marijo Maslać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DOMUS-ZAGREB d.o.o., OIB 77459627491, Supilova 15,10000 Zagreb</item>
      <item>Alen Zelenika, OIB 25315644230, Supilova 15,10000 Zagreb</item>
      <item>Ivan Zelenika, OIB 25414922262, Supilova 15,10000 Zagreb</item>
      <item>Marijo Maslać, OIB 35018547507, Reljkovićeva Satira 9,10000 Zagreb</item>
    </izvorni_sadrzaj>
    <derivirana_varijabla naziv="DomainObject.Predmet.SudioniciListAdressOIB_1">
      <item>FINA Regionalni centar Zagreb, OIB 85821130368, Trg svibanjskih žrtava 1995. br. 1,10000 Zagreb</item>
      <item>DOMUS-ZAGREB d.o.o., OIB 77459627491, Supilova 15,10000 Zagreb</item>
      <item>Alen Zelenika, OIB 25315644230, Supilova 15,10000 Zagreb</item>
      <item>Ivan Zelenika, OIB 25414922262, Supilova 15,10000 Zagreb</item>
      <item>Marijo Maslać, OIB 35018547507, Reljkovićeva Satira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77459627491</item>
      <item>, OIB 25315644230</item>
      <item>, OIB 25414922262</item>
      <item>, OIB 35018547507</item>
    </izvorni_sadrzaj>
    <derivirana_varijabla naziv="DomainObject.Predmet.SudioniciListNazivOIB_1">
      <item>, OIB 85821130368</item>
      <item>, OIB 77459627491</item>
      <item>, OIB 25315644230</item>
      <item>, OIB 25414922262</item>
      <item>, OIB 35018547507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818</properties:Characters>
  <properties:Lines>35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 St-725/13</vt:lpstr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2018-11-15T13:11:00Z</dcterms:created>
  <dc:creator>gboljkovac</dc:creator>
  <cp:lastModifiedBy>Renata Klokočki</cp:lastModifiedBy>
  <cp:lastPrinted>2018-11-15T11:26:00Z</cp:lastPrinted>
  <dcterms:modified xmlns:xsi="http://www.w3.org/2001/XMLSchema-instance" xsi:type="dcterms:W3CDTF">2018-11-15T13:13:00Z</dcterms:modified>
  <cp:revision>3</cp:revision>
  <dc:title>4 St-725/13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(ZAKLJUČAK-određeno ročište radi rasprave-DOMUS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