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b6f9" w14:paraId="21fb6f9" w:rsidRDefault="00E17DC9" w:rsidP="00E17DC9" w:rsidR="00E17DC9">
      <w:pPr>
        <w:jc w:val="right"/>
        <w15:collapsed w:val="false"/>
      </w:pPr>
      <w:r>
        <w:t>6 St-</w:t>
      </w:r>
      <w:r w:rsidR="00720C4D">
        <w:t>877</w:t>
      </w:r>
      <w:r w:rsidR="00707DBB">
        <w:t>/16-</w:t>
      </w:r>
      <w:r w:rsidR="00720C4D">
        <w:t>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720C4D">
        <w:t xml:space="preserve">Financijska agencija OIB 85821130368, Regionalni centar Osijek, Podružnica Osijek L. </w:t>
      </w:r>
      <w:proofErr w:type="spellStart"/>
      <w:r w:rsidR="00720C4D">
        <w:t>Jagera</w:t>
      </w:r>
      <w:proofErr w:type="spellEnd"/>
      <w:r w:rsidR="00720C4D">
        <w:t xml:space="preserve"> 3 za otvaranje stečajnog postupka nad dužnikom </w:t>
      </w:r>
      <w:r w:rsidR="00720C4D">
        <w:rPr>
          <w:b/>
        </w:rPr>
        <w:t xml:space="preserve">RAJKOVIĆ GRADNJA d.o.o., Našice, Industrijska </w:t>
      </w:r>
      <w:proofErr w:type="spellStart"/>
      <w:r w:rsidR="00720C4D">
        <w:rPr>
          <w:b/>
        </w:rPr>
        <w:t>bb</w:t>
      </w:r>
      <w:proofErr w:type="spellEnd"/>
      <w:r w:rsidR="00720C4D">
        <w:rPr>
          <w:b/>
        </w:rPr>
        <w:t>, MBS: 030108773</w:t>
      </w:r>
      <w:r w:rsidR="00720C4D">
        <w:t xml:space="preserve">, </w:t>
      </w:r>
      <w:r w:rsidR="00720C4D">
        <w:rPr>
          <w:b/>
        </w:rPr>
        <w:t>OIB: 77302811021</w:t>
      </w:r>
      <w:r w:rsidR="00686ACA">
        <w:t xml:space="preserve">, </w:t>
      </w:r>
      <w:r w:rsidR="003B4C28">
        <w:t xml:space="preserve">dana </w:t>
      </w:r>
      <w:r w:rsidR="00B44BB9">
        <w:t>19. siječnja 2017. g.,</w:t>
      </w:r>
      <w:r w:rsidR="003B4C28">
        <w:t xml:space="preserve"> </w:t>
      </w:r>
      <w:r>
        <w:t xml:space="preserve"> </w:t>
      </w:r>
    </w:p>
    <w:p w:rsidRDefault="00B44BB9" w:rsidP="00B44BB9" w:rsidR="00FE0B24">
      <w:pPr>
        <w:pStyle w:val="Tijeloteksta"/>
        <w:tabs>
          <w:tab w:pos="915" w:val="left"/>
        </w:tabs>
      </w:pPr>
      <w:r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720C4D">
        <w:rPr>
          <w:b/>
        </w:rPr>
        <w:t xml:space="preserve">Dragan Rajković, OIB: 60924708428, Našice, Vladimira Nazora 88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720C4D">
        <w:rPr>
          <w:b/>
        </w:rPr>
        <w:t>877</w:t>
      </w:r>
      <w:r w:rsidR="00707DBB">
        <w:rPr>
          <w:b/>
        </w:rPr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720C4D">
        <w:rPr>
          <w:b/>
        </w:rPr>
        <w:t xml:space="preserve">RAJKOVIĆ GRADNJA d.o.o., Našice, Industrijska </w:t>
      </w:r>
      <w:proofErr w:type="spellStart"/>
      <w:r w:rsidR="00720C4D">
        <w:rPr>
          <w:b/>
        </w:rPr>
        <w:t>bb</w:t>
      </w:r>
      <w:proofErr w:type="spellEnd"/>
      <w:r w:rsidR="00720C4D">
        <w:rPr>
          <w:b/>
        </w:rPr>
        <w:t>, MBS: 030108773</w:t>
      </w:r>
      <w:r w:rsidR="00720C4D">
        <w:t xml:space="preserve">, </w:t>
      </w:r>
      <w:r w:rsidR="00720C4D">
        <w:rPr>
          <w:b/>
        </w:rPr>
        <w:t>OIB: 77302811021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720C4D">
        <w:rPr>
          <w:b/>
        </w:rPr>
        <w:t xml:space="preserve">Dragan Rajković, OIB: 60924708428, Našice, Vladimira Nazora 88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44BB9">
        <w:t>19. siječnja 2017.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B44BB9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720C4D" w:rsidRPr="00720C4D">
        <w:t>Dragan Rajković, Našice, Vladimira Nazora 88</w:t>
      </w:r>
    </w:p>
    <w:p w:rsidRDefault="002113DB" w:rsidP="002113DB" w:rsidR="00470B34">
      <w:pPr>
        <w:numPr>
          <w:ilvl w:val="0"/>
          <w:numId w:val="6"/>
        </w:numPr>
        <w:jc w:val="both"/>
      </w:pPr>
      <w:r w:rsidRPr="002113DB">
        <w:t xml:space="preserve"> </w:t>
      </w:r>
      <w:r w:rsidR="00F81165">
        <w:t>e-</w:t>
      </w:r>
      <w:r w:rsidR="00470B34">
        <w:t>oglasna ploča</w:t>
      </w:r>
      <w:r w:rsidR="00A80863">
        <w:t xml:space="preserve"> </w:t>
      </w:r>
    </w:p>
    <w:p w:rsidRDefault="00E658BF" w:rsidP="00470B34" w:rsidR="00470B34">
      <w:pPr>
        <w:numPr>
          <w:ilvl w:val="0"/>
          <w:numId w:val="6"/>
        </w:numPr>
        <w:jc w:val="both"/>
      </w:pPr>
      <w:r>
        <w:t>R-</w:t>
      </w:r>
      <w:r w:rsidR="00720C4D">
        <w:t>7</w:t>
      </w:r>
      <w:r w:rsidR="00B44BB9"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720C4D" w:rsidR="00E9392A">
      <w:pPr>
        <w:pStyle w:val="Tijeloteksta"/>
        <w:ind w:firstLine="708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8074AB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E6D" w:rsidR="00453E6D">
      <w:r>
        <w:separator/>
      </w:r>
    </w:p>
  </w:endnote>
  <w:endnote w:id="0" w:type="continuationSeparator">
    <w:p w:rsidRDefault="00453E6D" w:rsidR="00453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E6D" w:rsidR="00453E6D">
      <w:r>
        <w:separator/>
      </w:r>
    </w:p>
  </w:footnote>
  <w:footnote w:id="0" w:type="continuationSeparator">
    <w:p w:rsidRDefault="00453E6D" w:rsidR="00453E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74AB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779DD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53E6D"/>
    <w:rsid w:val="00470B34"/>
    <w:rsid w:val="004806AD"/>
    <w:rsid w:val="00497410"/>
    <w:rsid w:val="004B741D"/>
    <w:rsid w:val="004C0DB1"/>
    <w:rsid w:val="004E5065"/>
    <w:rsid w:val="00500BBD"/>
    <w:rsid w:val="0053279B"/>
    <w:rsid w:val="005371C4"/>
    <w:rsid w:val="0055624C"/>
    <w:rsid w:val="005A6EC6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0C4D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4AB"/>
    <w:rsid w:val="00807508"/>
    <w:rsid w:val="00845777"/>
    <w:rsid w:val="00857D02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44BB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074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74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4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4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4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074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74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4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4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4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RAJKOVIĆ GRADNJA društvo s ograničenom odgovornošću za graditeljstvo i usluge</izvorni_sadrzaj>
    <derivirana_varijabla naziv="DomainObject.Predmet.ProtustrankaFormated_1">  RAJKOVIĆ GRADNJA društvo s ograničenom odgovornošću za graditeljstvo i usluge</derivirana_varijabla>
  </DomainObject.Predmet.ProtustrankaFormated>
  <DomainObject.Predmet.ProtustrankaFormatedOIB>
    <izvorni_sadrzaj>  RAJKOVIĆ GRADNJA društvo s ograničenom odgovornošću za graditeljstvo i usluge, OIB 77302811021</izvorni_sadrzaj>
    <derivirana_varijabla naziv="DomainObject.Predmet.ProtustrankaFormatedOIB_1">  RAJKOVIĆ GRADNJA društvo s ograničenom odgovornošću za graditeljstvo i usluge, OIB 77302811021</derivirana_varijabla>
  </DomainObject.Predmet.ProtustrankaFormatedOIB>
  <DomainObject.Predmet.ProtustrankaFormatedWithAdress>
    <izvorni_sadrzaj> RAJKOVIĆ GRADNJA društvo s ograničenom odgovornošću za graditeljstvo i usluge, Industrijska/bb, 31500 Našice</izvorni_sadrzaj>
    <derivirana_varijabla naziv="DomainObject.Predmet.ProtustrankaFormatedWithAdress_1"> RAJKOVIĆ GRADNJA društvo s ograničenom odgovornošću za graditeljstvo i usluge, Industrijska/bb, 31500 Našice</derivirana_varijabla>
  </DomainObject.Predmet.ProtustrankaFormatedWithAdress>
  <DomainObject.Predmet.ProtustrankaFormatedWithAdressOIB>
    <izvorni_sadrzaj> RAJKOVIĆ GRADNJA društvo s ograničenom odgovornošću za graditeljstvo i usluge, OIB 77302811021, Industrijska/bb, 31500 Našice</izvorni_sadrzaj>
    <derivirana_varijabla naziv="DomainObject.Predmet.ProtustrankaFormatedWithAdressOIB_1"> RAJKOVIĆ GRADNJA društvo s ograničenom odgovornošću za graditeljstvo i usluge, OIB 77302811021, Industrijska/bb, 31500 Našice</derivirana_varijabla>
  </DomainObject.Predmet.ProtustrankaFormatedWithAdressOIB>
  <DomainObject.Predmet.ProtustrankaWithAdress>
    <izvorni_sadrzaj>RAJKOVIĆ GRADNJA društvo s ograničenom odgovornošću za graditeljstvo i usluge Industrijska/bb, 31500 Našice</izvorni_sadrzaj>
    <derivirana_varijabla naziv="DomainObject.Predmet.ProtustrankaWithAdress_1">RAJKOVIĆ GRADNJA društvo s ograničenom odgovornošću za graditeljstvo i usluge Industrijska/bb, 31500 Našice</derivirana_varijabla>
  </DomainObject.Predmet.ProtustrankaWithAdress>
  <DomainObject.Predmet.ProtustrankaWithAdressOIB>
    <izvorni_sadrzaj>RAJKOVIĆ GRADNJA društvo s ograničenom odgovornošću za graditeljstvo i usluge, OIB 77302811021, Industrijska/bb, 31500 Našice</izvorni_sadrzaj>
    <derivirana_varijabla naziv="DomainObject.Predmet.ProtustrankaWithAdressOIB_1">RAJKOVIĆ GRADNJA društvo s ograničenom odgovornošću za graditeljstvo i usluge, OIB 77302811021, Industrijska/bb, 31500 Našice</derivirana_varijabla>
  </DomainObject.Predmet.ProtustrankaWithAdressOIB>
  <DomainObject.Predmet.ProtustrankaNazivFormated>
    <izvorni_sadrzaj>RAJKOVIĆ GRADNJA društvo s ograničenom odgovornošću za graditeljstvo i usluge</izvorni_sadrzaj>
    <derivirana_varijabla naziv="DomainObject.Predmet.ProtustrankaNazivFormated_1">RAJKOVIĆ GRADNJA društvo s ograničenom odgovornošću za graditeljstvo i usluge</derivirana_varijabla>
  </DomainObject.Predmet.ProtustrankaNazivFormated>
  <DomainObject.Predmet.ProtustrankaNazivFormatedOIB>
    <izvorni_sadrzaj>RAJKOVIĆ GRADNJA društvo s ograničenom odgovornošću za graditeljstvo i usluge, OIB 77302811021</izvorni_sadrzaj>
    <derivirana_varijabla naziv="DomainObject.Predmet.ProtustrankaNazivFormatedOIB_1">RAJKOVIĆ GRADNJA društvo s ograničenom odgovornošću za graditeljstvo i usluge, OIB 77302811021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RAJKOVIĆ GRADNJA društvo s ograničenom odgovornošću za graditeljstvo i usluge</item>
    </izvorni_sadrzaj>
    <derivirana_varijabla naziv="DomainObject.Predmet.ProtuStrankaListFormated_1">
      <item>RAJKOVIĆ GRADNJA društvo s ograničenom odgovornošću za graditeljstvo i usluge</item>
    </derivirana_varijabla>
  </DomainObject.Predmet.ProtuStrankaListFormated>
  <DomainObject.Predmet.ProtuStrankaListFormatedOIB>
    <izvorni_sadrzaj>
      <item>RAJKOVIĆ GRADNJA društvo s ograničenom odgovornošću za graditeljstvo i usluge, OIB 77302811021</item>
    </izvorni_sadrzaj>
    <derivirana_varijabla naziv="DomainObject.Predmet.ProtuStrankaListFormatedOIB_1">
      <item>RAJKOVIĆ GRADNJA društvo s ograničenom odgovornošću za graditeljstvo i usluge, OIB 77302811021</item>
    </derivirana_varijabla>
  </DomainObject.Predmet.ProtuStrankaListFormatedOIB>
  <DomainObject.Predmet.ProtuStrankaListFormatedWithAdress>
    <izvorni_sadrzaj>
      <item>RAJKOVIĆ GRADNJA društvo s ograničenom odgovornošću za graditeljstvo i usluge, Industrijska/bb, 31500 Našice</item>
    </izvorni_sadrzaj>
    <derivirana_varijabla naziv="DomainObject.Predmet.ProtuStrankaListFormatedWithAdress_1">
      <item>RAJKOVIĆ GRADNJA društvo s ograničenom odgovornošću za graditeljstvo i usluge, Industrijska/bb, 31500 Našice</item>
    </derivirana_varijabla>
  </DomainObject.Predmet.ProtuStrankaListFormatedWithAdress>
  <DomainObject.Predmet.ProtuStrankaListFormatedWithAdressOIB>
    <izvorni_sadrzaj>
      <item>RAJKOVIĆ GRADNJA društvo s ograničenom odgovornošću za graditeljstvo i usluge, OIB 77302811021, Industrijska/bb, 31500 Našice</item>
    </izvorni_sadrzaj>
    <derivirana_varijabla naziv="DomainObject.Predmet.ProtuStrankaListFormatedWithAdressOIB_1">
      <item>RAJKOVIĆ GRADNJA društvo s ograničenom odgovornošću za graditeljstvo i usluge, OIB 77302811021, Industrijska/bb, 31500 Našice</item>
    </derivirana_varijabla>
  </DomainObject.Predmet.ProtuStrankaListFormatedWithAdressOIB>
  <DomainObject.Predmet.ProtuStrankaListNazivFormated>
    <izvorni_sadrzaj>
      <item>RAJKOVIĆ GRADNJA društvo s ograničenom odgovornošću za graditeljstvo i usluge</item>
    </izvorni_sadrzaj>
    <derivirana_varijabla naziv="DomainObject.Predmet.ProtuStrankaListNazivFormated_1">
      <item>RAJKOVIĆ GRADNJA društvo s ograničenom odgovornošću za graditeljstvo i usluge</item>
    </derivirana_varijabla>
  </DomainObject.Predmet.ProtuStrankaListNazivFormated>
  <DomainObject.Predmet.ProtuStrankaListNazivFormatedOIB>
    <izvorni_sadrzaj>
      <item>RAJKOVIĆ GRADNJA društvo s ograničenom odgovornošću za graditeljstvo i usluge, OIB 77302811021</item>
    </izvorni_sadrzaj>
    <derivirana_varijabla naziv="DomainObject.Predmet.ProtuStrankaListNazivFormatedOIB_1">
      <item>RAJKOVIĆ GRADNJA društvo s ograničenom odgovornošću za graditeljstvo i usluge, OIB 77302811021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RAJKOVIĆ GRADNJA društvo s ograničenom odgovornošću za graditeljstvo i usluge</izvorni_sadrzaj>
    <derivirana_varijabla naziv="DomainObject.Predmet.ProtustrankaIDrugi_1">RAJKOVIĆ GRADNJA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RAJKOVIĆ GRADNJA društvo s ograničenom odgovornošću za graditeljstvo i usluge, OIB 77302811021, Industrijska/bb, 31500 Našice</izvorni_sadrzaj>
    <derivirana_varijabla naziv="DomainObject.Predmet.ProtustrankaIDrugiAdressOIB_1">RAJKOVIĆ GRADNJA društvo s ograničenom odgovornošću za graditeljstvo i usluge, OIB 77302811021, Industrijska/bb,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RAJKOVIĆ GRADNJA društvo s ograničenom odgovornošću za graditeljstvo i usluge</item>
    </izvorni_sadrzaj>
    <derivirana_varijabla naziv="DomainObject.Predmet.SudioniciListNaziv_1">
      <item>FINA RC OSIJEK</item>
      <item>RAJKOVIĆ GRADNJA društvo s ograničenom odgovornošću za graditeljstvo i usluge</item>
    </derivirana_varijabla>
  </DomainObject.Predmet.SudioniciListNaziv>
  <DomainObject.Predmet.SudioniciListAdressOIB>
    <izvorni_sadrzaj>
      <item>FINA RC OSIJEK, OIB 85821130368</item>
      <item>RAJKOVIĆ GRADNJA društvo s ograničenom odgovornošću za graditeljstvo i usluge, OIB 77302811021, Industrijska/bb,31500 Našice</item>
    </izvorni_sadrzaj>
    <derivirana_varijabla naziv="DomainObject.Predmet.SudioniciListAdressOIB_1">
      <item>FINA RC OSIJEK, OIB 85821130368</item>
      <item>RAJKOVIĆ GRADNJA društvo s ograničenom odgovornošću za graditeljstvo i usluge, OIB 77302811021, Industrijska/bb,31500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77302811021</item>
    </izvorni_sadrzaj>
    <derivirana_varijabla naziv="DomainObject.Predmet.SudioniciListNazivOIB_1">
      <item>, OIB 85821130368</item>
      <item>, OIB 77302811021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16830-BF32-49DB-8700-96D1ABDCC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265</properties:Words>
  <properties:Characters>1304</properties:Characters>
  <properties:Lines>123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2016-09-22T06:37:00Z</dcterms:created>
  <dc:creator>hermanj</dc:creator>
  <cp:lastModifiedBy>Danijela Sekulić</cp:lastModifiedBy>
  <cp:lastPrinted>2017-01-19T07:57:00Z</cp:lastPrinted>
  <dcterms:modified xmlns:xsi="http://www.w3.org/2001/XMLSchema-instance" xsi:type="dcterms:W3CDTF">2017-01-19T07:58:00Z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