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49e9" w14:paraId="9dc49e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43C07">
        <w:t>2015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B43C07" w:rsidRPr="00B43C07">
        <w:t>RAČVA d.o.o., Zagreb, Trnsko 33B, OIB: 01826167517</w:t>
      </w:r>
      <w:r w:rsidR="00B74CF9">
        <w:t>,</w:t>
      </w:r>
      <w:r w:rsidR="00D5399D" w:rsidRPr="00AF1EFD">
        <w:t xml:space="preserve"> </w:t>
      </w:r>
      <w:r w:rsidR="00B43C07">
        <w:t>5. travnja</w:t>
      </w:r>
      <w:r w:rsidR="00CB4D9B">
        <w:t xml:space="preserve"> 2017</w:t>
      </w:r>
      <w:r w:rsidR="002C4416">
        <w:t>.</w:t>
      </w:r>
    </w:p>
    <w:p w:rsidRDefault="00CB4D9B" w:rsidP="002C4416" w:rsidR="00CB4D9B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B43C0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43C07" w:rsidRPr="00B43C07">
        <w:t>RAČVA d.o.o., Zagreb, Trnsko 33B, OIB: 01826167517</w:t>
      </w:r>
      <w:r w:rsidR="00CB4D9B">
        <w:t>.</w:t>
      </w:r>
      <w:r w:rsidRPr="00AF1EFD">
        <w:t xml:space="preserve"> Stečajni postupak je otvoren </w:t>
      </w:r>
      <w:r w:rsidR="00B43C07">
        <w:t>5. travnja</w:t>
      </w:r>
      <w:r w:rsidR="00CB4D9B">
        <w:t xml:space="preserve"> 2017.</w:t>
      </w:r>
      <w:r w:rsidRPr="00AF1EFD">
        <w:t xml:space="preserve"> u </w:t>
      </w:r>
      <w:r w:rsidR="00CB4D9B">
        <w:t>12,00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43C07">
        <w:t>Saša Stipić, Zagreb, Ladislava Štritofa 14, OIB: 97773150091.</w:t>
      </w:r>
    </w:p>
    <w:p w:rsidRDefault="00060133" w:rsidP="00060133" w:rsidR="00060133" w:rsidRPr="00AF1EFD">
      <w:pPr>
        <w:ind w:left="708"/>
        <w:jc w:val="both"/>
      </w:pPr>
    </w:p>
    <w:p w:rsidRDefault="00060133" w:rsidP="00B43C07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43C07" w:rsidRPr="00B43C07">
        <w:t>RAČVA d.o.o., Zagreb, Trnsko 33B, OIB: 01826167517</w:t>
      </w:r>
      <w:r w:rsidR="008B73DD">
        <w:t xml:space="preserve">, s danom </w:t>
      </w:r>
      <w:r w:rsidR="00B43C07">
        <w:t>5. travnja</w:t>
      </w:r>
      <w:r w:rsidR="00CB4D9B">
        <w:t xml:space="preserve"> 2017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B43C0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43C07" w:rsidRPr="00B43C07">
        <w:t>RAČVA d.o.o., Zagreb, Trnsko 33B, OIB: 01826167517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B43C07">
        <w:t>prijedlog za otvaraje stečajnog postupka</w:t>
      </w:r>
      <w:r w:rsidRPr="00B26DB0">
        <w:t xml:space="preserve"> nad dužnikom </w:t>
      </w:r>
      <w:r w:rsidR="00B43C07" w:rsidRPr="00B43C07">
        <w:t>RAČVA d.o.o., Zagreb, Trnsko 33B, OIB: 01826167517</w:t>
      </w:r>
      <w:r w:rsidRPr="00F018E1">
        <w:t>,</w:t>
      </w:r>
      <w:r>
        <w:t xml:space="preserve"> </w:t>
      </w:r>
      <w:r w:rsidR="00B43C07">
        <w:t>2. ožujka 2016.</w:t>
      </w:r>
    </w:p>
    <w:p w:rsidRDefault="00B74CF9" w:rsidP="00B74CF9" w:rsidR="00B74CF9">
      <w:pPr>
        <w:ind w:firstLine="708"/>
        <w:jc w:val="both"/>
      </w:pPr>
    </w:p>
    <w:p w:rsidRDefault="00B43C07" w:rsidP="002C4416" w:rsidR="00CB4D9B">
      <w:pPr>
        <w:ind w:firstLine="708"/>
        <w:jc w:val="both"/>
      </w:pPr>
      <w:r>
        <w:t xml:space="preserve">Zakonski zastupnik dužnika je na ročištu radi očitovanja o prijedlogu za otvaranje stečajnog postupka nad dužnikom naveo da društvo nema nikakve imovine, da je radilo u iznajmljenom prostoru te da ima jedino potraživanja u iznosu od 218.923,74 kn, a koja </w:t>
      </w:r>
      <w:r>
        <w:lastRenderedPageBreak/>
        <w:t>potraživanja su sporna s obzirom da je većina tih društava prestala postojati zbog stečaja pa nije moguća naplata potraživanja.</w:t>
      </w:r>
    </w:p>
    <w:p w:rsidRDefault="00CB4D9B" w:rsidP="002C4416" w:rsidR="00CB4D9B">
      <w:pPr>
        <w:ind w:firstLine="708"/>
        <w:jc w:val="both"/>
      </w:pPr>
    </w:p>
    <w:p w:rsidRDefault="00B43C07" w:rsidP="002C4416" w:rsidR="00B43C07">
      <w:pPr>
        <w:ind w:firstLine="708"/>
        <w:jc w:val="both"/>
      </w:pPr>
    </w:p>
    <w:p w:rsidRDefault="00B43C07" w:rsidP="002C4416" w:rsidR="00B43C07">
      <w:pPr>
        <w:ind w:firstLine="708"/>
        <w:jc w:val="both"/>
      </w:pPr>
      <w:r>
        <w:t>Sud ne raspolaže podacima o imovini dužnika koja bi bila dovoljna za namirenje troškova postupka.</w:t>
      </w:r>
    </w:p>
    <w:p w:rsidRDefault="00B43C07" w:rsidP="002C4416" w:rsidR="00B43C07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43C07" w:rsidRPr="00B43C07">
        <w:t>RAČVA d.o.o., Zagreb, Trnsko 33B, OIB: 01826167517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602C6B" w:rsidP="00D5399D" w:rsidR="00A40812">
      <w:pPr>
        <w:ind w:firstLine="708"/>
        <w:jc w:val="both"/>
      </w:pPr>
      <w:r>
        <w:t xml:space="preserve">Iz </w:t>
      </w:r>
      <w:r w:rsidR="00B43C07">
        <w:t>prijedloga</w:t>
      </w:r>
      <w:r>
        <w:t xml:space="preserve"> FINA-e za </w:t>
      </w:r>
      <w:r w:rsidR="00B43C07">
        <w:t xml:space="preserve">otvaranje stečajnog postupka nad dužnikom </w:t>
      </w:r>
      <w:r w:rsidR="005E4D08" w:rsidRPr="00AF1EFD">
        <w:t>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>
        <w:t>1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B43C07">
        <w:t>2015</w:t>
      </w:r>
      <w:r w:rsidR="002C4416">
        <w:t xml:space="preserve">/16 od </w:t>
      </w:r>
      <w:r w:rsidR="00B43C07">
        <w:t>23. veljače 2017.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602C6B">
        <w:t>1</w:t>
      </w:r>
      <w:r w:rsidR="00B43C07">
        <w:t>0</w:t>
      </w:r>
      <w:r w:rsidR="00602C6B">
        <w:t>.000</w:t>
      </w:r>
      <w:r w:rsidR="008B73DD">
        <w:t>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B43C07">
        <w:t>27. veljače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B43C07">
        <w:t>5. travnja</w:t>
      </w:r>
      <w:r w:rsidR="00602C6B">
        <w:t xml:space="preserve">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C4416">
        <w:t>,v.r.</w:t>
      </w:r>
    </w:p>
    <w:p w:rsidRDefault="002C4416" w:rsidR="002C4416"/>
    <w:p w:rsidRDefault="002C4416" w:rsidR="008327B4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Draženka Prpić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sectPr w:rsidSect="00A0682A" w:rsidR="00AB25B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1A8" w:rsidR="00C651A8">
      <w:r>
        <w:separator/>
      </w:r>
    </w:p>
  </w:endnote>
  <w:endnote w:id="0" w:type="continuationSeparator">
    <w:p w:rsidRDefault="00C651A8" w:rsidR="00C6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1A8" w:rsidR="00C651A8">
      <w:r>
        <w:separator/>
      </w:r>
    </w:p>
  </w:footnote>
  <w:footnote w:id="0" w:type="continuationSeparator">
    <w:p w:rsidRDefault="00C651A8" w:rsidR="00C65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1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43C07">
      <w:t>2015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4416"/>
    <w:rsid w:val="002C5A29"/>
    <w:rsid w:val="002D6432"/>
    <w:rsid w:val="003567A1"/>
    <w:rsid w:val="00366197"/>
    <w:rsid w:val="003905DD"/>
    <w:rsid w:val="00407FE0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2C6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43C07"/>
    <w:rsid w:val="00B74CF9"/>
    <w:rsid w:val="00B918B5"/>
    <w:rsid w:val="00B97F98"/>
    <w:rsid w:val="00BB7E5E"/>
    <w:rsid w:val="00BE2A6F"/>
    <w:rsid w:val="00C111C1"/>
    <w:rsid w:val="00C1129F"/>
    <w:rsid w:val="00C12A9F"/>
    <w:rsid w:val="00C15BC1"/>
    <w:rsid w:val="00C50D94"/>
    <w:rsid w:val="00C5720C"/>
    <w:rsid w:val="00C651A8"/>
    <w:rsid w:val="00C74029"/>
    <w:rsid w:val="00C74824"/>
    <w:rsid w:val="00C92655"/>
    <w:rsid w:val="00CB0868"/>
    <w:rsid w:val="00CB4D9B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RAČVA d.o.o. zastupanog po punomoćniku Damir Armano; Anđelko Jajić</izvorni_sadrzaj>
    <derivirana_varijabla naziv="DomainObject.Predmet.ProtustrankaFormated_1">  RAČVA d.o.o. zastupanog po punomoćniku Damir Armano; Anđelko Jajić</derivirana_varijabla>
  </DomainObject.Predmet.ProtustrankaFormated>
  <DomainObject.Predmet.ProtustrankaFormatedOIB>
    <izvorni_sadrzaj>  RAČVA d.o.o., OIB 01826167517 zastupanog po punomoćniku Damir Armano; Anđelko Jajić</izvorni_sadrzaj>
    <derivirana_varijabla naziv="DomainObject.Predmet.ProtustrankaFormatedOIB_1">  RAČVA d.o.o., OIB 01826167517 zastupanog po punomoćniku Damir Armano; Anđelko Jajić</derivirana_varijabla>
  </DomainObject.Predmet.ProtustrankaFormatedOIB>
  <DomainObject.Predmet.ProtustrankaFormatedWithAdress>
    <izvorni_sadrzaj> RAČVA d.o.o., Trnsko 33/B, 10000 Zagreb zastupanog po punomoćniku Damir Armano; Anđelko Jajić</izvorni_sadrzaj>
    <derivirana_varijabla naziv="DomainObject.Predmet.ProtustrankaFormatedWithAdress_1"> RAČVA d.o.o., Trnsko 33/B, 10000 Zagreb zastupanog po punomoćniku Damir Armano; Anđelko Jajić</derivirana_varijabla>
  </DomainObject.Predmet.ProtustrankaFormatedWithAdress>
  <DomainObject.Predmet.ProtustrankaFormatedWithAdressOIB>
    <izvorni_sadrzaj> RAČVA d.o.o., OIB 01826167517, Trnsko 33/B, 10000 Zagreb zastupanog po punomoćniku Damir Armano; Anđelko Jajić</izvorni_sadrzaj>
    <derivirana_varijabla naziv="DomainObject.Predmet.ProtustrankaFormatedWithAdressOIB_1"> RAČVA d.o.o., OIB 01826167517, Trnsko 33/B, 10000 Zagreb zastupanog po punomoćniku Damir Armano; Anđelko Jajić</derivirana_varijabla>
  </DomainObject.Predmet.ProtustrankaFormatedWithAdressOIB>
  <DomainObject.Predmet.ProtustrankaWithAdress>
    <izvorni_sadrzaj>RAČVA d.o.o. Trnsko 33/B, 10000 Zagreb</izvorni_sadrzaj>
    <derivirana_varijabla naziv="DomainObject.Predmet.ProtustrankaWithAdress_1">RAČVA d.o.o. Trnsko 33/B, 10000 Zagreb</derivirana_varijabla>
  </DomainObject.Predmet.ProtustrankaWithAdress>
  <DomainObject.Predmet.ProtustrankaWithAdressOIB>
    <izvorni_sadrzaj>RAČVA d.o.o., OIB 01826167517, Trnsko 33/B, 10000 Zagreb</izvorni_sadrzaj>
    <derivirana_varijabla naziv="DomainObject.Predmet.ProtustrankaWithAdressOIB_1">RAČVA d.o.o., OIB 01826167517, Trnsko 33/B, 10000 Zagreb</derivirana_varijabla>
  </DomainObject.Predmet.ProtustrankaWithAdressOIB>
  <DomainObject.Predmet.ProtustrankaNazivFormated>
    <izvorni_sadrzaj>RAČVA d.o.o.</izvorni_sadrzaj>
    <derivirana_varijabla naziv="DomainObject.Predmet.ProtustrankaNazivFormated_1">RAČVA d.o.o.</derivirana_varijabla>
  </DomainObject.Predmet.ProtustrankaNazivFormated>
  <DomainObject.Predmet.ProtustrankaNazivFormatedOIB>
    <izvorni_sadrzaj>RAČVA d.o.o., OIB 01826167517</izvorni_sadrzaj>
    <derivirana_varijabla naziv="DomainObject.Predmet.ProtustrankaNazivFormatedOIB_1">RAČVA d.o.o., OIB 01826167517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Jajić</izvorni_sadrzaj>
    <derivirana_varijabla naziv="DomainObject.Predmet.StrankaFormated_1">  FINA Regionalni centar Zagreb; Suzana Jajić</derivirana_varijabla>
  </DomainObject.Predmet.StrankaFormated>
  <DomainObject.Predmet.StrankaFormatedOIB>
    <izvorni_sadrzaj>  FINA Regionalni centar Zagreb, OIB 85821130368; Suzana Jajić, OIB 49900331808</izvorni_sadrzaj>
    <derivirana_varijabla naziv="DomainObject.Predmet.StrankaFormatedOIB_1">  FINA Regionalni centar Zagreb, OIB 85821130368; Suzana Jajić, OIB 49900331808</derivirana_varijabla>
  </DomainObject.Predmet.StrankaFormatedOIB>
  <DomainObject.Predmet.StrankaFormatedWithAdress>
    <izvorni_sadrzaj> FINA Regionalni centar Zagreb, Trg svibanjskih žrtava 1995. 1, 10000 Zagreb; Suzana Jajić, Turinina Ulica 9, 10000 Zagreb</izvorni_sadrzaj>
    <derivirana_varijabla naziv="DomainObject.Predmet.StrankaFormatedWithAdress_1"> FINA Regionalni centar Zagreb, Trg svibanjskih žrtava 1995. 1, 10000 Zagreb; Suzana Jajić, Turinina Ulica 9, 10000 Zagreb</derivirana_varijabla>
  </DomainObject.Predmet.StrankaFormatedWithAdress>
  <DomainObject.Predmet.StrankaFormatedWithAdressOIB>
    <izvorni_sadrzaj> FINA Regionalni centar Zagreb, OIB 85821130368, Trg svibanjskih žrtava 1995. 1, 10000 Zagreb; Suzana Jajić, OIB 49900331808, Turinina Ulica 9, 10000 Zagreb</izvorni_sadrzaj>
    <derivirana_varijabla naziv="DomainObject.Predmet.StrankaFormatedWithAdressOIB_1"> FINA Regionalni centar Zagreb, OIB 85821130368, Trg svibanjskih žrtava 1995. 1, 10000 Zagreb; Suzana Jajić, OIB 49900331808, Turinina Ulica 9, 10000 Zagreb</derivirana_varijabla>
  </DomainObject.Predmet.StrankaFormatedWithAdressOIB>
  <DomainObject.Predmet.StrankaWithAdress>
    <izvorni_sadrzaj>FINA Regionalni centar Zagreb Trg svibanjskih žrtava 1995. 1,10000 Zagreb,Suzana Jajić Turinina Ulica 9,10000 Zagreb</izvorni_sadrzaj>
    <derivirana_varijabla naziv="DomainObject.Predmet.StrankaWithAdress_1">FINA Regionalni centar Zagreb Trg svibanjskih žrtava 1995. 1,10000 Zagreb,Suzana Jajić Turinina Ulica 9,10000 Zagreb</derivirana_varijabla>
  </DomainObject.Predmet.StrankaWithAdress>
  <DomainObject.Predmet.StrankaWithAdressOIB>
    <izvorni_sadrzaj>FINA Regionalni centar Zagreb, OIB 85821130368, Trg svibanjskih žrtava 1995. 1,10000 Zagreb,Suzana Jajić, OIB 49900331808, Turinina Ulica 9,10000 Zagreb</izvorni_sadrzaj>
    <derivirana_varijabla naziv="DomainObject.Predmet.StrankaWithAdressOIB_1">FINA Regionalni centar Zagreb, OIB 85821130368, Trg svibanjskih žrtava 1995. 1,10000 Zagreb,Suzana Jajić, OIB 49900331808, Turinina Ulica 9,10000 Zagreb</derivirana_varijabla>
  </DomainObject.Predmet.StrankaWithAdressOIB>
  <DomainObject.Predmet.StrankaNazivFormated>
    <izvorni_sadrzaj>FINA Regionalni centar Zagreb,Suzana Jajić</izvorni_sadrzaj>
    <derivirana_varijabla naziv="DomainObject.Predmet.StrankaNazivFormated_1">FINA Regionalni centar Zagreb,Suzana Jajić</derivirana_varijabla>
  </DomainObject.Predmet.StrankaNazivFormated>
  <DomainObject.Predmet.StrankaNazivFormatedOIB>
    <izvorni_sadrzaj>FINA Regionalni centar Zagreb, OIB 85821130368,Suzana Jajić, OIB 49900331808</izvorni_sadrzaj>
    <derivirana_varijabla naziv="DomainObject.Predmet.StrankaNazivFormatedOIB_1">FINA Regionalni centar Zagreb, OIB 85821130368,Suzana Jajić, OIB 49900331808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Suzana Jajić</item>
    </izvorni_sadrzaj>
    <derivirana_varijabla naziv="DomainObject.Predmet.StrankaListFormated_1">
      <item>FINA Regionalni centar Zagreb</item>
      <item>Suzana Jajić</item>
    </derivirana_varijabla>
  </DomainObject.Predmet.StrankaListFormated>
  <DomainObject.Predmet.StrankaListFormatedOIB>
    <izvorni_sadrzaj>
      <item>FINA Regionalni centar Zagreb, OIB 85821130368</item>
      <item>Suzana Jajić, OIB 49900331808</item>
    </izvorni_sadrzaj>
    <derivirana_varijabla naziv="DomainObject.Predmet.StrankaListFormatedOIB_1">
      <item>FINA Regionalni centar Zagreb, OIB 85821130368</item>
      <item>Suzana Jajić, OIB 49900331808</item>
    </derivirana_varijabla>
  </DomainObject.Predmet.StrankaListFormatedOIB>
  <DomainObject.Predmet.StrankaListFormatedWithAdress>
    <izvorni_sadrzaj>
      <item>FINA Regionalni centar Zagreb, Trg svibanjskih žrtava 1995. 1, 10000 Zagreb</item>
      <item>Suzana Jajić, Turinina Ulica 9, 10000 Zagreb</item>
    </izvorni_sadrzaj>
    <derivirana_varijabla naziv="DomainObject.Predmet.StrankaListFormatedWithAdress_1">
      <item>FINA Regionalni centar Zagreb, Trg svibanjskih žrtava 1995. 1, 10000 Zagreb</item>
      <item>Suzana Jajić, Turinina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Suzana Jajić, OIB 49900331808, Turinina Ulica 9, 10000 Zagreb</item>
    </izvorni_sadrzaj>
    <derivirana_varijabla naziv="DomainObject.Predmet.StrankaListFormatedWithAdressOIB_1">
      <item>FINA Regionalni centar Zagreb, OIB 85821130368, Trg svibanjskih žrtava 1995. 1, 10000 Zagreb</item>
      <item>Suzana Jajić, OIB 49900331808, Turinina Ulica 9, 10000 Zagreb</item>
    </derivirana_varijabla>
  </DomainObject.Predmet.StrankaListFormatedWithAdressOIB>
  <DomainObject.Predmet.StrankaListNazivFormated>
    <izvorni_sadrzaj>
      <item>FINA Regionalni centar Zagreb</item>
      <item>Suzana Jajić</item>
    </izvorni_sadrzaj>
    <derivirana_varijabla naziv="DomainObject.Predmet.StrankaListNazivFormated_1">
      <item>FINA Regionalni centar Zagreb</item>
      <item>Suzana Jajić</item>
    </derivirana_varijabla>
  </DomainObject.Predmet.StrankaListNazivFormated>
  <DomainObject.Predmet.StrankaListNazivFormatedOIB>
    <izvorni_sadrzaj>
      <item>FINA Regionalni centar Zagreb, OIB 85821130368</item>
      <item>Suzana Jajić, OIB 49900331808</item>
    </izvorni_sadrzaj>
    <derivirana_varijabla naziv="DomainObject.Predmet.StrankaListNazivFormatedOIB_1">
      <item>FINA Regionalni centar Zagreb, OIB 85821130368</item>
      <item>Suzana Jajić, OIB 49900331808</item>
    </derivirana_varijabla>
  </DomainObject.Predmet.StrankaListNazivFormatedOIB>
  <DomainObject.Predmet.ProtuStrankaListFormated>
    <izvorni_sadrzaj>
      <item>RAČVA d.o.o. zastupanog po punomoćniku Damir Armano; Anđelko Jajić</item>
    </izvorni_sadrzaj>
    <derivirana_varijabla naziv="DomainObject.Predmet.ProtuStrankaListFormated_1">
      <item>RAČVA d.o.o. zastupanog po punomoćniku Damir Armano; Anđelko Jajić</item>
    </derivirana_varijabla>
  </DomainObject.Predmet.ProtuStrankaListFormated>
  <DomainObject.Predmet.ProtuStrankaListFormatedOIB>
    <izvorni_sadrzaj>
      <item>RAČVA d.o.o., OIB 01826167517 zastupanog po punomoćniku Damir Armano; Anđelko Jajić</item>
    </izvorni_sadrzaj>
    <derivirana_varijabla naziv="DomainObject.Predmet.ProtuStrankaListFormatedOIB_1">
      <item>RAČVA d.o.o., OIB 01826167517 zastupanog po punomoćniku Damir Armano; Anđelko Jajić</item>
    </derivirana_varijabla>
  </DomainObject.Predmet.ProtuStrankaListFormatedOIB>
  <DomainObject.Predmet.ProtuStrankaListFormatedWithAdress>
    <izvorni_sadrzaj>
      <item>RAČVA d.o.o., Trnsko 33/B, 10000 Zagreb zastupanog po punomoćniku Damir Armano; Anđelko Jajić</item>
    </izvorni_sadrzaj>
    <derivirana_varijabla naziv="DomainObject.Predmet.ProtuStrankaListFormatedWithAdress_1">
      <item>RAČVA d.o.o., Trnsko 33/B, 10000 Zagreb zastupanog po punomoćniku Damir Armano; Anđelko Jajić</item>
    </derivirana_varijabla>
  </DomainObject.Predmet.ProtuStrankaListFormatedWithAdress>
  <DomainObject.Predmet.ProtuStrankaListFormatedWithAdressOIB>
    <izvorni_sadrzaj>
      <item>RAČVA d.o.o., OIB 01826167517, Trnsko 33/B, 10000 Zagreb zastupanog po punomoćniku Damir Armano; Anđelko Jajić</item>
    </izvorni_sadrzaj>
    <derivirana_varijabla naziv="DomainObject.Predmet.ProtuStrankaListFormatedWithAdressOIB_1">
      <item>RAČVA d.o.o., OIB 01826167517, Trnsko 33/B, 10000 Zagreb zastupanog po punomoćniku Damir Armano; Anđelko Jajić</item>
    </derivirana_varijabla>
  </DomainObject.Predmet.ProtuStrankaListFormatedWithAdressOIB>
  <DomainObject.Predmet.ProtuStrankaListNazivFormated>
    <izvorni_sadrzaj>
      <item>RAČVA d.o.o.</item>
    </izvorni_sadrzaj>
    <derivirana_varijabla naziv="DomainObject.Predmet.ProtuStrankaListNazivFormated_1">
      <item>RAČVA d.o.o.</item>
    </derivirana_varijabla>
  </DomainObject.Predmet.ProtuStrankaListNazivFormated>
  <DomainObject.Predmet.ProtuStrankaListNazivFormatedOIB>
    <izvorni_sadrzaj>
      <item>RAČVA d.o.o., OIB 01826167517</item>
    </izvorni_sadrzaj>
    <derivirana_varijabla naziv="DomainObject.Predmet.ProtuStrankaListNazivFormatedOIB_1">
      <item>RAČVA d.o.o., OIB 01826167517</item>
    </derivirana_varijabla>
  </DomainObject.Predmet.ProtuStrankaListNazivFormatedOIB>
  <DomainObject.Predmet.OstaliListFormated>
    <izvorni_sadrzaj>
      <item>Damir Armano punomoćnik sudionika u postupku RAČVA d.o.o.</item>
      <item>Anđelko Jajić punomoćnik sudionika u postupku RAČVA d.o.o.</item>
    </izvorni_sadrzaj>
    <derivirana_varijabla naziv="DomainObject.Predmet.OstaliListFormated_1">
      <item>Damir Armano punomoćnik sudionika u postupku RAČVA d.o.o.</item>
      <item>Anđelko Jajić punomoćnik sudionika u postupku RAČVA d.o.o.</item>
    </derivirana_varijabla>
  </DomainObject.Predmet.OstaliListFormated>
  <DomainObject.Predmet.OstaliListFormatedOIB>
    <izvorni_sadrzaj>
      <item>Damir Armano, OIB 95302386532 punomoćnik sudionika u postupku RAČVA d.o.o.</item>
      <item>Anđelko Jajić, OIB 40592176509 punomoćnik sudionika u postupku RAČVA d.o.o.</item>
    </izvorni_sadrzaj>
    <derivirana_varijabla naziv="DomainObject.Predmet.OstaliListFormatedOIB_1">
      <item>Damir Armano, OIB 95302386532 punomoćnik sudionika u postupku RAČVA d.o.o.</item>
      <item>Anđelko Jajić, OIB 40592176509 punomoćnik sudionika u postupku RAČVA d.o.o.</item>
    </derivirana_varijabla>
  </DomainObject.Predmet.OstaliListFormatedOIB>
  <DomainObject.Predmet.OstaliListFormatedWithAdress>
    <izvorni_sadrzaj>
      <item>Damir Armano, Trnsko 33b, 10000 Zagreb punomoćnik sudionika u postupku RAČVA d.o.o.</item>
      <item>Anđelko Jajić, Turinina 9, 10000 Zagreb punomoćnik sudionika u postupku RAČVA d.o.o.</item>
    </izvorni_sadrzaj>
    <derivirana_varijabla naziv="DomainObject.Predmet.OstaliListFormatedWithAdress_1">
      <item>Damir Armano, Trnsko 33b, 10000 Zagreb punomoćnik sudionika u postupku RAČVA d.o.o.</item>
      <item>Anđelko Jajić, Turinina 9, 10000 Zagreb punomoćnik sudionika u postupku RAČVA d.o.o.</item>
    </derivirana_varijabla>
  </DomainObject.Predmet.OstaliListFormatedWithAdress>
  <DomainObject.Predmet.OstaliListFormatedWithAdressOIB>
    <izvorni_sadrzaj>
      <item>Damir Armano, OIB 95302386532, Trnsko 33b, 10000 Zagreb punomoćnik sudionika u postupku RAČVA d.o.o.</item>
      <item>Anđelko Jajić, OIB 40592176509, Turinina 9, 10000 Zagreb punomoćnik sudionika u postupku RAČVA d.o.o.</item>
    </izvorni_sadrzaj>
    <derivirana_varijabla naziv="DomainObject.Predmet.OstaliListFormatedWithAdressOIB_1">
      <item>Damir Armano, OIB 95302386532, Trnsko 33b, 10000 Zagreb punomoćnik sudionika u postupku RAČVA d.o.o.</item>
      <item>Anđelko Jajić, OIB 40592176509, Turinina 9, 10000 Zagreb punomoćnik sudionika u postupku RAČVA d.o.o.</item>
    </derivirana_varijabla>
  </DomainObject.Predmet.OstaliListFormatedWithAdressOIB>
  <DomainObject.Predmet.OstaliListNazivFormated>
    <izvorni_sadrzaj>
      <item>Damir Armano</item>
      <item>Anđelko Jajić</item>
    </izvorni_sadrzaj>
    <derivirana_varijabla naziv="DomainObject.Predmet.OstaliListNazivFormated_1">
      <item>Damir Armano</item>
      <item>Anđelko Jajić</item>
    </derivirana_varijabla>
  </DomainObject.Predmet.OstaliListNazivFormated>
  <DomainObject.Predmet.OstaliListNazivFormatedOIB>
    <izvorni_sadrzaj>
      <item>Damir Armano, OIB 95302386532</item>
      <item>Anđelko Jajić, OIB 40592176509</item>
    </izvorni_sadrzaj>
    <derivirana_varijabla naziv="DomainObject.Predmet.OstaliListNazivFormatedOIB_1">
      <item>Damir Armano, OIB 95302386532</item>
      <item>Anđelko Jajić, OIB 40592176509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RAČVA d.o.o.</izvorni_sadrzaj>
    <derivirana_varijabla naziv="DomainObject.Predmet.ProtustrankaIDrugi_1">RAČVA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RAČVA d.o.o., OIB 01826167517, Trnsko 33/B, 10000 Zagreb</izvorni_sadrzaj>
    <derivirana_varijabla naziv="DomainObject.Predmet.ProtustrankaIDrugiAdressOIB_1">RAČVA d.o.o., OIB 01826167517, Trnsko 33/B,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RAČVA d.o.o.</item>
      <item>Damir Armano</item>
      <item>Anđelko Jajić</item>
      <item>Suzana Jajić</item>
    </izvorni_sadrzaj>
    <derivirana_varijabla naziv="DomainObject.Predmet.SudioniciListNaziv_1">
      <item>FINA Regionalni centar Zagreb</item>
      <item>RAČVA d.o.o.</item>
      <item>Damir Armano</item>
      <item>Anđelko Jajić</item>
      <item>Suzana Jajić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RAČVA d.o.o., OIB 01826167517, Trnsko 33/B,10000 Zagreb</item>
      <item>Damir Armano, OIB 95302386532, Trnsko 33b,10000 Zagreb</item>
      <item>Anđelko Jajić, OIB 40592176509, Turinina 9,10000 Zagreb</item>
      <item>Suzana Jajić, OIB 49900331808, Turinina Ulica 9,10000 Zagreb</item>
    </izvorni_sadrzaj>
    <derivirana_varijabla naziv="DomainObject.Predmet.SudioniciListAdressOIB_1">
      <item>FINA Regionalni centar Zagreb, OIB 85821130368, Trg svibanjskih žrtava 1995. 1,10000 Zagreb</item>
      <item>RAČVA d.o.o., OIB 01826167517, Trnsko 33/B,10000 Zagreb</item>
      <item>Damir Armano, OIB 95302386532, Trnsko 33b,10000 Zagreb</item>
      <item>Anđelko Jajić, OIB 40592176509, Turinina 9,10000 Zagreb</item>
      <item>Suzana Jajić, OIB 49900331808, Turinina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01826167517</item>
      <item>, OIB 95302386532</item>
      <item>, OIB 40592176509</item>
      <item>, OIB 49900331808</item>
    </izvorni_sadrzaj>
    <derivirana_varijabla naziv="DomainObject.Predmet.SudioniciListNazivOIB_1">
      <item>, OIB 85821130368</item>
      <item>, OIB 01826167517</item>
      <item>, OIB 95302386532</item>
      <item>, OIB 40592176509</item>
      <item>, OIB 49900331808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591</properties:Words>
  <properties:Characters>3067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2017-04-05T08:00:00Z</dcterms:created>
  <dc:creator>Korisnik</dc:creator>
  <cp:lastModifiedBy>Draženka Prpić</cp:lastModifiedBy>
  <cp:lastPrinted>2017-04-05T08:00:00Z</cp:lastPrinted>
  <dcterms:modified xmlns:xsi="http://www.w3.org/2001/XMLSchema-instance" xsi:type="dcterms:W3CDTF">2017-04-05T08:01:00Z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