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dcba" w14:paraId="7eedcba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630B43">
        <w:rPr>
          <w:rFonts w:cs="Times New Roman"/>
        </w:rPr>
        <w:t>POLIPLAST</w:t>
      </w:r>
      <w:r w:rsidR="008C1F14">
        <w:rPr>
          <w:rFonts w:cs="Times New Roman"/>
        </w:rPr>
        <w:t xml:space="preserve"> </w:t>
      </w:r>
      <w:r w:rsidR="00630B43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630B43">
        <w:rPr>
          <w:rFonts w:cs="Times New Roman"/>
        </w:rPr>
        <w:t>Luka Ludbreška, Luka Ludbreška 27</w:t>
      </w:r>
      <w:r w:rsidR="000B778A">
        <w:rPr>
          <w:rFonts w:cs="Times New Roman"/>
        </w:rPr>
        <w:t xml:space="preserve">, OIB: </w:t>
      </w:r>
      <w:r w:rsidR="00630B43" w:rsidRPr="00630B43">
        <w:rPr>
          <w:rFonts w:cs="Times New Roman"/>
        </w:rPr>
        <w:t>65086150822</w:t>
      </w:r>
      <w:r>
        <w:rPr>
          <w:rFonts w:cs="Times New Roman"/>
        </w:rPr>
        <w:t xml:space="preserve">, </w:t>
      </w:r>
      <w:r w:rsidR="003E6696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 w:rsidR="00630B43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630B43">
        <w:t>Josip Šebijan, Luka Ludbreška, Luka Ludbreška 27</w:t>
      </w:r>
      <w:r w:rsidR="000C01D3">
        <w:t xml:space="preserve">, </w:t>
      </w:r>
    </w:p>
    <w:p w:rsidRDefault="009C304A" w:rsidP="00630B43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630B43" w:rsidRPr="00630B43">
        <w:rPr>
          <w:rFonts w:cs="Times New Roman"/>
        </w:rPr>
        <w:t>POLIPLAST j.d.o.o., Luka Ludbreška, Luk</w:t>
      </w:r>
      <w:r w:rsidR="00630B43">
        <w:rPr>
          <w:rFonts w:cs="Times New Roman"/>
        </w:rPr>
        <w:t>a Ludbreška 27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630B43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630B43" w:rsidRPr="00630B43">
        <w:t>Josip</w:t>
      </w:r>
      <w:r w:rsidR="00630B43">
        <w:t>u</w:t>
      </w:r>
      <w:r w:rsidR="00630B43" w:rsidRPr="00630B43">
        <w:t xml:space="preserve"> Šebijan</w:t>
      </w:r>
      <w:r w:rsidR="00630B43">
        <w:t>u</w:t>
      </w:r>
      <w:r w:rsidR="00630B43" w:rsidRPr="00630B43">
        <w:t>, Luka Ludbreška, Luka Ludbreška 27</w:t>
      </w:r>
      <w:r w:rsidR="001E7E3C">
        <w:t>,</w:t>
      </w:r>
      <w:r w:rsidR="00B520FB">
        <w:t xml:space="preserve"> OIB: </w:t>
      </w:r>
      <w:r w:rsidR="00630B43">
        <w:t>63853761356</w:t>
      </w:r>
      <w:r w:rsidR="00FA69C2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FA69C2">
        <w:t>8</w:t>
      </w:r>
      <w:r w:rsidR="00F540FD">
        <w:t>,</w:t>
      </w:r>
      <w:r w:rsidR="00630B43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630B43" w:rsidRPr="00630B43">
        <w:rPr>
          <w:rFonts w:cs="Times New Roman"/>
        </w:rPr>
        <w:t>POLIPLAST j.d.o.o., Luka Ludbreška, Luka Ludbreška 27, OIB: 65086150822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1B3E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E5676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630B43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630B43" w:rsidRPr="00630B43">
        <w:rPr>
          <w:rFonts w:cs="Times New Roman"/>
        </w:rPr>
        <w:t>POLIPLAST j.d.o.o., Luka Ludbreška, Luk</w:t>
      </w:r>
      <w:r w:rsidR="00630B43">
        <w:rPr>
          <w:rFonts w:cs="Times New Roman"/>
        </w:rPr>
        <w:t>a Ludbreška 27</w:t>
      </w:r>
      <w:r w:rsidR="00D278AD">
        <w:rPr>
          <w:rFonts w:cs="Times New Roman"/>
        </w:rPr>
        <w:t xml:space="preserve">, </w:t>
      </w:r>
    </w:p>
    <w:p w:rsidRDefault="009C304A" w:rsidP="00630B43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630B43" w:rsidRPr="00630B43">
        <w:t>Josip Šebijan, Luka Ludbreška, Luka Ludbreška 27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424" w:rsidP="009C304A" w:rsidR="00477424">
      <w:r>
        <w:separator/>
      </w:r>
    </w:p>
  </w:endnote>
  <w:endnote w:id="0" w:type="continuationSeparator">
    <w:p w:rsidRDefault="00477424" w:rsidP="009C304A" w:rsidR="00477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424" w:rsidP="009C304A" w:rsidR="00477424">
      <w:r>
        <w:separator/>
      </w:r>
    </w:p>
  </w:footnote>
  <w:footnote w:id="0" w:type="continuationSeparator">
    <w:p w:rsidRDefault="00477424" w:rsidP="009C304A" w:rsidR="004774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676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357BF7">
      <w:t>598</w:t>
    </w:r>
    <w:r w:rsidR="000B778A">
      <w:t>/16-</w:t>
    </w:r>
    <w:r w:rsidR="00232D22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357BF7">
      <w:t>598</w:t>
    </w:r>
    <w:r w:rsidR="009B2BCE">
      <w:t>/16-</w:t>
    </w:r>
    <w:r w:rsidR="00E6280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232D22"/>
    <w:rsid w:val="002D4338"/>
    <w:rsid w:val="00357BF7"/>
    <w:rsid w:val="003B27E7"/>
    <w:rsid w:val="003D3CE4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B55CC"/>
    <w:rsid w:val="00607FE8"/>
    <w:rsid w:val="00630B43"/>
    <w:rsid w:val="00660159"/>
    <w:rsid w:val="00697888"/>
    <w:rsid w:val="0070393A"/>
    <w:rsid w:val="007A1A7C"/>
    <w:rsid w:val="007E17E0"/>
    <w:rsid w:val="007E3E47"/>
    <w:rsid w:val="00811B0F"/>
    <w:rsid w:val="0082366A"/>
    <w:rsid w:val="00823CB2"/>
    <w:rsid w:val="00826138"/>
    <w:rsid w:val="00851407"/>
    <w:rsid w:val="008A03AC"/>
    <w:rsid w:val="008C1F14"/>
    <w:rsid w:val="008D1BBB"/>
    <w:rsid w:val="008F7002"/>
    <w:rsid w:val="00900537"/>
    <w:rsid w:val="00932E33"/>
    <w:rsid w:val="00954519"/>
    <w:rsid w:val="00977659"/>
    <w:rsid w:val="009B2BCE"/>
    <w:rsid w:val="009C19FB"/>
    <w:rsid w:val="009C304A"/>
    <w:rsid w:val="009E5676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B520FB"/>
    <w:rsid w:val="00B73D1F"/>
    <w:rsid w:val="00BE0B3A"/>
    <w:rsid w:val="00C40415"/>
    <w:rsid w:val="00CD2586"/>
    <w:rsid w:val="00CF272A"/>
    <w:rsid w:val="00D16253"/>
    <w:rsid w:val="00D278AD"/>
    <w:rsid w:val="00D729C9"/>
    <w:rsid w:val="00D75375"/>
    <w:rsid w:val="00DA75A3"/>
    <w:rsid w:val="00E17672"/>
    <w:rsid w:val="00E62806"/>
    <w:rsid w:val="00F07B51"/>
    <w:rsid w:val="00F540FD"/>
    <w:rsid w:val="00F740FE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E5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6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6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6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6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E5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6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6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6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6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POLIPLAST jednostavno društvo s ograničenom odgovornošću za proizvodnju plastike</izvorni_sadrzaj>
    <derivirana_varijabla naziv="DomainObject.Predmet.ProtustrankaFormated_1">  POLIPLAST jednostavno društvo s ograničenom odgovornošću za proizvodnju plastike</derivirana_varijabla>
  </DomainObject.Predmet.ProtustrankaFormated>
  <DomainObject.Predmet.ProtustrankaFormatedOIB>
    <izvorni_sadrzaj>  POLIPLAST jednostavno društvo s ograničenom odgovornošću za proizvodnju plastike, OIB 65086150822</izvorni_sadrzaj>
    <derivirana_varijabla naziv="DomainObject.Predmet.ProtustrankaFormatedOIB_1">  POLIPLAST jednostavno društvo s ograničenom odgovornošću za proizvodnju plastike, OIB 65086150822</derivirana_varijabla>
  </DomainObject.Predmet.ProtustrankaFormatedOIB>
  <DomainObject.Predmet.ProtustrankaFormatedWithAdress>
    <izvorni_sadrzaj> POLIPLAST jednostavno društvo s ograničenom odgovornošću za proizvodnju plastike, Luka Ludbreška 27, 42230 Luka Ludbreška</izvorni_sadrzaj>
    <derivirana_varijabla naziv="DomainObject.Predmet.ProtustrankaFormatedWithAdress_1"> POLIPLAST jednostavno društvo s ograničenom odgovornošću za proizvodnju plastike, Luka Ludbreška 27, 42230 Luka Ludbreška</derivirana_varijabla>
  </DomainObject.Predmet.ProtustrankaFormatedWithAdress>
  <DomainObject.Predmet.ProtustrankaFormatedWithAdressOIB>
    <izvorni_sadrzaj> POLIPLAST jednostavno društvo s ograničenom odgovornošću za proizvodnju plastike, OIB 65086150822, Luka Ludbreška 27, 42230 Luka Ludbreška</izvorni_sadrzaj>
    <derivirana_varijabla naziv="DomainObject.Predmet.ProtustrankaFormatedWithAdressOIB_1"> POLIPLAST jednostavno društvo s ograničenom odgovornošću za proizvodnju plastike, OIB 65086150822, Luka Ludbreška 27, 42230 Luka Ludbreška</derivirana_varijabla>
  </DomainObject.Predmet.ProtustrankaFormatedWithAdressOIB>
  <DomainObject.Predmet.ProtustrankaWithAdress>
    <izvorni_sadrzaj>POLIPLAST jednostavno društvo s ograničenom odgovornošću za proizvodnju plastike Luka Ludbreška 27, 42230 Luka Ludbreška</izvorni_sadrzaj>
    <derivirana_varijabla naziv="DomainObject.Predmet.ProtustrankaWithAdress_1">POLIPLAST jednostavno društvo s ograničenom odgovornošću za proizvodnju plastike Luka Ludbreška 27, 42230 Luka Ludbreška</derivirana_varijabla>
  </DomainObject.Predmet.ProtustrankaWithAdress>
  <DomainObject.Predmet.ProtustrankaWithAdressOIB>
    <izvorni_sadrzaj>POLIPLAST jednostavno društvo s ograničenom odgovornošću za proizvodnju plastike, OIB 65086150822, Luka Ludbreška 27, 42230 Luka Ludbreška</izvorni_sadrzaj>
    <derivirana_varijabla naziv="DomainObject.Predmet.ProtustrankaWithAdressOIB_1">POLIPLAST jednostavno društvo s ograničenom odgovornošću za proizvodnju plastike, OIB 65086150822, Luka Ludbreška 27, 42230 Luka Ludbreška</derivirana_varijabla>
  </DomainObject.Predmet.ProtustrankaWithAdressOIB>
  <DomainObject.Predmet.ProtustrankaNazivFormated>
    <izvorni_sadrzaj>POLIPLAST jednostavno društvo s ograničenom odgovornošću za proizvodnju plastike</izvorni_sadrzaj>
    <derivirana_varijabla naziv="DomainObject.Predmet.ProtustrankaNazivFormated_1">POLIPLAST jednostavno društvo s ograničenom odgovornošću za proizvodnju plastike</derivirana_varijabla>
  </DomainObject.Predmet.ProtustrankaNazivFormated>
  <DomainObject.Predmet.ProtustrankaNazivFormatedOIB>
    <izvorni_sadrzaj>POLIPLAST jednostavno društvo s ograničenom odgovornošću za proizvodnju plastike, OIB 65086150822</izvorni_sadrzaj>
    <derivirana_varijabla naziv="DomainObject.Predmet.ProtustrankaNazivFormatedOIB_1">POLIPLAST jednostavno društvo s ograničenom odgovornošću za proizvodnju plastike, OIB 65086150822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9026.77</izvorni_sadrzaj>
    <derivirana_varijabla naziv="DomainObject.Predmet.TrenutnaVrijednost_1">9026.77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POLIPLAST jednostavno društvo s ograničenom odgovornošću za proizvodnju plastike</item>
    </izvorni_sadrzaj>
    <derivirana_varijabla naziv="DomainObject.Predmet.ProtuStrankaListFormated_1">
      <item>POLIPLAST jednostavno društvo s ograničenom odgovornošću za proizvodnju plastike</item>
    </derivirana_varijabla>
  </DomainObject.Predmet.ProtuStrankaListFormated>
  <DomainObject.Predmet.ProtuStrankaListFormatedOIB>
    <izvorni_sadrzaj>
      <item>POLIPLAST jednostavno društvo s ograničenom odgovornošću za proizvodnju plastike, OIB 65086150822</item>
    </izvorni_sadrzaj>
    <derivirana_varijabla naziv="DomainObject.Predmet.ProtuStrankaListFormatedOIB_1">
      <item>POLIPLAST jednostavno društvo s ograničenom odgovornošću za proizvodnju plastike, OIB 65086150822</item>
    </derivirana_varijabla>
  </DomainObject.Predmet.ProtuStrankaListFormatedOIB>
  <DomainObject.Predmet.ProtuStrankaListFormatedWithAdress>
    <izvorni_sadrzaj>
      <item>POLIPLAST jednostavno društvo s ograničenom odgovornošću za proizvodnju plastike, Luka Ludbreška 27, 42230 Luka Ludbreška</item>
    </izvorni_sadrzaj>
    <derivirana_varijabla naziv="DomainObject.Predmet.ProtuStrankaListFormatedWithAdress_1">
      <item>POLIPLAST jednostavno društvo s ograničenom odgovornošću za proizvodnju plastike, Luka Ludbreška 27, 42230 Luka Ludbreška</item>
    </derivirana_varijabla>
  </DomainObject.Predmet.ProtuStrankaListFormatedWithAdress>
  <DomainObject.Predmet.ProtuStrankaListFormatedWithAdressOIB>
    <izvorni_sadrzaj>
      <item>POLIPLAST jednostavno društvo s ograničenom odgovornošću za proizvodnju plastike, OIB 65086150822, Luka Ludbreška 27, 42230 Luka Ludbreška</item>
    </izvorni_sadrzaj>
    <derivirana_varijabla naziv="DomainObject.Predmet.ProtuStrankaListFormatedWithAdressOIB_1">
      <item>POLIPLAST jednostavno društvo s ograničenom odgovornošću za proizvodnju plastike, OIB 65086150822, Luka Ludbreška 27, 42230 Luka Ludbreška</item>
    </derivirana_varijabla>
  </DomainObject.Predmet.ProtuStrankaListFormatedWithAdressOIB>
  <DomainObject.Predmet.ProtuStrankaListNazivFormated>
    <izvorni_sadrzaj>
      <item>POLIPLAST jednostavno društvo s ograničenom odgovornošću za proizvodnju plastike</item>
    </izvorni_sadrzaj>
    <derivirana_varijabla naziv="DomainObject.Predmet.ProtuStrankaListNazivFormated_1">
      <item>POLIPLAST jednostavno društvo s ograničenom odgovornošću za proizvodnju plastike</item>
    </derivirana_varijabla>
  </DomainObject.Predmet.ProtuStrankaListNazivFormated>
  <DomainObject.Predmet.ProtuStrankaListNazivFormatedOIB>
    <izvorni_sadrzaj>
      <item>POLIPLAST jednostavno društvo s ograničenom odgovornošću za proizvodnju plastike, OIB 65086150822</item>
    </izvorni_sadrzaj>
    <derivirana_varijabla naziv="DomainObject.Predmet.ProtuStrankaListNazivFormatedOIB_1">
      <item>POLIPLAST jednostavno društvo s ograničenom odgovornošću za proizvodnju plastike, OIB 65086150822</item>
    </derivirana_varijabla>
  </DomainObject.Predmet.ProtuStrankaListNazivFormatedOIB>
  <DomainObject.Predmet.OstaliListFormated>
    <izvorni_sadrzaj>
      <item>Sudski registar</item>
      <item>Josip Šebijan</item>
      <item>Županijsko državno odvjetništvo</item>
    </izvorni_sadrzaj>
    <derivirana_varijabla naziv="DomainObject.Predmet.OstaliListFormated_1">
      <item>Sudski registar</item>
      <item>Josip Šebijan</item>
      <item>Županijsko državno odvjetništvo</item>
    </derivirana_varijabla>
  </DomainObject.Predmet.OstaliListFormated>
  <DomainObject.Predmet.OstaliListFormatedOIB>
    <izvorni_sadrzaj>
      <item>Sudski registar</item>
      <item>Josip Šebijan, OIB 63853761356</item>
      <item>Županijsko državno odvjetništvo</item>
    </izvorni_sadrzaj>
    <derivirana_varijabla naziv="DomainObject.Predmet.OstaliListFormatedOIB_1">
      <item>Sudski registar</item>
      <item>Josip Šebijan, OIB 63853761356</item>
      <item>Županijsko državno odvjetništvo</item>
    </derivirana_varijabla>
  </DomainObject.Predmet.OstaliListFormatedOIB>
  <DomainObject.Predmet.OstaliListFormatedWithAdress>
    <izvorni_sadrzaj>
      <item>Sudski registar</item>
      <item>Josip Šebijan, Luka Ludbreška 27, 42230 Luka Ludbreška</item>
      <item>Županijsko državno odvjetništvo</item>
    </izvorni_sadrzaj>
    <derivirana_varijabla naziv="DomainObject.Predmet.OstaliListFormatedWithAdress_1">
      <item>Sudski registar</item>
      <item>Josip Šebijan, Luka Ludbreška 27, 42230 Luka Ludbreška</item>
      <item>Županijsko državno odvjetništvo</item>
    </derivirana_varijabla>
  </DomainObject.Predmet.OstaliListFormatedWithAdress>
  <DomainObject.Predmet.OstaliListFormatedWithAdressOIB>
    <izvorni_sadrzaj>
      <item>Sudski registar</item>
      <item>Josip Šebijan, OIB 63853761356, Luka Ludbreška 27, 42230 Luka Ludbreška</item>
      <item>Županijsko državno odvjetništvo</item>
    </izvorni_sadrzaj>
    <derivirana_varijabla naziv="DomainObject.Predmet.OstaliListFormatedWithAdressOIB_1">
      <item>Sudski registar</item>
      <item>Josip Šebijan, OIB 63853761356, Luka Ludbreška 27, 42230 Luka Ludbreška</item>
      <item>Županijsko državno odvjetništvo</item>
    </derivirana_varijabla>
  </DomainObject.Predmet.OstaliListFormatedWithAdressOIB>
  <DomainObject.Predmet.OstaliListNazivFormated>
    <izvorni_sadrzaj>
      <item>Sudski registar</item>
      <item>Josip Šebijan</item>
      <item>Županijsko državno odvjetništvo</item>
    </izvorni_sadrzaj>
    <derivirana_varijabla naziv="DomainObject.Predmet.OstaliListNazivFormated_1">
      <item>Sudski registar</item>
      <item>Josip Šebijan</item>
      <item>Županijsko državno odvjetništvo</item>
    </derivirana_varijabla>
  </DomainObject.Predmet.OstaliListNazivFormated>
  <DomainObject.Predmet.OstaliListNazivFormatedOIB>
    <izvorni_sadrzaj>
      <item>Sudski registar</item>
      <item>Josip Šebijan, OIB 63853761356</item>
      <item>Županijsko državno odvjetništvo</item>
    </izvorni_sadrzaj>
    <derivirana_varijabla naziv="DomainObject.Predmet.OstaliListNazivFormatedOIB_1">
      <item>Sudski registar</item>
      <item>Josip Šebijan, OIB 63853761356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POLIPLAST jednostavno društvo s ograničenom odgovornošću za proizvodnju plastike</izvorni_sadrzaj>
    <derivirana_varijabla naziv="DomainObject.Predmet.ProtustrankaIDrugi_1">POLIPLAST jednostavno društvo s ograničenom odgovornošću za proizvodnju plastike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POLIPLAST jednostavno društvo s ograničenom odgovornošću za proizvodnju plastike, OIB 65086150822, Luka Ludbreška 27, 42230 Luka Ludbreška</izvorni_sadrzaj>
    <derivirana_varijabla naziv="DomainObject.Predmet.ProtustrankaIDrugiAdressOIB_1">POLIPLAST jednostavno društvo s ograničenom odgovornošću za proizvodnju plastike, OIB 65086150822, Luka Ludbreška 27, 42230 Luka Ludbreška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POLIPLAST jednostavno društvo s ograničenom odgovornošću za proizvodnju plastike</item>
      <item>Sudski registar</item>
      <item>Josip Šebijan</item>
      <item>Županijsko državno odvjetništvo</item>
    </izvorni_sadrzaj>
    <derivirana_varijabla naziv="DomainObject.Predmet.SudioniciListNaziv_1">
      <item>Financijska agencija</item>
      <item>POLIPLAST jednostavno društvo s ograničenom odgovornošću za proizvodnju plastike</item>
      <item>Sudski registar</item>
      <item>Josip Šebijan</item>
      <item>Županijsko državno odvjetništvo</item>
    </derivirana_varijabla>
  </DomainObject.Predmet.SudioniciListNaziv>
  <DomainObject.Predmet.SudioniciListAdressOIB>
    <izvorni_sadrzaj>
      <item>Financijska agencija, OIB 85821130368</item>
      <item>POLIPLAST jednostavno društvo s ograničenom odgovornošću za proizvodnju plastike, OIB 65086150822, Luka Ludbreška 27,42230 Luka Ludbreška</item>
      <item>Sudski registar</item>
      <item>Josip Šebijan, OIB 63853761356, Luka Ludbreška 27,42230 Luka Ludbreška</item>
      <item>Županijsko državno odvjetništvo</item>
    </izvorni_sadrzaj>
    <derivirana_varijabla naziv="DomainObject.Predmet.SudioniciListAdressOIB_1">
      <item>Financijska agencija, OIB 85821130368</item>
      <item>POLIPLAST jednostavno društvo s ograničenom odgovornošću za proizvodnju plastike, OIB 65086150822, Luka Ludbreška 27,42230 Luka Ludbreška</item>
      <item>Sudski registar</item>
      <item>Josip Šebijan, OIB 63853761356, Luka Ludbreška 27,42230 Luka Ludbreška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65086150822</item>
      <item>, OIB null</item>
      <item>, OIB 63853761356</item>
      <item>, OIB null</item>
    </izvorni_sadrzaj>
    <derivirana_varijabla naziv="DomainObject.Predmet.SudioniciListNazivOIB_1">
      <item>, OIB 85821130368</item>
      <item>, OIB 65086150822</item>
      <item>, OIB null</item>
      <item>, OIB 63853761356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1929</properties:Characters>
  <properties:Lines>64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2016-09-02T11:00:00Z</dcterms:created>
  <dc:creator>Lea Rogina</dc:creator>
  <cp:lastModifiedBy>Nevenka Vuković</cp:lastModifiedBy>
  <cp:lastPrinted>2016-09-02T10:43:00Z</cp:lastPrinted>
  <dcterms:modified xmlns:xsi="http://www.w3.org/2001/XMLSchema-instance" xsi:type="dcterms:W3CDTF">2016-09-02T11:26:00Z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