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6079" w14:paraId="6356079" w:rsidRDefault="00E90FBE" w:rsidP="00E90FBE" w:rsidR="00E90FBE">
      <w:pPr>
        <w:tabs>
          <w:tab w:pos="1845" w:val="left"/>
          <w:tab w:pos="9072" w:val="right"/>
        </w:tabs>
        <w:ind w:firstLine="708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szCs w:val="24"/>
          <w:lang w:val="hr-HR"/>
        </w:rPr>
        <w:tab/>
        <w:t xml:space="preserve">     </w:t>
      </w:r>
      <w:r>
        <w:rPr>
          <w:szCs w:val="24"/>
          <w:lang w:val="hr-HR"/>
        </w:rPr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39"/>
      </w:tblGrid>
      <w:tr w:rsidTr="00F36ABE" w:rsidR="00F36ABE">
        <w:tc>
          <w:tcPr>
            <w:tcW w:type="dxa" w:w="3039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36ABE" w:rsidR="00F36ABE">
            <w:pPr>
              <w:jc w:val="center"/>
              <w:rPr>
                <w:szCs w:val="24"/>
              </w:rPr>
            </w:pPr>
            <w:r>
              <w:rPr>
                <w:noProof/>
                <w:lang w:val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ABE" w:rsidR="00F36ABE">
            <w:pPr>
              <w:jc w:val="center"/>
            </w:pPr>
            <w:r>
              <w:t>REPUBLIKA HRVATSKA</w:t>
            </w:r>
          </w:p>
          <w:p w:rsidRDefault="00F36ABE" w:rsidR="00F36ABE">
            <w:pPr>
              <w:jc w:val="center"/>
            </w:pPr>
            <w:r>
              <w:t>Općinski sud u Zadru</w:t>
            </w:r>
          </w:p>
          <w:p w:rsidRDefault="00F36ABE" w:rsidR="00F36ABE">
            <w:pPr>
              <w:jc w:val="center"/>
              <w:rPr>
                <w:szCs w:val="24"/>
              </w:rPr>
            </w:pPr>
            <w:r>
              <w:t>Borelli 9, 23000 Zadar</w:t>
            </w:r>
          </w:p>
        </w:tc>
      </w:tr>
    </w:tbl>
    <w:p w:rsidRDefault="004B3563" w:rsidP="00F36ABE" w:rsidR="00F36ABE">
      <w:pPr>
        <w:jc w:val="right"/>
      </w:pPr>
      <w:r>
        <w:t>Poslovni broj: 14 Sp-6</w:t>
      </w:r>
      <w:r w:rsidR="00F36ABE">
        <w:t>/2017</w:t>
      </w:r>
    </w:p>
    <w:p w:rsidRDefault="00F36ABE" w:rsidP="00F36ABE" w:rsidR="00F36ABE">
      <w:pPr>
        <w:ind w:firstLine="708"/>
        <w:jc w:val="both"/>
      </w:pPr>
    </w:p>
    <w:p w:rsidRDefault="00E90FBE" w:rsidP="00E90FBE" w:rsidR="00E90FBE">
      <w:pPr>
        <w:rPr>
          <w:szCs w:val="24"/>
          <w:lang w:val="hr-HR"/>
        </w:rPr>
      </w:pPr>
    </w:p>
    <w:p w:rsidRDefault="00E90FBE" w:rsidP="00E90FBE" w:rsidR="00E90FB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R E P U B L I K E  H R V A T S K E</w:t>
      </w:r>
    </w:p>
    <w:p w:rsidRDefault="00E90FBE" w:rsidP="00E90FBE" w:rsidR="00E90FBE">
      <w:pPr>
        <w:jc w:val="center"/>
        <w:rPr>
          <w:szCs w:val="24"/>
          <w:lang w:val="hr-HR"/>
        </w:rPr>
      </w:pPr>
    </w:p>
    <w:p w:rsidRDefault="00E90FBE" w:rsidP="00E90FBE" w:rsidR="00E90FB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90FBE" w:rsidP="00E90FBE" w:rsidR="00E90FBE">
      <w:pPr>
        <w:jc w:val="center"/>
        <w:rPr>
          <w:lang w:val="hr-HR"/>
        </w:rPr>
      </w:pPr>
    </w:p>
    <w:p w:rsidRDefault="00E90FBE" w:rsidP="00E90FBE" w:rsidR="00E90FBE">
      <w:pPr>
        <w:ind w:firstLine="708"/>
        <w:jc w:val="both"/>
        <w:rPr>
          <w:lang w:val="hr-HR"/>
        </w:rPr>
      </w:pPr>
      <w:r>
        <w:rPr>
          <w:lang w:val="hr-HR"/>
        </w:rPr>
        <w:t xml:space="preserve">Općinski sud u Zadru, po sutkinji </w:t>
      </w:r>
      <w:r w:rsidR="00F36ABE">
        <w:rPr>
          <w:lang w:val="hr-HR"/>
        </w:rPr>
        <w:t>Maji Ivković</w:t>
      </w:r>
      <w:r>
        <w:rPr>
          <w:lang w:val="hr-HR"/>
        </w:rPr>
        <w:t xml:space="preserve">, povodom prijedloga </w:t>
      </w:r>
      <w:r w:rsidR="004B3563">
        <w:rPr>
          <w:szCs w:val="24"/>
          <w:lang w:val="hr-HR"/>
        </w:rPr>
        <w:t>Antonia Parancina iz Pristega, Pristeg 106, OIB: 04347855676</w:t>
      </w:r>
      <w:r w:rsidR="00F36ABE">
        <w:rPr>
          <w:szCs w:val="24"/>
          <w:lang w:val="hr-HR"/>
        </w:rPr>
        <w:t>,</w:t>
      </w:r>
      <w:r w:rsidR="00F55F1E">
        <w:rPr>
          <w:szCs w:val="24"/>
          <w:lang w:val="hr-HR"/>
        </w:rPr>
        <w:t xml:space="preserve"> zastupan po punomoćnici Matei M. Jandras Crnalić, odvjetnici u Zagrebu, Samoborska c. 222, </w:t>
      </w:r>
      <w:r>
        <w:rPr>
          <w:lang w:val="hr-HR"/>
        </w:rPr>
        <w:t xml:space="preserve">za otvaranje postupka stečaja potrošača, </w:t>
      </w:r>
      <w:r w:rsidR="00F36ABE">
        <w:rPr>
          <w:lang w:val="hr-HR"/>
        </w:rPr>
        <w:t>1</w:t>
      </w:r>
      <w:r>
        <w:rPr>
          <w:lang w:val="hr-HR"/>
        </w:rPr>
        <w:t xml:space="preserve">. </w:t>
      </w:r>
      <w:r w:rsidR="00F36ABE">
        <w:rPr>
          <w:lang w:val="hr-HR"/>
        </w:rPr>
        <w:t>ožujka 2018</w:t>
      </w:r>
      <w:r>
        <w:rPr>
          <w:lang w:val="hr-HR"/>
        </w:rPr>
        <w:t xml:space="preserve">., </w:t>
      </w:r>
    </w:p>
    <w:p w:rsidRDefault="00E90FBE" w:rsidP="00E90FBE" w:rsidR="00E90FBE">
      <w:pPr>
        <w:ind w:firstLine="708"/>
        <w:jc w:val="both"/>
        <w:rPr>
          <w:bCs/>
          <w:lang w:val="hr-HR"/>
        </w:rPr>
      </w:pPr>
    </w:p>
    <w:p w:rsidRDefault="00E90FBE" w:rsidP="00E90FBE" w:rsidR="00E90FB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j e</w:t>
      </w:r>
    </w:p>
    <w:p w:rsidRDefault="00E90FBE" w:rsidP="00E90FBE" w:rsidR="00E90FBE">
      <w:pPr>
        <w:rPr>
          <w:szCs w:val="24"/>
          <w:lang w:val="hr-HR"/>
        </w:rPr>
      </w:pPr>
    </w:p>
    <w:p w:rsidRDefault="00E90FBE" w:rsidP="00E90FBE" w:rsidR="00E90FB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kao nedopušten prijedlog za pokretanje postupka stečaja potrošača</w:t>
      </w:r>
      <w:r>
        <w:rPr>
          <w:lang w:val="hr-HR"/>
        </w:rPr>
        <w:t xml:space="preserve"> </w:t>
      </w:r>
      <w:r w:rsidR="004B3563">
        <w:rPr>
          <w:szCs w:val="24"/>
          <w:lang w:val="hr-HR"/>
        </w:rPr>
        <w:t>Antonia Parancina iz Pristega, Pristeg 106, OIB: 04347855676,</w:t>
      </w:r>
      <w:r w:rsidR="00F36ABE">
        <w:rPr>
          <w:szCs w:val="24"/>
          <w:lang w:val="hr-HR"/>
        </w:rPr>
        <w:t>,</w:t>
      </w:r>
      <w:r>
        <w:rPr>
          <w:lang w:val="hr-HR"/>
        </w:rPr>
        <w:t xml:space="preserve"> po</w:t>
      </w:r>
      <w:r>
        <w:rPr>
          <w:szCs w:val="24"/>
          <w:lang w:val="hr-HR"/>
        </w:rPr>
        <w:t xml:space="preserve">dnesen ovom sudu </w:t>
      </w:r>
      <w:r w:rsidR="00F36ABE">
        <w:rPr>
          <w:szCs w:val="24"/>
          <w:lang w:val="hr-HR"/>
        </w:rPr>
        <w:t xml:space="preserve">3. srpnja 2017. </w:t>
      </w:r>
    </w:p>
    <w:p w:rsidRDefault="00E90FBE" w:rsidP="00E90FBE" w:rsidR="00E90FBE">
      <w:pPr>
        <w:ind w:firstLine="720"/>
        <w:jc w:val="both"/>
        <w:rPr>
          <w:szCs w:val="24"/>
          <w:lang w:val="hr-HR"/>
        </w:rPr>
      </w:pPr>
    </w:p>
    <w:p w:rsidRDefault="00E90FBE" w:rsidP="00E90FBE" w:rsidR="00E90FBE">
      <w:pPr>
        <w:pStyle w:val="Naslov3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E90FBE" w:rsidP="00E90FBE" w:rsidR="00E90FBE">
      <w:pPr>
        <w:rPr>
          <w:b/>
          <w:szCs w:val="24"/>
          <w:lang w:val="hr-HR"/>
        </w:rPr>
      </w:pPr>
    </w:p>
    <w:p w:rsidRDefault="00E90FBE" w:rsidP="00E90FBE" w:rsidR="00E90FB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Predlagatelj</w:t>
      </w:r>
      <w:r>
        <w:rPr>
          <w:lang w:val="hr-HR"/>
        </w:rPr>
        <w:t xml:space="preserve"> </w:t>
      </w:r>
      <w:r w:rsidR="004B3563">
        <w:rPr>
          <w:szCs w:val="24"/>
          <w:lang w:val="hr-HR"/>
        </w:rPr>
        <w:t>Antonio Parancin iz Pristega, Pristeg 106, OIB: 04347855676,</w:t>
      </w:r>
      <w:r>
        <w:rPr>
          <w:lang w:val="hr-HR"/>
        </w:rPr>
        <w:t xml:space="preserve"> </w:t>
      </w:r>
      <w:r>
        <w:rPr>
          <w:szCs w:val="24"/>
          <w:lang w:val="hr-HR"/>
        </w:rPr>
        <w:t>podnio je ovom sudu prijedlog za pokretan</w:t>
      </w:r>
      <w:r w:rsidR="00F36ABE">
        <w:rPr>
          <w:szCs w:val="24"/>
          <w:lang w:val="hr-HR"/>
        </w:rPr>
        <w:t xml:space="preserve">je postupka stečaja potrošača </w:t>
      </w:r>
      <w:r w:rsidR="004B3563">
        <w:rPr>
          <w:szCs w:val="24"/>
          <w:lang w:val="hr-HR"/>
        </w:rPr>
        <w:t>3. srpnja 2017.</w:t>
      </w:r>
    </w:p>
    <w:p w:rsidRDefault="00E90FBE" w:rsidP="00E90FBE" w:rsidR="00E90FB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ovog suda od </w:t>
      </w:r>
      <w:r w:rsidR="00F36ABE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</w:t>
      </w:r>
      <w:r w:rsidR="00F36ABE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2017., objavljenom istoga dana na e-oglasnoj ploči suda, pozvan je predlagatelj uplatiti predujam za troškove postupka stečaja potrošača u iznosu od 2.000,00 kn u roku od 30 dana uz upozorenje da će u suprotnom sud prijedlog odbaciti kao nedopušten.</w:t>
      </w:r>
    </w:p>
    <w:p w:rsidRDefault="00E90FBE" w:rsidP="00E90FBE" w:rsidR="00E90FBE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(„Narodne novine“, broj 71/15, dalje: SZ) u vezi s čl. 23. Zakona o stečaju potrošača („Narodne novine“ broj 100/15, dalje: ZSP) propisano je da ako podnositelj prijedloga za otvaranje stečajnog postupka nije uplatio predujam za namirenje troškova stečajnog postupka, sud će prijedlog odbaciti kao nedopušten.</w:t>
      </w:r>
    </w:p>
    <w:p w:rsidRDefault="00E90FBE" w:rsidP="00E90FBE" w:rsidR="00E90FB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 obzirom da predlagatelj nije uplatio navedeni predujam u dodijeljenom mu roku </w:t>
      </w:r>
      <w:r>
        <w:rPr>
          <w:lang w:val="hr-HR"/>
        </w:rPr>
        <w:t>to je temeljem čl.114. st. 5. SZ u vezi s čl. 23. ZSP odlučeno kao u izreci.</w:t>
      </w:r>
    </w:p>
    <w:p w:rsidRDefault="00E90FBE" w:rsidP="00E90FBE" w:rsidR="00E90FBE">
      <w:pPr>
        <w:jc w:val="both"/>
        <w:rPr>
          <w:szCs w:val="24"/>
          <w:lang w:val="hr-HR"/>
        </w:rPr>
      </w:pPr>
    </w:p>
    <w:p w:rsidRDefault="00F36ABE" w:rsidP="00E90FBE" w:rsidR="00E90FBE">
      <w:pPr>
        <w:jc w:val="center"/>
        <w:rPr>
          <w:lang w:val="hr-HR"/>
        </w:rPr>
      </w:pPr>
      <w:r>
        <w:rPr>
          <w:lang w:val="hr-HR"/>
        </w:rPr>
        <w:t>Zadar, 1. ožujka 2018.</w:t>
      </w:r>
    </w:p>
    <w:p w:rsidRDefault="00E90FBE" w:rsidP="00E90FBE" w:rsidR="00E90FBE">
      <w:pPr>
        <w:jc w:val="center"/>
        <w:rPr>
          <w:lang w:val="hr-HR"/>
        </w:rPr>
      </w:pPr>
    </w:p>
    <w:p w:rsidRDefault="00E90FBE" w:rsidP="00E90FBE" w:rsidR="00E90FBE">
      <w:pPr>
        <w:ind w:firstLine="708" w:left="4956"/>
        <w:rPr>
          <w:lang w:val="hr-HR"/>
        </w:rPr>
      </w:pPr>
      <w:r>
        <w:rPr>
          <w:lang w:val="hr-HR"/>
        </w:rPr>
        <w:t xml:space="preserve">                  </w:t>
      </w:r>
      <w:r w:rsidR="00F36ABE">
        <w:rPr>
          <w:lang w:val="hr-HR"/>
        </w:rPr>
        <w:t xml:space="preserve">   Sutkinja: </w:t>
      </w:r>
    </w:p>
    <w:p w:rsidRDefault="00E90FBE" w:rsidP="00E90FBE" w:rsidR="00E90FBE">
      <w:pPr>
        <w:ind w:firstLine="708" w:left="4956"/>
        <w:jc w:val="center"/>
        <w:rPr>
          <w:lang w:val="hr-HR"/>
        </w:rPr>
      </w:pPr>
    </w:p>
    <w:p w:rsidRDefault="00E90FBE" w:rsidP="00E90FBE" w:rsidR="00E90FB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 w:rsidR="00F36ABE">
        <w:rPr>
          <w:lang w:val="hr-HR"/>
        </w:rPr>
        <w:t>Maja Ivković</w:t>
      </w:r>
      <w:r w:rsidR="001E7883">
        <w:rPr>
          <w:lang w:val="hr-HR"/>
        </w:rPr>
        <w:t>, v.r.</w:t>
      </w:r>
      <w:r w:rsidR="00F36ABE">
        <w:rPr>
          <w:lang w:val="hr-HR"/>
        </w:rPr>
        <w:t xml:space="preserve"> </w:t>
      </w:r>
    </w:p>
    <w:p w:rsidRDefault="00E90FBE" w:rsidP="00E90FBE" w:rsidR="00E90FBE">
      <w:pPr>
        <w:jc w:val="both"/>
        <w:rPr>
          <w:lang w:val="hr-HR"/>
        </w:rPr>
      </w:pPr>
    </w:p>
    <w:p w:rsidRDefault="00E90FBE" w:rsidP="00E90FBE" w:rsidR="00E90FBE">
      <w:pPr>
        <w:jc w:val="both"/>
        <w:rPr>
          <w:lang w:val="hr-HR"/>
        </w:rPr>
      </w:pPr>
    </w:p>
    <w:p w:rsidRDefault="00F36ABE" w:rsidP="00E90FBE" w:rsidR="00F36ABE">
      <w:pPr>
        <w:jc w:val="both"/>
        <w:rPr>
          <w:lang w:val="hr-HR"/>
        </w:rPr>
      </w:pPr>
    </w:p>
    <w:p w:rsidRDefault="00F36ABE" w:rsidP="00E90FBE" w:rsidR="00F36ABE">
      <w:pPr>
        <w:jc w:val="both"/>
        <w:rPr>
          <w:lang w:val="hr-HR"/>
        </w:rPr>
      </w:pPr>
    </w:p>
    <w:p w:rsidRDefault="00F36ABE" w:rsidP="00E90FBE" w:rsidR="00F36ABE">
      <w:pPr>
        <w:jc w:val="both"/>
        <w:rPr>
          <w:lang w:val="hr-HR"/>
        </w:rPr>
      </w:pPr>
    </w:p>
    <w:p w:rsidRDefault="00F36ABE" w:rsidP="00E90FBE" w:rsidR="00F36ABE">
      <w:pPr>
        <w:jc w:val="both"/>
        <w:rPr>
          <w:lang w:val="hr-HR"/>
        </w:rPr>
      </w:pPr>
    </w:p>
    <w:p w:rsidRDefault="00F36ABE" w:rsidP="00E90FBE" w:rsidR="00E90FBE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E90FBE" w:rsidP="00E90FBE" w:rsidR="00E90FBE">
      <w:pPr>
        <w:jc w:val="both"/>
        <w:rPr>
          <w:lang w:val="hr-HR"/>
        </w:rPr>
      </w:pPr>
      <w:r>
        <w:rPr>
          <w:lang w:val="hr-HR"/>
        </w:rPr>
        <w:t>Protiv ovog rješenja dopuštena je žalba u roku od 15 dana od dana dostave ovjerenog prijepisa. Žalba se dostavlja ovom sudu u tri istovjetna primjerka, a o njoj odlučuje Županijski sud.</w:t>
      </w:r>
      <w:r>
        <w:rPr>
          <w:lang w:val="hr-HR"/>
        </w:rPr>
        <w:tab/>
      </w:r>
    </w:p>
    <w:p w:rsidRDefault="00E90FBE" w:rsidP="00E90FBE" w:rsidR="00E90FBE">
      <w:pPr>
        <w:jc w:val="right"/>
        <w:rPr>
          <w:lang w:val="hr-HR"/>
        </w:rPr>
      </w:pPr>
    </w:p>
    <w:p w:rsidRDefault="00F36ABE" w:rsidP="00E90FBE" w:rsidR="00E90FBE">
      <w:pPr>
        <w:jc w:val="both"/>
        <w:rPr>
          <w:lang w:val="hr-HR"/>
        </w:rPr>
      </w:pPr>
      <w:r>
        <w:rPr>
          <w:lang w:val="hr-HR"/>
        </w:rPr>
        <w:t>Dostaviti:</w:t>
      </w:r>
      <w:r w:rsidR="00E90FBE">
        <w:rPr>
          <w:lang w:val="hr-HR"/>
        </w:rPr>
        <w:t xml:space="preserve"> Svim sudionicima putem mrežne stranice e-oglasna ploča sudova. Smatra se da je dostava pismena obavljena istekom osmog dana od dana objave pismena na mrežnoj stranici e-oglasna ploča sudova (čl. 25. st. 2. ZSP).</w:t>
      </w:r>
    </w:p>
    <w:p w:rsidRDefault="00E90FBE" w:rsidP="00E90FBE" w:rsidR="00E90FBE">
      <w:pPr>
        <w:jc w:val="both"/>
        <w:rPr>
          <w:lang w:val="hr-HR"/>
        </w:rPr>
      </w:pPr>
    </w:p>
    <w:p w:rsidRDefault="00E90FBE" w:rsidP="00E90FBE" w:rsidR="00E90FBE"/>
    <w:p w:rsidRDefault="001E7883" w:rsidP="001E7883" w:rsidR="0036310F">
      <w:pPr>
        <w:jc w:val="center"/>
      </w:pPr>
      <w:r>
        <w:t>Za točnost otpravka – ovaštena službenica</w:t>
      </w:r>
    </w:p>
    <w:p w:rsidRDefault="001E7883" w:rsidP="001E7883" w:rsidR="001E7883">
      <w:pPr>
        <w:jc w:val="center"/>
      </w:pPr>
      <w:r>
        <w:t>Mladenka Čakarun</w:t>
      </w:r>
    </w:p>
    <w:sectPr w:rsidSect="00F36ABE" w:rsidR="001E78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4D1" w:rsidP="00F36ABE" w:rsidR="008734D1">
      <w:r>
        <w:separator/>
      </w:r>
    </w:p>
  </w:endnote>
  <w:endnote w:id="0" w:type="continuationSeparator">
    <w:p w:rsidRDefault="008734D1" w:rsidP="00F36ABE" w:rsidR="00873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4D1" w:rsidP="00F36ABE" w:rsidR="008734D1">
      <w:r>
        <w:separator/>
      </w:r>
    </w:p>
  </w:footnote>
  <w:footnote w:id="0" w:type="continuationSeparator">
    <w:p w:rsidRDefault="008734D1" w:rsidP="00F36ABE" w:rsidR="00873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449582"/>
      <w:docPartObj>
        <w:docPartGallery w:val="Page Numbers (Top of Page)"/>
        <w:docPartUnique/>
      </w:docPartObj>
    </w:sdtPr>
    <w:sdtEndPr/>
    <w:sdtContent>
      <w:p w:rsidRDefault="00F36ABE" w:rsidR="00F36A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DE9" w:rsidRPr="00C53DE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36ABE" w:rsidR="00F36A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FBE"/>
    <w:rsid w:val="001E7883"/>
    <w:rsid w:val="003500E1"/>
    <w:rsid w:val="0036310F"/>
    <w:rsid w:val="004B3563"/>
    <w:rsid w:val="00734653"/>
    <w:rsid w:val="00801D03"/>
    <w:rsid w:val="008734D1"/>
    <w:rsid w:val="008C1084"/>
    <w:rsid w:val="009C2706"/>
    <w:rsid w:val="00A51A4A"/>
    <w:rsid w:val="00B27FA8"/>
    <w:rsid w:val="00C53DE9"/>
    <w:rsid w:val="00CE1971"/>
    <w:rsid w:val="00E90FBE"/>
    <w:rsid w:val="00F36ABE"/>
    <w:rsid w:val="00F5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0FBE"/>
    <w:rPr>
      <w:sz w:val="24"/>
      <w:lang w:eastAsia="hr-HR" w:val="en-AU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90FBE"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00E1"/>
    <w:pPr>
      <w:ind w:left="720"/>
      <w:contextualSpacing/>
    </w:pPr>
    <w:rPr>
      <w:szCs w:val="24"/>
      <w:lang w:eastAsia="en-US" w:val="hr-HR"/>
    </w:rPr>
  </w:style>
  <w:style w:customStyle="true" w:styleId="Naslov3Char" w:type="character">
    <w:name w:val="Naslov 3 Char"/>
    <w:basedOn w:val="Zadanifontodlomka"/>
    <w:link w:val="Naslov3"/>
    <w:semiHidden/>
    <w:rsid w:val="00E90FBE"/>
    <w:rPr>
      <w:b/>
      <w:sz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6A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6ABE"/>
    <w:rPr>
      <w:rFonts w:cs="Tahoma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F36A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6ABE"/>
    <w:rPr>
      <w:sz w:val="24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F36A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6ABE"/>
    <w:rPr>
      <w:sz w:val="24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53D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3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D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0FBE"/>
    <w:rPr>
      <w:sz w:val="24"/>
      <w:lang w:eastAsia="hr-HR" w:val="en-AU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90FBE"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00E1"/>
    <w:pPr>
      <w:ind w:left="720"/>
      <w:contextualSpacing/>
    </w:pPr>
    <w:rPr>
      <w:szCs w:val="24"/>
      <w:lang w:eastAsia="en-US" w:val="hr-HR"/>
    </w:rPr>
  </w:style>
  <w:style w:customStyle="1" w:styleId="Naslov3Char" w:type="character">
    <w:name w:val="Naslov 3 Char"/>
    <w:basedOn w:val="Zadanifontodlomka"/>
    <w:link w:val="Naslov3"/>
    <w:semiHidden/>
    <w:rsid w:val="00E90FBE"/>
    <w:rPr>
      <w:b/>
      <w:sz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6A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6ABE"/>
    <w:rPr>
      <w:rFonts w:ascii="Tahoma" w:cs="Tahoma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F36A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6ABE"/>
    <w:rPr>
      <w:sz w:val="24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F36A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6ABE"/>
    <w:rPr>
      <w:sz w:val="24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53D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3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D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21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78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Ivković</izvorni_sadrzaj>
    <derivirana_varijabla naziv="DomainObject.DonositeljOdluke.Prezime_1">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suca 7. srpnja 2017.</izvorni_sadrzaj>
    <derivirana_varijabla naziv="DomainObject.Predmet.PrimjedbaSuca_1">kod suca 7. srpnja 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14 - Ivković Maja</izvorni_sadrzaj>
    <derivirana_varijabla naziv="DomainObject.Predmet.Referada.Naziv_1">Referada 14 - Ivković Maja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Sudnica 109</izvorni_sadrzaj>
    <derivirana_varijabla naziv="DomainObject.Predmet.Referada.Prostorija.Naziv_1">Sudnica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Maja Ivković</izvorni_sadrzaj>
    <derivirana_varijabla naziv="DomainObject.Predmet.Referada.Sudac_1">Maja 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Antonio Parancin; VIPnet, društvo s ograničenom odgovornošću za usluge javnih telekomunikacija; ZAGREBINSPEKT d.o.o. za kontrolu i inženjering; Hrvatske autoceste društvo s ograničenom odgovornošću, za upravljenje, građenje i održavanje autocesta; RH Ministarstvo financija; H1 TELEKOM dioničko društvo za telekomunikacijske usluge; Grad Benkovac; HELIOS HRVATSKA društvo s ograničenom odgovornošću za trgovinu boja i lakova; Raiffeisenbank Austria d.d.; JADRANSKO OSIGURANJE dioničko društvo; MESSER CROATIA PLIN Poduzeće za proizvodnju i prodaju tehničkih plinova d.o.o.; LEDO dioničko društvo za proizvodnju i promet sladoleda i smrznute hrane; ZAGREBAČKO UČILIŠTE - ustanova za obrazovanje odraslih; BUMBA obrt za usluge u gos.; BENKOVIĆ društvo s ograničenom odgovornošću za usluge; VODOVOD I ODVODNJA, društvo s ograničenom odgovornošću; Tomislav Hrženjak; ZAGREBŠPED d.o.o.; FINANCIJSKA AGENCIJA; Branko Peran; EUROHERC osiguranje - dioničko društvo za osiguranje imovine i osoba i druge poslove osiguranja; BUBA d.o.o. za usluge, trgovinu i servis kućanskih aparata; HEP - Opskrba d.o.o. za opskrbu potrošača električnom, toplinskom energijom i plinom; Hrvatski Telekom d.d.; COLOR TRADE vanjska i unutarnja trgovina d. o. o.; Dinko Peran; VB LEASING d.o.o. za leasing</izvorni_sadrzaj>
    <derivirana_varijabla naziv="DomainObject.Predmet.StrankaFormated_1">  Antonio Parancin; VIPnet, društvo s ograničenom odgovornošću za usluge javnih telekomunikacija; ZAGREBINSPEKT d.o.o. za kontrolu i inženjering; Hrvatske autoceste društvo s ograničenom odgovornošću, za upravljenje, građenje i održavanje autocesta; RH Ministarstvo financija; H1 TELEKOM dioničko društvo za telekomunikacijske usluge; Grad Benkovac; HELIOS HRVATSKA društvo s ograničenom odgovornošću za trgovinu boja i lakova; Raiffeisenbank Austria d.d.; JADRANSKO OSIGURANJE dioničko društvo; MESSER CROATIA PLIN Poduzeće za proizvodnju i prodaju tehničkih plinova d.o.o.; LEDO dioničko društvo za proizvodnju i promet sladoleda i smrznute hrane; ZAGREBAČKO UČILIŠTE - ustanova za obrazovanje odraslih; BUMBA obrt za usluge u gos.; BENKOVIĆ društvo s ograničenom odgovornošću za usluge; VODOVOD I ODVODNJA, društvo s ograničenom odgovornošću; Tomislav Hrženjak; ZAGREBŠPED d.o.o.; FINANCIJSKA AGENCIJA; Branko Peran; EUROHERC osiguranje - dioničko društvo za osiguranje imovine i osoba i druge poslove osiguranja; BUBA d.o.o. za usluge, trgovinu i servis kućanskih aparata; HEP - Opskrba d.o.o. za opskrbu potrošača električnom, toplinskom energijom i plinom; Hrvatski Telekom d.d.; COLOR TRADE vanjska i unutarnja trgovina d. o. o.; Dinko Peran; VB LEASING d.o.o. za leasing</derivirana_varijabla>
  </DomainObject.Predmet.StrankaFormated>
  <DomainObject.Predmet.StrankaFormatedOIB>
    <izvorni_sadrzaj>  Antonio Parancin, OIB 04347855676; VIPnet, društvo s ograničenom odgovornošću za usluge javnih telekomunikacija, OIB 29524210204; ZAGREBINSPEKT d.o.o. za kontrolu i inženjering, OIB 82752153530; Hrvatske autoceste društvo s ograničenom odgovornošću, za upravljenje, građenje i održavanje autocesta, OIB 57500462912; RH Ministarstvo financija, OIB 18683136487; H1 TELEKOM dioničko društvo za telekomunikacijske usluge, OIB 88551335012; Grad Benkovac, OIB 83821313660; HELIOS HRVATSKA društvo s ograničenom odgovornošću za trgovinu boja i lakova, OIB 51925436571; Raiffeisenbank Austria d.d., OIB 53056966535; JADRANSKO OSIGURANJE dioničko društvo, OIB 94472454976; MESSER CROATIA PLIN Poduzeće za proizvodnju i prodaju tehničkih plinova d.o.o., OIB 32179081874; LEDO dioničko društvo za proizvodnju i promet sladoleda i smrznute hrane, OIB 87955947581; ZAGREBAČKO UČILIŠTE - ustanova za obrazovanje odraslih, OIB 87219776080; BUMBA obrt za usluge u gos., OIB ; BENKOVIĆ društvo s ograničenom odgovornošću za usluge, OIB 11321589428; VODOVOD I ODVODNJA, društvo s ograničenom odgovornošću, OIB 62529089333; Tomislav Hrženjak, OIB 70440396819; ZAGREBŠPED d.o.o., OIB ; FINANCIJSKA AGENCIJA, OIB 85821130368; Branko Peran, OIB 74784514617; EUROHERC osiguranje - dioničko društvo za osiguranje imovine i osoba i druge poslove osiguranja, OIB 22694857747; BUBA d.o.o. za usluge, trgovinu i servis kućanskih aparata, OIB 99506090067; HEP - Opskrba d.o.o. za opskrbu potrošača električnom, toplinskom energijom i plinom, OIB 63073332379; Hrvatski Telekom d.d., OIB 81793146560; COLOR TRADE vanjska i unutarnja trgovina d. o. o., OIB 60976441946; Dinko Peran, OIB 96593261016; VB LEASING d.o.o. za leasing, OIB 55525619967</izvorni_sadrzaj>
    <derivirana_varijabla naziv="DomainObject.Predmet.StrankaFormatedOIB_1">  Antonio Parancin, OIB 04347855676; VIPnet, društvo s ograničenom odgovornošću za usluge javnih telekomunikacija, OIB 29524210204; ZAGREBINSPEKT d.o.o. za kontrolu i inženjering, OIB 82752153530; Hrvatske autoceste društvo s ograničenom odgovornošću, za upravljenje, građenje i održavanje autocesta, OIB 57500462912; RH Ministarstvo financija, OIB 18683136487; H1 TELEKOM dioničko društvo za telekomunikacijske usluge, OIB 88551335012; Grad Benkovac, OIB 83821313660; HELIOS HRVATSKA društvo s ograničenom odgovornošću za trgovinu boja i lakova, OIB 51925436571; Raiffeisenbank Austria d.d., OIB 53056966535; JADRANSKO OSIGURANJE dioničko društvo, OIB 94472454976; MESSER CROATIA PLIN Poduzeće za proizvodnju i prodaju tehničkih plinova d.o.o., OIB 32179081874; LEDO dioničko društvo za proizvodnju i promet sladoleda i smrznute hrane, OIB 87955947581; ZAGREBAČKO UČILIŠTE - ustanova za obrazovanje odraslih, OIB 87219776080; BUMBA obrt za usluge u gos., OIB ; BENKOVIĆ društvo s ograničenom odgovornošću za usluge, OIB 11321589428; VODOVOD I ODVODNJA, društvo s ograničenom odgovornošću, OIB 62529089333; Tomislav Hrženjak, OIB 70440396819; ZAGREBŠPED d.o.o., OIB ; FINANCIJSKA AGENCIJA, OIB 85821130368; Branko Peran, OIB 74784514617; EUROHERC osiguranje - dioničko društvo za osiguranje imovine i osoba i druge poslove osiguranja, OIB 22694857747; BUBA d.o.o. za usluge, trgovinu i servis kućanskih aparata, OIB 99506090067; HEP - Opskrba d.o.o. za opskrbu potrošača električnom, toplinskom energijom i plinom, OIB 63073332379; Hrvatski Telekom d.d., OIB 81793146560; COLOR TRADE vanjska i unutarnja trgovina d. o. o., OIB 60976441946; Dinko Peran, OIB 96593261016; VB LEASING d.o.o. za leasing, OIB 55525619967</derivirana_varijabla>
  </DomainObject.Predmet.StrankaFormatedOIB>
  <DomainObject.Predmet.StrankaFormatedWithAdress>
    <izvorni_sadrzaj> Antonio Parancin, Pristeg 106, 23422 Pristeg; VIPnet, društvo s ograničenom odgovornošću za usluge javnih telekomunikacija, Vrtni put 1, 10000 Zagreb; ZAGREBINSPEKT d.o.o. za kontrolu i inženjering, Draškovićeva 29, 10000 Zagreb; Hrvatske autoceste društvo s ograničenom odgovornošću, za upravljenje, građenje i održavanje autocesta, Širolina ulica 4, 10000 Zagreb; RH Ministarstvo financija, Katančićeva 6, 10000 Zagreb; H1 TELEKOM dioničko društvo za telekomunikacijske usluge, Dračevac 2/d, 21000 Split; Grad Benkovac, Šetalište kneza Branimira 12, 23420 Benkovac; HELIOS HRVATSKA društvo s ograničenom odgovornošću za trgovinu boja i lakova, Radnička cesta 173/d, 10000 Zagreb; Raiffeisenbank Austria d.d., Magazinska cesta 69, 10000 Zagreb; JADRANSKO OSIGURANJE dioničko društvo, Listopadska 2, 10000 Zagreb; MESSER CROATIA PLIN Poduzeće za proizvodnju i prodaju tehničkih plinova d.o.o., Industrijska 1, 10290 Zaprešić; LEDO dioničko društvo za proizvodnju i promet sladoleda i smrznute hrane, Čavićeva 1a, 10000 Zagreb; ZAGREBAČKO UČILIŠTE - ustanova za obrazovanje odraslih, Lanište 1 e, 10000 Zagreb; BUMBA obrt za usluge u gos., Brunac 50C, 22211 Vodice; BENKOVIĆ društvo s ograničenom odgovornošću za usluge, Kneza Branimira 12, 23420 Benkovac; VODOVOD I ODVODNJA, društvo s ograničenom odgovornošću, Kralja Tomislava 11, 23420 Benkovac; Tomislav Hrženjak, Mate Rupčića 26, 42207 Vinica; ZAGREBŠPED d.o.o., Vodovodna ulica 20, 10000 Zagreb; FINANCIJSKA AGENCIJA, Ulica grada Vukovara 70, 10000 Zagreb; Branko Peran, Grebaštička 5, 22000 Šibenik; EUROHERC osiguranje - dioničko društvo za osiguranje imovine i osoba i druge poslove osiguranja, Ulica grada Vukovara 282, 10000 Zagreb; BUBA d.o.o. za usluge, trgovinu i servis kućanskih aparata, Zagrebačka 28, 53000 Gospić; HEP - Opskrba d.o.o. za opskrbu potrošača električnom, toplinskom energijom i plinom, Ulica grada Vukovara 37, 10000 Zagreb; Hrvatski Telekom d.d., Roberta Frangeša Mihanovića 9, 10000 Zagreb; COLOR TRADE vanjska i unutarnja trgovina d. o. o., Radnička cesta 173/d, 10000 Zagreb; Dinko Peran, Grebaštica Donja 50, 22000 Grebaštica; VB LEASING d.o.o. za leasing, Horvatova 82, 10000 Zagreb</izvorni_sadrzaj>
    <derivirana_varijabla naziv="DomainObject.Predmet.StrankaFormatedWithAdress_1"> Antonio Parancin, Pristeg 106, 23422 Pristeg; VIPnet, društvo s ograničenom odgovornošću za usluge javnih telekomunikacija, Vrtni put 1, 10000 Zagreb; ZAGREBINSPEKT d.o.o. za kontrolu i inženjering, Draškovićeva 29, 10000 Zagreb; Hrvatske autoceste društvo s ograničenom odgovornošću, za upravljenje, građenje i održavanje autocesta, Širolina ulica 4, 10000 Zagreb; RH Ministarstvo financija, Katančićeva 6, 10000 Zagreb; H1 TELEKOM dioničko društvo za telekomunikacijske usluge, Dračevac 2/d, 21000 Split; Grad Benkovac, Šetalište kneza Branimira 12, 23420 Benkovac; HELIOS HRVATSKA društvo s ograničenom odgovornošću za trgovinu boja i lakova, Radnička cesta 173/d, 10000 Zagreb; Raiffeisenbank Austria d.d., Magazinska cesta 69, 10000 Zagreb; JADRANSKO OSIGURANJE dioničko društvo, Listopadska 2, 10000 Zagreb; MESSER CROATIA PLIN Poduzeće za proizvodnju i prodaju tehničkih plinova d.o.o., Industrijska 1, 10290 Zaprešić; LEDO dioničko društvo za proizvodnju i promet sladoleda i smrznute hrane, Čavićeva 1a, 10000 Zagreb; ZAGREBAČKO UČILIŠTE - ustanova za obrazovanje odraslih, Lanište 1 e, 10000 Zagreb; BUMBA obrt za usluge u gos., Brunac 50C, 22211 Vodice; BENKOVIĆ društvo s ograničenom odgovornošću za usluge, Kneza Branimira 12, 23420 Benkovac; VODOVOD I ODVODNJA, društvo s ograničenom odgovornošću, Kralja Tomislava 11, 23420 Benkovac; Tomislav Hrženjak, Mate Rupčića 26, 42207 Vinica; ZAGREBŠPED d.o.o., Vodovodna ulica 20, 10000 Zagreb; FINANCIJSKA AGENCIJA, Ulica grada Vukovara 70, 10000 Zagreb; Branko Peran, Grebaštička 5, 22000 Šibenik; EUROHERC osiguranje - dioničko društvo za osiguranje imovine i osoba i druge poslove osiguranja, Ulica grada Vukovara 282, 10000 Zagreb; BUBA d.o.o. za usluge, trgovinu i servis kućanskih aparata, Zagrebačka 28, 53000 Gospić; HEP - Opskrba d.o.o. za opskrbu potrošača električnom, toplinskom energijom i plinom, Ulica grada Vukovara 37, 10000 Zagreb; Hrvatski Telekom d.d., Roberta Frangeša Mihanovića 9, 10000 Zagreb; COLOR TRADE vanjska i unutarnja trgovina d. o. o., Radnička cesta 173/d, 10000 Zagreb; Dinko Peran, Grebaštica Donja 50, 22000 Grebaštica; VB LEASING d.o.o. za leasing, Horvatova 82, 10000 Zagreb</derivirana_varijabla>
  </DomainObject.Predmet.StrankaFormatedWithAdress>
  <DomainObject.Predmet.StrankaFormatedWithAdressOIB>
    <izvorni_sadrzaj> Antonio Parancin, OIB 04347855676, Pristeg 106, 23422 Pristeg; VIPnet, društvo s ograničenom odgovornošću za usluge javnih telekomunikacija, OIB 29524210204, Vrtni put 1, 10000 Zagreb; ZAGREBINSPEKT d.o.o. za kontrolu i inženjering, OIB 82752153530, Draškovićeva 29, 10000 Zagreb; Hrvatske autoceste društvo s ograničenom odgovornošću, za upravljenje, građenje i održavanje autocesta, OIB 57500462912, Širolina ulica 4, 10000 Zagreb; RH Ministarstvo financija, OIB 18683136487, Katančićeva 6, 10000 Zagreb; H1 TELEKOM dioničko društvo za telekomunikacijske usluge, OIB 88551335012, Dračevac 2/d, 21000 Split; Grad Benkovac, OIB 83821313660, Šetalište kneza Branimira 12, 23420 Benkovac; HELIOS HRVATSKA društvo s ograničenom odgovornošću za trgovinu boja i lakova, OIB 51925436571, Radnička cesta 173/d, 10000 Zagreb; Raiffeisenbank Austria d.d., OIB 53056966535, Magazinska cesta 69, 10000 Zagreb; JADRANSKO OSIGURANJE dioničko društvo, OIB 94472454976, Listopadska 2, 10000 Zagreb; MESSER CROATIA PLIN Poduzeće za proizvodnju i prodaju tehničkih plinova d.o.o., OIB 32179081874, Industrijska 1, 10290 Zaprešić; LEDO dioničko društvo za proizvodnju i promet sladoleda i smrznute hrane, OIB 87955947581, Čavićeva 1a, 10000 Zagreb; ZAGREBAČKO UČILIŠTE - ustanova za obrazovanje odraslih, OIB 87219776080, Lanište 1 e, 10000 Zagreb; BUMBA obrt za usluge u gos., OIB , Brunac 50C, 22211 Vodice; BENKOVIĆ društvo s ograničenom odgovornošću za usluge, OIB 11321589428, Kneza Branimira 12, 23420 Benkovac; VODOVOD I ODVODNJA, društvo s ograničenom odgovornošću, OIB 62529089333, Kralja Tomislava 11, 23420 Benkovac; Tomislav Hrženjak, OIB 70440396819, Mate Rupčića 26, 42207 Vinica; ZAGREBŠPED d.o.o., OIB , Vodovodna ulica 20, 10000 Zagreb; FINANCIJSKA AGENCIJA, OIB 85821130368, Ulica grada Vukovara 70, 10000 Zagreb; Branko Peran, OIB 74784514617, Grebaštička 5, 22000 Šibenik; EUROHERC osiguranje - dioničko društvo za osiguranje imovine i osoba i druge poslove osiguranja, OIB 22694857747, Ulica grada Vukovara 282, 10000 Zagreb; BUBA d.o.o. za usluge, trgovinu i servis kućanskih aparata, OIB 99506090067, Zagrebačka 28, 53000 Gospić; HEP - Opskrba d.o.o. za opskrbu potrošača električnom, toplinskom energijom i plinom, OIB 63073332379, Ulica grada Vukovara 37, 10000 Zagreb; Hrvatski Telekom d.d., OIB 81793146560, Roberta Frangeša Mihanovića 9, 10000 Zagreb; COLOR TRADE vanjska i unutarnja trgovina d. o. o., OIB 60976441946, Radnička cesta 173/d, 10000 Zagreb; Dinko Peran, OIB 96593261016, Grebaštica Donja 50, 22000 Grebaštica; VB LEASING d.o.o. za leasing, OIB 55525619967, Horvatova 82, 10000 Zagreb</izvorni_sadrzaj>
    <derivirana_varijabla naziv="DomainObject.Predmet.StrankaFormatedWithAdressOIB_1"> Antonio Parancin, OIB 04347855676, Pristeg 106, 23422 Pristeg; VIPnet, društvo s ograničenom odgovornošću za usluge javnih telekomunikacija, OIB 29524210204, Vrtni put 1, 10000 Zagreb; ZAGREBINSPEKT d.o.o. za kontrolu i inženjering, OIB 82752153530, Draškovićeva 29, 10000 Zagreb; Hrvatske autoceste društvo s ograničenom odgovornošću, za upravljenje, građenje i održavanje autocesta, OIB 57500462912, Širolina ulica 4, 10000 Zagreb; RH Ministarstvo financija, OIB 18683136487, Katančićeva 6, 10000 Zagreb; H1 TELEKOM dioničko društvo za telekomunikacijske usluge, OIB 88551335012, Dračevac 2/d, 21000 Split; Grad Benkovac, OIB 83821313660, Šetalište kneza Branimira 12, 23420 Benkovac; HELIOS HRVATSKA društvo s ograničenom odgovornošću za trgovinu boja i lakova, OIB 51925436571, Radnička cesta 173/d, 10000 Zagreb; Raiffeisenbank Austria d.d., OIB 53056966535, Magazinska cesta 69, 10000 Zagreb; JADRANSKO OSIGURANJE dioničko društvo, OIB 94472454976, Listopadska 2, 10000 Zagreb; MESSER CROATIA PLIN Poduzeće za proizvodnju i prodaju tehničkih plinova d.o.o., OIB 32179081874, Industrijska 1, 10290 Zaprešić; LEDO dioničko društvo za proizvodnju i promet sladoleda i smrznute hrane, OIB 87955947581, Čavićeva 1a, 10000 Zagreb; ZAGREBAČKO UČILIŠTE - ustanova za obrazovanje odraslih, OIB 87219776080, Lanište 1 e, 10000 Zagreb; BUMBA obrt za usluge u gos., OIB , Brunac 50C, 22211 Vodice; BENKOVIĆ društvo s ograničenom odgovornošću za usluge, OIB 11321589428, Kneza Branimira 12, 23420 Benkovac; VODOVOD I ODVODNJA, društvo s ograničenom odgovornošću, OIB 62529089333, Kralja Tomislava 11, 23420 Benkovac; Tomislav Hrženjak, OIB 70440396819, Mate Rupčića 26, 42207 Vinica; ZAGREBŠPED d.o.o., OIB , Vodovodna ulica 20, 10000 Zagreb; FINANCIJSKA AGENCIJA, OIB 85821130368, Ulica grada Vukovara 70, 10000 Zagreb; Branko Peran, OIB 74784514617, Grebaštička 5, 22000 Šibenik; EUROHERC osiguranje - dioničko društvo za osiguranje imovine i osoba i druge poslove osiguranja, OIB 22694857747, Ulica grada Vukovara 282, 10000 Zagreb; BUBA d.o.o. za usluge, trgovinu i servis kućanskih aparata, OIB 99506090067, Zagrebačka 28, 53000 Gospić; HEP - Opskrba d.o.o. za opskrbu potrošača električnom, toplinskom energijom i plinom, OIB 63073332379, Ulica grada Vukovara 37, 10000 Zagreb; Hrvatski Telekom d.d., OIB 81793146560, Roberta Frangeša Mihanovića 9, 10000 Zagreb; COLOR TRADE vanjska i unutarnja trgovina d. o. o., OIB 60976441946, Radnička cesta 173/d, 10000 Zagreb; Dinko Peran, OIB 96593261016, Grebaštica Donja 50, 22000 Grebaštica; VB LEASING d.o.o. za leasing, OIB 55525619967, Horvatova 82, 10000 Zagreb</derivirana_varijabla>
  </DomainObject.Predmet.StrankaFormatedWithAdressOIB>
  <DomainObject.Predmet.StrankaWithAdress>
    <izvorni_sadrzaj>Antonio Parancin Pristeg 106,23422 Pristeg,VIPnet, društvo s ograničenom odgovornošću za usluge javnih telekomunikacija Vrtni put 1,10000 Zagreb,ZAGREBINSPEKT d.o.o. za kontrolu i inženjering Draškovićeva 29,10000 Zagreb,Hrvatske autoceste društvo s ograničenom odgovornošću, za upravljenje, građenje i održavanje autocesta Širolina ulica 4,10000 Zagreb,RH Ministarstvo financija Katančićeva 6,10000 Zagreb,H1 TELEKOM dioničko društvo za telekomunikacijske usluge Dračevac 2/d,21000 Split,Grad Benkovac Šetalište kneza Branimira 12,23420 Benkovac,HELIOS HRVATSKA društvo s ograničenom odgovornošću za trgovinu boja i lakova Radnička cesta 173/d,10000 Zagreb,Raiffeisenbank Austria d.d. Magazinska cesta 69,10000 Zagreb,JADRANSKO OSIGURANJE dioničko društvo Listopadska 2,10000 Zagreb,MESSER CROATIA PLIN Poduzeće za proizvodnju i prodaju tehničkih plinova d.o.o. Industrijska 1,10290 Zaprešić,LEDO dioničko društvo za proizvodnju i promet sladoleda i smrznute hrane Čavićeva 1a,10000 Zagreb,ZAGREBAČKO UČILIŠTE - ustanova za obrazovanje odraslih Lanište 1 e,10000 Zagreb,BUMBA obrt za usluge u gos. Brunac 50C,22211 Vodice,BENKOVIĆ društvo s ograničenom odgovornošću za usluge Kneza Branimira 12,23420 Benkovac,VODOVOD I ODVODNJA, društvo s ograničenom odgovornošću Kralja Tomislava 11,23420 Benkovac,Tomislav Hrženjak Mate Rupčića 26,42207 Vinica,ZAGREBŠPED d.o.o. Vodovodna ulica 20,10000 Zagreb,FINANCIJSKA AGENCIJA Ulica grada Vukovara 70,10000 Zagreb,Branko Peran Grebaštička 5,22000 Šibenik,EUROHERC osiguranje - dioničko društvo za osiguranje imovine i osoba i druge poslove osiguranja Ulica grada Vukovara 282,10000 Zagreb,BUBA d.o.o. za usluge, trgovinu i servis kućanskih aparata Zagrebačka 28,53000 Gospić,HEP - Opskrba d.o.o. za opskrbu potrošača električnom, toplinskom energijom i plinom Ulica grada Vukovara 37,10000 Zagreb,Hrvatski Telekom d.d. Roberta Frangeša Mihanovića 9,10000 Zagreb,COLOR TRADE vanjska i unutarnja trgovina d. o. o. Radnička cesta 173/d,10000 Zagreb,Dinko Peran Grebaštica Donja 50,22000 Grebaštica,VB LEASING d.o.o. za leasing Horvatova 82,10000 Zagreb</izvorni_sadrzaj>
    <derivirana_varijabla naziv="DomainObject.Predmet.StrankaWithAdress_1">Antonio Parancin Pristeg 106,23422 Pristeg,VIPnet, društvo s ograničenom odgovornošću za usluge javnih telekomunikacija Vrtni put 1,10000 Zagreb,ZAGREBINSPEKT d.o.o. za kontrolu i inženjering Draškovićeva 29,10000 Zagreb,Hrvatske autoceste društvo s ograničenom odgovornošću, za upravljenje, građenje i održavanje autocesta Širolina ulica 4,10000 Zagreb,RH Ministarstvo financija Katančićeva 6,10000 Zagreb,H1 TELEKOM dioničko društvo za telekomunikacijske usluge Dračevac 2/d,21000 Split,Grad Benkovac Šetalište kneza Branimira 12,23420 Benkovac,HELIOS HRVATSKA društvo s ograničenom odgovornošću za trgovinu boja i lakova Radnička cesta 173/d,10000 Zagreb,Raiffeisenbank Austria d.d. Magazinska cesta 69,10000 Zagreb,JADRANSKO OSIGURANJE dioničko društvo Listopadska 2,10000 Zagreb,MESSER CROATIA PLIN Poduzeće za proizvodnju i prodaju tehničkih plinova d.o.o. Industrijska 1,10290 Zaprešić,LEDO dioničko društvo za proizvodnju i promet sladoleda i smrznute hrane Čavićeva 1a,10000 Zagreb,ZAGREBAČKO UČILIŠTE - ustanova za obrazovanje odraslih Lanište 1 e,10000 Zagreb,BUMBA obrt za usluge u gos. Brunac 50C,22211 Vodice,BENKOVIĆ društvo s ograničenom odgovornošću za usluge Kneza Branimira 12,23420 Benkovac,VODOVOD I ODVODNJA, društvo s ograničenom odgovornošću Kralja Tomislava 11,23420 Benkovac,Tomislav Hrženjak Mate Rupčića 26,42207 Vinica,ZAGREBŠPED d.o.o. Vodovodna ulica 20,10000 Zagreb,FINANCIJSKA AGENCIJA Ulica grada Vukovara 70,10000 Zagreb,Branko Peran Grebaštička 5,22000 Šibenik,EUROHERC osiguranje - dioničko društvo za osiguranje imovine i osoba i druge poslove osiguranja Ulica grada Vukovara 282,10000 Zagreb,BUBA d.o.o. za usluge, trgovinu i servis kućanskih aparata Zagrebačka 28,53000 Gospić,HEP - Opskrba d.o.o. za opskrbu potrošača električnom, toplinskom energijom i plinom Ulica grada Vukovara 37,10000 Zagreb,Hrvatski Telekom d.d. Roberta Frangeša Mihanovića 9,10000 Zagreb,COLOR TRADE vanjska i unutarnja trgovina d. o. o. Radnička cesta 173/d,10000 Zagreb,Dinko Peran Grebaštica Donja 50,22000 Grebaštica,VB LEASING d.o.o. za leasing Horvatova 82,10000 Zagreb</derivirana_varijabla>
  </DomainObject.Predmet.StrankaWithAdress>
  <DomainObject.Predmet.StrankaWithAdressOIB>
    <izvorni_sadrzaj>Antonio Parancin, OIB 04347855676, Pristeg 106,23422 Pristeg,VIPnet, društvo s ograničenom odgovornošću za usluge javnih telekomunikacija, OIB 29524210204, Vrtni put 1,10000 Zagreb,ZAGREBINSPEKT d.o.o. za kontrolu i inženjering, OIB 82752153530, Draškovićeva 29,10000 Zagreb,Hrvatske autoceste društvo s ograničenom odgovornošću, za upravljenje, građenje i održavanje autocesta, OIB 57500462912, Širolina ulica 4,10000 Zagreb,RH Ministarstvo financija, OIB 18683136487, Katančićeva 6,10000 Zagreb,H1 TELEKOM dioničko društvo za telekomunikacijske usluge, OIB 88551335012, Dračevac 2/d,21000 Split,Grad Benkovac, OIB 83821313660, Šetalište kneza Branimira 12,23420 Benkovac,HELIOS HRVATSKA društvo s ograničenom odgovornošću za trgovinu boja i lakova, OIB 51925436571, Radnička cesta 173/d,10000 Zagreb,Raiffeisenbank Austria d.d., OIB 53056966535, Magazinska cesta 69,10000 Zagreb,JADRANSKO OSIGURANJE dioničko društvo, OIB 94472454976, Listopadska 2,10000 Zagreb,MESSER CROATIA PLIN Poduzeće za proizvodnju i prodaju tehničkih plinova d.o.o., OIB 32179081874, Industrijska 1,10290 Zaprešić,LEDO dioničko društvo za proizvodnju i promet sladoleda i smrznute hrane, OIB 87955947581, Čavićeva 1a,10000 Zagreb,ZAGREBAČKO UČILIŠTE - ustanova za obrazovanje odraslih, OIB 87219776080, Lanište 1 e,10000 Zagreb,BUMBA obrt za usluge u gos., OIB , Brunac 50C,22211 Vodice,BENKOVIĆ društvo s ograničenom odgovornošću za usluge, OIB 11321589428, Kneza Branimira 12,23420 Benkovac,VODOVOD I ODVODNJA, društvo s ograničenom odgovornošću, OIB 62529089333, Kralja Tomislava 11,23420 Benkovac,Tomislav Hrženjak, OIB 70440396819, Mate Rupčića 26,42207 Vinica,ZAGREBŠPED d.o.o., OIB , Vodovodna ulica 20,10000 Zagreb,FINANCIJSKA AGENCIJA, OIB 85821130368, Ulica grada Vukovara 70,10000 Zagreb,Branko Peran, OIB 74784514617, Grebaštička 5,22000 Šibenik,EUROHERC osiguranje - dioničko društvo za osiguranje imovine i osoba i druge poslove osiguranja, OIB 22694857747, Ulica grada Vukovara 282,10000 Zagreb,BUBA d.o.o. za usluge, trgovinu i servis kućanskih aparata, OIB 99506090067, Zagrebačka 28,53000 Gospić,HEP - Opskrba d.o.o. za opskrbu potrošača električnom, toplinskom energijom i plinom, OIB 63073332379, Ulica grada Vukovara 37,10000 Zagreb,Hrvatski Telekom d.d., OIB 81793146560, Roberta Frangeša Mihanovića 9,10000 Zagreb,COLOR TRADE vanjska i unutarnja trgovina d. o. o., OIB 60976441946, Radnička cesta 173/d,10000 Zagreb,Dinko Peran, OIB 96593261016, Grebaštica Donja 50,22000 Grebaštica,VB LEASING d.o.o. za leasing, OIB 55525619967, Horvatova 82,10000 Zagreb</izvorni_sadrzaj>
    <derivirana_varijabla naziv="DomainObject.Predmet.StrankaWithAdressOIB_1">Antonio Parancin, OIB 04347855676, Pristeg 106,23422 Pristeg,VIPnet, društvo s ograničenom odgovornošću za usluge javnih telekomunikacija, OIB 29524210204, Vrtni put 1,10000 Zagreb,ZAGREBINSPEKT d.o.o. za kontrolu i inženjering, OIB 82752153530, Draškovićeva 29,10000 Zagreb,Hrvatske autoceste društvo s ograničenom odgovornošću, za upravljenje, građenje i održavanje autocesta, OIB 57500462912, Širolina ulica 4,10000 Zagreb,RH Ministarstvo financija, OIB 18683136487, Katančićeva 6,10000 Zagreb,H1 TELEKOM dioničko društvo za telekomunikacijske usluge, OIB 88551335012, Dračevac 2/d,21000 Split,Grad Benkovac, OIB 83821313660, Šetalište kneza Branimira 12,23420 Benkovac,HELIOS HRVATSKA društvo s ograničenom odgovornošću za trgovinu boja i lakova, OIB 51925436571, Radnička cesta 173/d,10000 Zagreb,Raiffeisenbank Austria d.d., OIB 53056966535, Magazinska cesta 69,10000 Zagreb,JADRANSKO OSIGURANJE dioničko društvo, OIB 94472454976, Listopadska 2,10000 Zagreb,MESSER CROATIA PLIN Poduzeće za proizvodnju i prodaju tehničkih plinova d.o.o., OIB 32179081874, Industrijska 1,10290 Zaprešić,LEDO dioničko društvo za proizvodnju i promet sladoleda i smrznute hrane, OIB 87955947581, Čavićeva 1a,10000 Zagreb,ZAGREBAČKO UČILIŠTE - ustanova za obrazovanje odraslih, OIB 87219776080, Lanište 1 e,10000 Zagreb,BUMBA obrt za usluge u gos., OIB , Brunac 50C,22211 Vodice,BENKOVIĆ društvo s ograničenom odgovornošću za usluge, OIB 11321589428, Kneza Branimira 12,23420 Benkovac,VODOVOD I ODVODNJA, društvo s ograničenom odgovornošću, OIB 62529089333, Kralja Tomislava 11,23420 Benkovac,Tomislav Hrženjak, OIB 70440396819, Mate Rupčića 26,42207 Vinica,ZAGREBŠPED d.o.o., OIB , Vodovodna ulica 20,10000 Zagreb,FINANCIJSKA AGENCIJA, OIB 85821130368, Ulica grada Vukovara 70,10000 Zagreb,Branko Peran, OIB 74784514617, Grebaštička 5,22000 Šibenik,EUROHERC osiguranje - dioničko društvo za osiguranje imovine i osoba i druge poslove osiguranja, OIB 22694857747, Ulica grada Vukovara 282,10000 Zagreb,BUBA d.o.o. za usluge, trgovinu i servis kućanskih aparata, OIB 99506090067, Zagrebačka 28,53000 Gospić,HEP - Opskrba d.o.o. za opskrbu potrošača električnom, toplinskom energijom i plinom, OIB 63073332379, Ulica grada Vukovara 37,10000 Zagreb,Hrvatski Telekom d.d., OIB 81793146560, Roberta Frangeša Mihanovića 9,10000 Zagreb,COLOR TRADE vanjska i unutarnja trgovina d. o. o., OIB 60976441946, Radnička cesta 173/d,10000 Zagreb,Dinko Peran, OIB 96593261016, Grebaštica Donja 50,22000 Grebaštica,VB LEASING d.o.o. za leasing, OIB 55525619967, Horvatova 82,10000 Zagreb</derivirana_varijabla>
  </DomainObject.Predmet.StrankaWithAdressOIB>
  <DomainObject.Predmet.StrankaNazivFormated>
    <izvorni_sadrzaj>Antonio Parancin,VIPnet, društvo s ograničenom odgovornošću za usluge javnih telekomunikacija,ZAGREBINSPEKT d.o.o. za kontrolu i inženjering,Hrvatske autoceste društvo s ograničenom odgovornošću, za upravljenje, građenje i održavanje autocesta,RH Ministarstvo financija,H1 TELEKOM dioničko društvo za telekomunikacijske usluge,Grad Benkovac,HELIOS HRVATSKA društvo s ograničenom odgovornošću za trgovinu boja i lakova,Raiffeisenbank Austria d.d.,JADRANSKO OSIGURANJE dioničko društvo,MESSER CROATIA PLIN Poduzeće za proizvodnju i prodaju tehničkih plinova d.o.o.,LEDO dioničko društvo za proizvodnju i promet sladoleda i smrznute hrane,ZAGREBAČKO UČILIŠTE - ustanova za obrazovanje odraslih,BUMBA obrt za usluge u gos.,BENKOVIĆ društvo s ograničenom odgovornošću za usluge,VODOVOD I ODVODNJA, društvo s ograničenom odgovornošću,Tomislav Hrženjak,ZAGREBŠPED d.o.o.,FINANCIJSKA AGENCIJA,Branko Peran,EUROHERC osiguranje - dioničko društvo za osiguranje imovine i osoba i druge poslove osiguranja,BUBA d.o.o. za usluge, trgovinu i servis kućanskih aparata,HEP - Opskrba d.o.o. za opskrbu potrošača električnom, toplinskom energijom i plinom,Hrvatski Telekom d.d.,COLOR TRADE vanjska i unutarnja trgovina d. o. o.,Dinko Peran,VB LEASING d.o.o. za leasing</izvorni_sadrzaj>
    <derivirana_varijabla naziv="DomainObject.Predmet.StrankaNazivFormated_1">Antonio Parancin,VIPnet, društvo s ograničenom odgovornošću za usluge javnih telekomunikacija,ZAGREBINSPEKT d.o.o. za kontrolu i inženjering,Hrvatske autoceste društvo s ograničenom odgovornošću, za upravljenje, građenje i održavanje autocesta,RH Ministarstvo financija,H1 TELEKOM dioničko društvo za telekomunikacijske usluge,Grad Benkovac,HELIOS HRVATSKA društvo s ograničenom odgovornošću za trgovinu boja i lakova,Raiffeisenbank Austria d.d.,JADRANSKO OSIGURANJE dioničko društvo,MESSER CROATIA PLIN Poduzeće za proizvodnju i prodaju tehničkih plinova d.o.o.,LEDO dioničko društvo za proizvodnju i promet sladoleda i smrznute hrane,ZAGREBAČKO UČILIŠTE - ustanova za obrazovanje odraslih,BUMBA obrt za usluge u gos.,BENKOVIĆ društvo s ograničenom odgovornošću za usluge,VODOVOD I ODVODNJA, društvo s ograničenom odgovornošću,Tomislav Hrženjak,ZAGREBŠPED d.o.o.,FINANCIJSKA AGENCIJA,Branko Peran,EUROHERC osiguranje - dioničko društvo za osiguranje imovine i osoba i druge poslove osiguranja,BUBA d.o.o. za usluge, trgovinu i servis kućanskih aparata,HEP - Opskrba d.o.o. za opskrbu potrošača električnom, toplinskom energijom i plinom,Hrvatski Telekom d.d.,COLOR TRADE vanjska i unutarnja trgovina d. o. o.,Dinko Peran,VB LEASING d.o.o. za leasing</derivirana_varijabla>
  </DomainObject.Predmet.StrankaNazivFormated>
  <DomainObject.Predmet.StrankaNazivFormatedOIB>
    <izvorni_sadrzaj>Antonio Parancin, OIB 04347855676,VIPnet, društvo s ograničenom odgovornošću za usluge javnih telekomunikacija, OIB 29524210204,ZAGREBINSPEKT d.o.o. za kontrolu i inženjering, OIB 82752153530,Hrvatske autoceste društvo s ograničenom odgovornošću, za upravljenje, građenje i održavanje autocesta, OIB 57500462912,RH Ministarstvo financija, OIB 18683136487,H1 TELEKOM dioničko društvo za telekomunikacijske usluge, OIB 88551335012,Grad Benkovac, OIB 83821313660,HELIOS HRVATSKA društvo s ograničenom odgovornošću za trgovinu boja i lakova, OIB 51925436571,Raiffeisenbank Austria d.d., OIB 53056966535,JADRANSKO OSIGURANJE dioničko društvo, OIB 94472454976,MESSER CROATIA PLIN Poduzeće za proizvodnju i prodaju tehničkih plinova d.o.o., OIB 32179081874,LEDO dioničko društvo za proizvodnju i promet sladoleda i smrznute hrane, OIB 87955947581,ZAGREBAČKO UČILIŠTE - ustanova za obrazovanje odraslih, OIB 87219776080,BUMBA obrt za usluge u gos., OIB ,BENKOVIĆ društvo s ograničenom odgovornošću za usluge, OIB 11321589428,VODOVOD I ODVODNJA, društvo s ograničenom odgovornošću, OIB 62529089333,Tomislav Hrženjak, OIB 70440396819,ZAGREBŠPED d.o.o., OIB ,FINANCIJSKA AGENCIJA, OIB 85821130368,Branko Peran, OIB 74784514617,EUROHERC osiguranje - dioničko društvo za osiguranje imovine i osoba i druge poslove osiguranja, OIB 22694857747,BUBA d.o.o. za usluge, trgovinu i servis kućanskih aparata, OIB 99506090067,HEP - Opskrba d.o.o. za opskrbu potrošača električnom, toplinskom energijom i plinom, OIB 63073332379,Hrvatski Telekom d.d., OIB 81793146560,COLOR TRADE vanjska i unutarnja trgovina d. o. o., OIB 60976441946,Dinko Peran, OIB 96593261016,VB LEASING d.o.o. za leasing, OIB 55525619967</izvorni_sadrzaj>
    <derivirana_varijabla naziv="DomainObject.Predmet.StrankaNazivFormatedOIB_1">Antonio Parancin, OIB 04347855676,VIPnet, društvo s ograničenom odgovornošću za usluge javnih telekomunikacija, OIB 29524210204,ZAGREBINSPEKT d.o.o. za kontrolu i inženjering, OIB 82752153530,Hrvatske autoceste društvo s ograničenom odgovornošću, za upravljenje, građenje i održavanje autocesta, OIB 57500462912,RH Ministarstvo financija, OIB 18683136487,H1 TELEKOM dioničko društvo za telekomunikacijske usluge, OIB 88551335012,Grad Benkovac, OIB 83821313660,HELIOS HRVATSKA društvo s ograničenom odgovornošću za trgovinu boja i lakova, OIB 51925436571,Raiffeisenbank Austria d.d., OIB 53056966535,JADRANSKO OSIGURANJE dioničko društvo, OIB 94472454976,MESSER CROATIA PLIN Poduzeće za proizvodnju i prodaju tehničkih plinova d.o.o., OIB 32179081874,LEDO dioničko društvo za proizvodnju i promet sladoleda i smrznute hrane, OIB 87955947581,ZAGREBAČKO UČILIŠTE - ustanova za obrazovanje odraslih, OIB 87219776080,BUMBA obrt za usluge u gos., OIB ,BENKOVIĆ društvo s ograničenom odgovornošću za usluge, OIB 11321589428,VODOVOD I ODVODNJA, društvo s ograničenom odgovornošću, OIB 62529089333,Tomislav Hrženjak, OIB 70440396819,ZAGREBŠPED d.o.o., OIB ,FINANCIJSKA AGENCIJA, OIB 85821130368,Branko Peran, OIB 74784514617,EUROHERC osiguranje - dioničko društvo za osiguranje imovine i osoba i druge poslove osiguranja, OIB 22694857747,BUBA d.o.o. za usluge, trgovinu i servis kućanskih aparata, OIB 99506090067,HEP - Opskrba d.o.o. za opskrbu potrošača električnom, toplinskom energijom i plinom, OIB 63073332379,Hrvatski Telekom d.d., OIB 81793146560,COLOR TRADE vanjska i unutarnja trgovina d. o. o., OIB 60976441946,Dinko Peran, OIB 96593261016,VB LEASING d.o.o. za leasing, OIB 55525619967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14 - Ivković Maja</izvorni_sadrzaj>
    <derivirana_varijabla naziv="DomainObject.Predmet.TrenutnaLokacijaSpisa.Naziv_1">Referada 14 - Ivković Maja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>895003.14</izvorni_sadrzaj>
    <derivirana_varijabla naziv="DomainObject.Predmet.TrenutnaVrijednost_1">895003.14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Mladenka Čakarun</izvorni_sadrzaj>
    <derivirana_varijabla naziv="DomainObject.Predmet.Zapisnicar_1">Mladenka Čakarun</derivirana_varijabla>
  </DomainObject.Predmet.Zapisnicar>
  <DomainObject.Predmet.StrankaListFormated>
    <izvorni_sadrzaj>
      <item>Antonio Parancin</item>
      <item>VIPnet, društvo s ograničenom odgovornošću za usluge javnih telekomunikacija</item>
      <item>ZAGREBINSPEKT d.o.o. za kontrolu i inženjering</item>
      <item>Hrvatske autoceste društvo s ograničenom odgovornošću, za upravljenje, građenje i održavanje autocesta</item>
      <item>RH Ministarstvo financija</item>
      <item>H1 TELEKOM dioničko društvo za telekomunikacijske usluge</item>
      <item>Grad Benkovac</item>
      <item>HELIOS HRVATSKA društvo s ograničenom odgovornošću za trgovinu boja i lakova</item>
      <item>Raiffeisenbank Austria d.d.</item>
      <item>JADRANSKO OSIGURANJE dioničko društvo</item>
      <item>MESSER CROATIA PLIN Poduzeće za proizvodnju i prodaju tehničkih plinova d.o.o.</item>
      <item>LEDO dioničko društvo za proizvodnju i promet sladoleda i smrznute hrane</item>
      <item>ZAGREBAČKO UČILIŠTE - ustanova za obrazovanje odraslih</item>
      <item>BUMBA obrt za usluge u gos.</item>
      <item>BENKOVIĆ društvo s ograničenom odgovornošću za usluge</item>
      <item>VODOVOD I ODVODNJA, društvo s ograničenom odgovornošću</item>
      <item>Tomislav Hrženjak</item>
      <item>ZAGREBŠPED d.o.o.</item>
      <item>FINANCIJSKA AGENCIJA</item>
      <item>Branko Peran</item>
      <item>EUROHERC osiguranje - dioničko društvo za osiguranje imovine i osoba i druge poslove osiguranja</item>
      <item>BUBA d.o.o. za usluge, trgovinu i servis kućanskih aparata</item>
      <item>HEP - Opskrba d.o.o. za opskrbu potrošača električnom, toplinskom energijom i plinom</item>
      <item>Hrvatski Telekom d.d.</item>
      <item>COLOR TRADE vanjska i unutarnja trgovina d. o. o.</item>
      <item>Dinko Peran</item>
      <item>VB LEASING d.o.o. za leasing</item>
    </izvorni_sadrzaj>
    <derivirana_varijabla naziv="DomainObject.Predmet.StrankaListFormated_1">
      <item>Antonio Parancin</item>
      <item>VIPnet, društvo s ograničenom odgovornošću za usluge javnih telekomunikacija</item>
      <item>ZAGREBINSPEKT d.o.o. za kontrolu i inženjering</item>
      <item>Hrvatske autoceste društvo s ograničenom odgovornošću, za upravljenje, građenje i održavanje autocesta</item>
      <item>RH Ministarstvo financija</item>
      <item>H1 TELEKOM dioničko društvo za telekomunikacijske usluge</item>
      <item>Grad Benkovac</item>
      <item>HELIOS HRVATSKA društvo s ograničenom odgovornošću za trgovinu boja i lakova</item>
      <item>Raiffeisenbank Austria d.d.</item>
      <item>JADRANSKO OSIGURANJE dioničko društvo</item>
      <item>MESSER CROATIA PLIN Poduzeće za proizvodnju i prodaju tehničkih plinova d.o.o.</item>
      <item>LEDO dioničko društvo za proizvodnju i promet sladoleda i smrznute hrane</item>
      <item>ZAGREBAČKO UČILIŠTE - ustanova za obrazovanje odraslih</item>
      <item>BUMBA obrt za usluge u gos.</item>
      <item>BENKOVIĆ društvo s ograničenom odgovornošću za usluge</item>
      <item>VODOVOD I ODVODNJA, društvo s ograničenom odgovornošću</item>
      <item>Tomislav Hrženjak</item>
      <item>ZAGREBŠPED d.o.o.</item>
      <item>FINANCIJSKA AGENCIJA</item>
      <item>Branko Peran</item>
      <item>EUROHERC osiguranje - dioničko društvo za osiguranje imovine i osoba i druge poslove osiguranja</item>
      <item>BUBA d.o.o. za usluge, trgovinu i servis kućanskih aparata</item>
      <item>HEP - Opskrba d.o.o. za opskrbu potrošača električnom, toplinskom energijom i plinom</item>
      <item>Hrvatski Telekom d.d.</item>
      <item>COLOR TRADE vanjska i unutarnja trgovina d. o. o.</item>
      <item>Dinko Peran</item>
      <item>VB LEASING d.o.o. za leasing</item>
    </derivirana_varijabla>
  </DomainObject.Predmet.StrankaListFormated>
  <DomainObject.Predmet.StrankaListFormatedOIB>
    <izvorni_sadrzaj>
      <item>Antonio Parancin, OIB 04347855676</item>
      <item>VIPnet, društvo s ograničenom odgovornošću za usluge javnih telekomunikacija, OIB 29524210204</item>
      <item>ZAGREBINSPEKT d.o.o. za kontrolu i inženjering, OIB 82752153530</item>
      <item>Hrvatske autoceste društvo s ograničenom odgovornošću, za upravljenje, građenje i održavanje autocesta, OIB 57500462912</item>
      <item>RH Ministarstvo financija, OIB 18683136487</item>
      <item>H1 TELEKOM dioničko društvo za telekomunikacijske usluge, OIB 88551335012</item>
      <item>Grad Benkovac, OIB 83821313660</item>
      <item>HELIOS HRVATSKA društvo s ograničenom odgovornošću za trgovinu boja i lakova, OIB 51925436571</item>
      <item>Raiffeisenbank Austria d.d., OIB 53056966535</item>
      <item>JADRANSKO OSIGURANJE dioničko društvo, OIB 94472454976</item>
      <item>MESSER CROATIA PLIN Poduzeće za proizvodnju i prodaju tehničkih plinova d.o.o., OIB 32179081874</item>
      <item>LEDO dioničko društvo za proizvodnju i promet sladoleda i smrznute hrane, OIB 87955947581</item>
      <item>ZAGREBAČKO UČILIŠTE - ustanova za obrazovanje odraslih, OIB 87219776080</item>
      <item>BUMBA obrt za usluge u gos., OIB </item>
      <item>BENKOVIĆ društvo s ograničenom odgovornošću za usluge, OIB 11321589428</item>
      <item>VODOVOD I ODVODNJA, društvo s ograničenom odgovornošću, OIB 62529089333</item>
      <item>Tomislav Hrženjak, OIB 70440396819</item>
      <item>ZAGREBŠPED d.o.o., OIB </item>
      <item>FINANCIJSKA AGENCIJA, OIB 85821130368</item>
      <item>Branko Peran, OIB 74784514617</item>
      <item>EUROHERC osiguranje - dioničko društvo za osiguranje imovine i osoba i druge poslove osiguranja, OIB 22694857747</item>
      <item>BUBA d.o.o. za usluge, trgovinu i servis kućanskih aparata, OIB 99506090067</item>
      <item>HEP - Opskrba d.o.o. za opskrbu potrošača električnom, toplinskom energijom i plinom, OIB 63073332379</item>
      <item>Hrvatski Telekom d.d., OIB 81793146560</item>
      <item>COLOR TRADE vanjska i unutarnja trgovina d. o. o., OIB 60976441946</item>
      <item>Dinko Peran, OIB 96593261016</item>
      <item>VB LEASING d.o.o. za leasing, OIB 55525619967</item>
    </izvorni_sadrzaj>
    <derivirana_varijabla naziv="DomainObject.Predmet.StrankaListFormatedOIB_1">
      <item>Antonio Parancin, OIB 04347855676</item>
      <item>VIPnet, društvo s ograničenom odgovornošću za usluge javnih telekomunikacija, OIB 29524210204</item>
      <item>ZAGREBINSPEKT d.o.o. za kontrolu i inženjering, OIB 82752153530</item>
      <item>Hrvatske autoceste društvo s ograničenom odgovornošću, za upravljenje, građenje i održavanje autocesta, OIB 57500462912</item>
      <item>RH Ministarstvo financija, OIB 18683136487</item>
      <item>H1 TELEKOM dioničko društvo za telekomunikacijske usluge, OIB 88551335012</item>
      <item>Grad Benkovac, OIB 83821313660</item>
      <item>HELIOS HRVATSKA društvo s ograničenom odgovornošću za trgovinu boja i lakova, OIB 51925436571</item>
      <item>Raiffeisenbank Austria d.d., OIB 53056966535</item>
      <item>JADRANSKO OSIGURANJE dioničko društvo, OIB 94472454976</item>
      <item>MESSER CROATIA PLIN Poduzeće za proizvodnju i prodaju tehničkih plinova d.o.o., OIB 32179081874</item>
      <item>LEDO dioničko društvo za proizvodnju i promet sladoleda i smrznute hrane, OIB 87955947581</item>
      <item>ZAGREBAČKO UČILIŠTE - ustanova za obrazovanje odraslih, OIB 87219776080</item>
      <item>BUMBA obrt za usluge u gos., OIB </item>
      <item>BENKOVIĆ društvo s ograničenom odgovornošću za usluge, OIB 11321589428</item>
      <item>VODOVOD I ODVODNJA, društvo s ograničenom odgovornošću, OIB 62529089333</item>
      <item>Tomislav Hrženjak, OIB 70440396819</item>
      <item>ZAGREBŠPED d.o.o., OIB </item>
      <item>FINANCIJSKA AGENCIJA, OIB 85821130368</item>
      <item>Branko Peran, OIB 74784514617</item>
      <item>EUROHERC osiguranje - dioničko društvo za osiguranje imovine i osoba i druge poslove osiguranja, OIB 22694857747</item>
      <item>BUBA d.o.o. za usluge, trgovinu i servis kućanskih aparata, OIB 99506090067</item>
      <item>HEP - Opskrba d.o.o. za opskrbu potrošača električnom, toplinskom energijom i plinom, OIB 63073332379</item>
      <item>Hrvatski Telekom d.d., OIB 81793146560</item>
      <item>COLOR TRADE vanjska i unutarnja trgovina d. o. o., OIB 60976441946</item>
      <item>Dinko Peran, OIB 96593261016</item>
      <item>VB LEASING d.o.o. za leasing, OIB 55525619967</item>
    </derivirana_varijabla>
  </DomainObject.Predmet.StrankaListFormatedOIB>
  <DomainObject.Predmet.StrankaListFormatedWithAdress>
    <izvorni_sadrzaj>
      <item>Antonio Parancin, Pristeg 106, 23422 Pristeg</item>
      <item>VIPnet, društvo s ograničenom odgovornošću za usluge javnih telekomunikacija, Vrtni put 1, 10000 Zagreb</item>
      <item>ZAGREBINSPEKT d.o.o. za kontrolu i inženjering, Draškovićeva 29, 10000 Zagreb</item>
      <item>Hrvatske autoceste društvo s ograničenom odgovornošću, za upravljenje, građenje i održavanje autocesta, Širolina ulica 4, 10000 Zagreb</item>
      <item>RH Ministarstvo financija, Katančićeva 6, 10000 Zagreb</item>
      <item>H1 TELEKOM dioničko društvo za telekomunikacijske usluge, Dračevac 2/d, 21000 Split</item>
      <item>Grad Benkovac, Šetalište kneza Branimira 12, 23420 Benkovac</item>
      <item>HELIOS HRVATSKA društvo s ograničenom odgovornošću za trgovinu boja i lakova, Radnička cesta 173/d, 10000 Zagreb</item>
      <item>Raiffeisenbank Austria d.d., Magazinska cesta 69, 10000 Zagreb</item>
      <item>JADRANSKO OSIGURANJE dioničko društvo, Listopadska 2, 10000 Zagreb</item>
      <item>MESSER CROATIA PLIN Poduzeće za proizvodnju i prodaju tehničkih plinova d.o.o., Industrijska 1, 10290 Zaprešić</item>
      <item>LEDO dioničko društvo za proizvodnju i promet sladoleda i smrznute hrane, Čavićeva 1a, 10000 Zagreb</item>
      <item>ZAGREBAČKO UČILIŠTE - ustanova za obrazovanje odraslih, Lanište 1 e, 10000 Zagreb</item>
      <item>BUMBA obrt za usluge u gos., Brunac 50C, 22211 Vodice</item>
      <item>BENKOVIĆ društvo s ograničenom odgovornošću za usluge, Kneza Branimira 12, 23420 Benkovac</item>
      <item>VODOVOD I ODVODNJA, društvo s ograničenom odgovornošću, Kralja Tomislava 11, 23420 Benkovac</item>
      <item>Tomislav Hrženjak, Mate Rupčića 26, 42207 Vinica</item>
      <item>ZAGREBŠPED d.o.o., Vodovodna ulica 20, 10000 Zagreb</item>
      <item>FINANCIJSKA AGENCIJA, Ulica grada Vukovara 70, 10000 Zagreb</item>
      <item>Branko Peran, Grebaštička 5, 22000 Šibenik</item>
      <item>EUROHERC osiguranje - dioničko društvo za osiguranje imovine i osoba i druge poslove osiguranja, Ulica grada Vukovara 282, 10000 Zagreb</item>
      <item>BUBA d.o.o. za usluge, trgovinu i servis kućanskih aparata, Zagrebačka 28, 53000 Gospić</item>
      <item>HEP - Opskrba d.o.o. za opskrbu potrošača električnom, toplinskom energijom i plinom, Ulica grada Vukovara 37, 10000 Zagreb</item>
      <item>Hrvatski Telekom d.d., Roberta Frangeša Mihanovića 9, 10000 Zagreb</item>
      <item>COLOR TRADE vanjska i unutarnja trgovina d. o. o., Radnička cesta 173/d, 10000 Zagreb</item>
      <item>Dinko Peran, Grebaštica Donja 50, 22000 Grebaštica</item>
      <item>VB LEASING d.o.o. za leasing, Horvatova 82, 10000 Zagreb</item>
    </izvorni_sadrzaj>
    <derivirana_varijabla naziv="DomainObject.Predmet.StrankaListFormatedWithAdress_1">
      <item>Antonio Parancin, Pristeg 106, 23422 Pristeg</item>
      <item>VIPnet, društvo s ograničenom odgovornošću za usluge javnih telekomunikacija, Vrtni put 1, 10000 Zagreb</item>
      <item>ZAGREBINSPEKT d.o.o. za kontrolu i inženjering, Draškovićeva 29, 10000 Zagreb</item>
      <item>Hrvatske autoceste društvo s ograničenom odgovornošću, za upravljenje, građenje i održavanje autocesta, Širolina ulica 4, 10000 Zagreb</item>
      <item>RH Ministarstvo financija, Katančićeva 6, 10000 Zagreb</item>
      <item>H1 TELEKOM dioničko društvo za telekomunikacijske usluge, Dračevac 2/d, 21000 Split</item>
      <item>Grad Benkovac, Šetalište kneza Branimira 12, 23420 Benkovac</item>
      <item>HELIOS HRVATSKA društvo s ograničenom odgovornošću za trgovinu boja i lakova, Radnička cesta 173/d, 10000 Zagreb</item>
      <item>Raiffeisenbank Austria d.d., Magazinska cesta 69, 10000 Zagreb</item>
      <item>JADRANSKO OSIGURANJE dioničko društvo, Listopadska 2, 10000 Zagreb</item>
      <item>MESSER CROATIA PLIN Poduzeće za proizvodnju i prodaju tehničkih plinova d.o.o., Industrijska 1, 10290 Zaprešić</item>
      <item>LEDO dioničko društvo za proizvodnju i promet sladoleda i smrznute hrane, Čavićeva 1a, 10000 Zagreb</item>
      <item>ZAGREBAČKO UČILIŠTE - ustanova za obrazovanje odraslih, Lanište 1 e, 10000 Zagreb</item>
      <item>BUMBA obrt za usluge u gos., Brunac 50C, 22211 Vodice</item>
      <item>BENKOVIĆ društvo s ograničenom odgovornošću za usluge, Kneza Branimira 12, 23420 Benkovac</item>
      <item>VODOVOD I ODVODNJA, društvo s ograničenom odgovornošću, Kralja Tomislava 11, 23420 Benkovac</item>
      <item>Tomislav Hrženjak, Mate Rupčića 26, 42207 Vinica</item>
      <item>ZAGREBŠPED d.o.o., Vodovodna ulica 20, 10000 Zagreb</item>
      <item>FINANCIJSKA AGENCIJA, Ulica grada Vukovara 70, 10000 Zagreb</item>
      <item>Branko Peran, Grebaštička 5, 22000 Šibenik</item>
      <item>EUROHERC osiguranje - dioničko društvo za osiguranje imovine i osoba i druge poslove osiguranja, Ulica grada Vukovara 282, 10000 Zagreb</item>
      <item>BUBA d.o.o. za usluge, trgovinu i servis kućanskih aparata, Zagrebačka 28, 53000 Gospić</item>
      <item>HEP - Opskrba d.o.o. za opskrbu potrošača električnom, toplinskom energijom i plinom, Ulica grada Vukovara 37, 10000 Zagreb</item>
      <item>Hrvatski Telekom d.d., Roberta Frangeša Mihanovića 9, 10000 Zagreb</item>
      <item>COLOR TRADE vanjska i unutarnja trgovina d. o. o., Radnička cesta 173/d, 10000 Zagreb</item>
      <item>Dinko Peran, Grebaštica Donja 50, 22000 Grebaštica</item>
      <item>VB LEASING d.o.o. za leasing, Horvatova 82, 10000 Zagreb</item>
    </derivirana_varijabla>
  </DomainObject.Predmet.StrankaListFormatedWithAdress>
  <DomainObject.Predmet.StrankaListFormatedWithAdressOIB>
    <izvorni_sadrzaj>
      <item>Antonio Parancin, OIB 04347855676, Pristeg 106, 23422 Pristeg</item>
      <item>VIPnet, društvo s ograničenom odgovornošću za usluge javnih telekomunikacija, OIB 29524210204, Vrtni put 1, 10000 Zagreb</item>
      <item>ZAGREBINSPEKT d.o.o. za kontrolu i inženjering, OIB 82752153530, Draškovićeva 29, 10000 Zagreb</item>
      <item>Hrvatske autoceste društvo s ograničenom odgovornošću, za upravljenje, građenje i održavanje autocesta, OIB 57500462912, Širolina ulica 4, 10000 Zagreb</item>
      <item>RH Ministarstvo financija, OIB 18683136487, Katančićeva 6, 10000 Zagreb</item>
      <item>H1 TELEKOM dioničko društvo za telekomunikacijske usluge, OIB 88551335012, Dračevac 2/d, 21000 Split</item>
      <item>Grad Benkovac, OIB 83821313660, Šetalište kneza Branimira 12, 23420 Benkovac</item>
      <item>HELIOS HRVATSKA društvo s ograničenom odgovornošću za trgovinu boja i lakova, OIB 51925436571, Radnička cesta 173/d, 10000 Zagreb</item>
      <item>Raiffeisenbank Austria d.d., OIB 53056966535, Magazinska cesta 69, 10000 Zagreb</item>
      <item>JADRANSKO OSIGURANJE dioničko društvo, OIB 94472454976, Listopadska 2, 10000 Zagreb</item>
      <item>MESSER CROATIA PLIN Poduzeće za proizvodnju i prodaju tehničkih plinova d.o.o., OIB 32179081874, Industrijska 1, 10290 Zaprešić</item>
      <item>LEDO dioničko društvo za proizvodnju i promet sladoleda i smrznute hrane, OIB 87955947581, Čavićeva 1a, 10000 Zagreb</item>
      <item>ZAGREBAČKO UČILIŠTE - ustanova za obrazovanje odraslih, OIB 87219776080, Lanište 1 e, 10000 Zagreb</item>
      <item>BUMBA obrt za usluge u gos., OIB , Brunac 50C, 22211 Vodice</item>
      <item>BENKOVIĆ društvo s ograničenom odgovornošću za usluge, OIB 11321589428, Kneza Branimira 12, 23420 Benkovac</item>
      <item>VODOVOD I ODVODNJA, društvo s ograničenom odgovornošću, OIB 62529089333, Kralja Tomislava 11, 23420 Benkovac</item>
      <item>Tomislav Hrženjak, OIB 70440396819, Mate Rupčića 26, 42207 Vinica</item>
      <item>ZAGREBŠPED d.o.o., OIB , Vodovodna ulica 20, 10000 Zagreb</item>
      <item>FINANCIJSKA AGENCIJA, OIB 85821130368, Ulica grada Vukovara 70, 10000 Zagreb</item>
      <item>Branko Peran, OIB 74784514617, Grebaštička 5, 22000 Šibenik</item>
      <item>EUROHERC osiguranje - dioničko društvo za osiguranje imovine i osoba i druge poslove osiguranja, OIB 22694857747, Ulica grada Vukovara 282, 10000 Zagreb</item>
      <item>BUBA d.o.o. za usluge, trgovinu i servis kućanskih aparata, OIB 99506090067, Zagrebačka 28, 53000 Gospić</item>
      <item>HEP - Opskrba d.o.o. za opskrbu potrošača električnom, toplinskom energijom i plinom, OIB 63073332379, Ulica grada Vukovara 37, 10000 Zagreb</item>
      <item>Hrvatski Telekom d.d., OIB 81793146560, Roberta Frangeša Mihanovića 9, 10000 Zagreb</item>
      <item>COLOR TRADE vanjska i unutarnja trgovina d. o. o., OIB 60976441946, Radnička cesta 173/d, 10000 Zagreb</item>
      <item>Dinko Peran, OIB 96593261016, Grebaštica Donja 50, 22000 Grebaštica</item>
      <item>VB LEASING d.o.o. za leasing, OIB 55525619967, Horvatova 82, 10000 Zagreb</item>
    </izvorni_sadrzaj>
    <derivirana_varijabla naziv="DomainObject.Predmet.StrankaListFormatedWithAdressOIB_1">
      <item>Antonio Parancin, OIB 04347855676, Pristeg 106, 23422 Pristeg</item>
      <item>VIPnet, društvo s ograničenom odgovornošću za usluge javnih telekomunikacija, OIB 29524210204, Vrtni put 1, 10000 Zagreb</item>
      <item>ZAGREBINSPEKT d.o.o. za kontrolu i inženjering, OIB 82752153530, Draškovićeva 29, 10000 Zagreb</item>
      <item>Hrvatske autoceste društvo s ograničenom odgovornošću, za upravljenje, građenje i održavanje autocesta, OIB 57500462912, Širolina ulica 4, 10000 Zagreb</item>
      <item>RH Ministarstvo financija, OIB 18683136487, Katančićeva 6, 10000 Zagreb</item>
      <item>H1 TELEKOM dioničko društvo za telekomunikacijske usluge, OIB 88551335012, Dračevac 2/d, 21000 Split</item>
      <item>Grad Benkovac, OIB 83821313660, Šetalište kneza Branimira 12, 23420 Benkovac</item>
      <item>HELIOS HRVATSKA društvo s ograničenom odgovornošću za trgovinu boja i lakova, OIB 51925436571, Radnička cesta 173/d, 10000 Zagreb</item>
      <item>Raiffeisenbank Austria d.d., OIB 53056966535, Magazinska cesta 69, 10000 Zagreb</item>
      <item>JADRANSKO OSIGURANJE dioničko društvo, OIB 94472454976, Listopadska 2, 10000 Zagreb</item>
      <item>MESSER CROATIA PLIN Poduzeće za proizvodnju i prodaju tehničkih plinova d.o.o., OIB 32179081874, Industrijska 1, 10290 Zaprešić</item>
      <item>LEDO dioničko društvo za proizvodnju i promet sladoleda i smrznute hrane, OIB 87955947581, Čavićeva 1a, 10000 Zagreb</item>
      <item>ZAGREBAČKO UČILIŠTE - ustanova za obrazovanje odraslih, OIB 87219776080, Lanište 1 e, 10000 Zagreb</item>
      <item>BUMBA obrt za usluge u gos., OIB , Brunac 50C, 22211 Vodice</item>
      <item>BENKOVIĆ društvo s ograničenom odgovornošću za usluge, OIB 11321589428, Kneza Branimira 12, 23420 Benkovac</item>
      <item>VODOVOD I ODVODNJA, društvo s ograničenom odgovornošću, OIB 62529089333, Kralja Tomislava 11, 23420 Benkovac</item>
      <item>Tomislav Hrženjak, OIB 70440396819, Mate Rupčića 26, 42207 Vinica</item>
      <item>ZAGREBŠPED d.o.o., OIB , Vodovodna ulica 20, 10000 Zagreb</item>
      <item>FINANCIJSKA AGENCIJA, OIB 85821130368, Ulica grada Vukovara 70, 10000 Zagreb</item>
      <item>Branko Peran, OIB 74784514617, Grebaštička 5, 22000 Šibenik</item>
      <item>EUROHERC osiguranje - dioničko društvo za osiguranje imovine i osoba i druge poslove osiguranja, OIB 22694857747, Ulica grada Vukovara 282, 10000 Zagreb</item>
      <item>BUBA d.o.o. za usluge, trgovinu i servis kućanskih aparata, OIB 99506090067, Zagrebačka 28, 53000 Gospić</item>
      <item>HEP - Opskrba d.o.o. za opskrbu potrošača električnom, toplinskom energijom i plinom, OIB 63073332379, Ulica grada Vukovara 37, 10000 Zagreb</item>
      <item>Hrvatski Telekom d.d., OIB 81793146560, Roberta Frangeša Mihanovića 9, 10000 Zagreb</item>
      <item>COLOR TRADE vanjska i unutarnja trgovina d. o. o., OIB 60976441946, Radnička cesta 173/d, 10000 Zagreb</item>
      <item>Dinko Peran, OIB 96593261016, Grebaštica Donja 50, 22000 Grebaštica</item>
      <item>VB LEASING d.o.o. za leasing, OIB 55525619967, Horvatova 82, 10000 Zagreb</item>
    </derivirana_varijabla>
  </DomainObject.Predmet.StrankaListFormatedWithAdressOIB>
  <DomainObject.Predmet.StrankaListNazivFormated>
    <izvorni_sadrzaj>
      <item>Antonio Parancin</item>
      <item>VIPnet, društvo s ograničenom odgovornošću za usluge javnih telekomunikacija</item>
      <item>ZAGREBINSPEKT d.o.o. za kontrolu i inženjering</item>
      <item>Hrvatske autoceste društvo s ograničenom odgovornošću, za upravljenje, građenje i održavanje autocesta</item>
      <item>RH Ministarstvo financija</item>
      <item>H1 TELEKOM dioničko društvo za telekomunikacijske usluge</item>
      <item>Grad Benkovac</item>
      <item>HELIOS HRVATSKA društvo s ograničenom odgovornošću za trgovinu boja i lakova</item>
      <item>Raiffeisenbank Austria d.d.</item>
      <item>JADRANSKO OSIGURANJE dioničko društvo</item>
      <item>MESSER CROATIA PLIN Poduzeće za proizvodnju i prodaju tehničkih plinova d.o.o.</item>
      <item>LEDO dioničko društvo za proizvodnju i promet sladoleda i smrznute hrane</item>
      <item>ZAGREBAČKO UČILIŠTE - ustanova za obrazovanje odraslih</item>
      <item>BUMBA obrt za usluge u gos.</item>
      <item>BENKOVIĆ društvo s ograničenom odgovornošću za usluge</item>
      <item>VODOVOD I ODVODNJA, društvo s ograničenom odgovornošću</item>
      <item>Tomislav Hrženjak</item>
      <item>ZAGREBŠPED d.o.o.</item>
      <item>FINANCIJSKA AGENCIJA</item>
      <item>Branko Peran</item>
      <item>EUROHERC osiguranje - dioničko društvo za osiguranje imovine i osoba i druge poslove osiguranja</item>
      <item>BUBA d.o.o. za usluge, trgovinu i servis kućanskih aparata</item>
      <item>HEP - Opskrba d.o.o. za opskrbu potrošača električnom, toplinskom energijom i plinom</item>
      <item>Hrvatski Telekom d.d.</item>
      <item>COLOR TRADE vanjska i unutarnja trgovina d. o. o.</item>
      <item>Dinko Peran</item>
      <item>VB LEASING d.o.o. za leasing</item>
    </izvorni_sadrzaj>
    <derivirana_varijabla naziv="DomainObject.Predmet.StrankaListNazivFormated_1">
      <item>Antonio Parancin</item>
      <item>VIPnet, društvo s ograničenom odgovornošću za usluge javnih telekomunikacija</item>
      <item>ZAGREBINSPEKT d.o.o. za kontrolu i inženjering</item>
      <item>Hrvatske autoceste društvo s ograničenom odgovornošću, za upravljenje, građenje i održavanje autocesta</item>
      <item>RH Ministarstvo financija</item>
      <item>H1 TELEKOM dioničko društvo za telekomunikacijske usluge</item>
      <item>Grad Benkovac</item>
      <item>HELIOS HRVATSKA društvo s ograničenom odgovornošću za trgovinu boja i lakova</item>
      <item>Raiffeisenbank Austria d.d.</item>
      <item>JADRANSKO OSIGURANJE dioničko društvo</item>
      <item>MESSER CROATIA PLIN Poduzeće za proizvodnju i prodaju tehničkih plinova d.o.o.</item>
      <item>LEDO dioničko društvo za proizvodnju i promet sladoleda i smrznute hrane</item>
      <item>ZAGREBAČKO UČILIŠTE - ustanova za obrazovanje odraslih</item>
      <item>BUMBA obrt za usluge u gos.</item>
      <item>BENKOVIĆ društvo s ograničenom odgovornošću za usluge</item>
      <item>VODOVOD I ODVODNJA, društvo s ograničenom odgovornošću</item>
      <item>Tomislav Hrženjak</item>
      <item>ZAGREBŠPED d.o.o.</item>
      <item>FINANCIJSKA AGENCIJA</item>
      <item>Branko Peran</item>
      <item>EUROHERC osiguranje - dioničko društvo za osiguranje imovine i osoba i druge poslove osiguranja</item>
      <item>BUBA d.o.o. za usluge, trgovinu i servis kućanskih aparata</item>
      <item>HEP - Opskrba d.o.o. za opskrbu potrošača električnom, toplinskom energijom i plinom</item>
      <item>Hrvatski Telekom d.d.</item>
      <item>COLOR TRADE vanjska i unutarnja trgovina d. o. o.</item>
      <item>Dinko Peran</item>
      <item>VB LEASING d.o.o. za leasing</item>
    </derivirana_varijabla>
  </DomainObject.Predmet.StrankaListNazivFormated>
  <DomainObject.Predmet.StrankaListNazivFormatedOIB>
    <izvorni_sadrzaj>
      <item>Antonio Parancin, OIB 04347855676</item>
      <item>VIPnet, društvo s ograničenom odgovornošću za usluge javnih telekomunikacija, OIB 29524210204</item>
      <item>ZAGREBINSPEKT d.o.o. za kontrolu i inženjering, OIB 82752153530</item>
      <item>Hrvatske autoceste društvo s ograničenom odgovornošću, za upravljenje, građenje i održavanje autocesta, OIB 57500462912</item>
      <item>RH Ministarstvo financija, OIB 18683136487</item>
      <item>H1 TELEKOM dioničko društvo za telekomunikacijske usluge, OIB 88551335012</item>
      <item>Grad Benkovac, OIB 83821313660</item>
      <item>HELIOS HRVATSKA društvo s ograničenom odgovornošću za trgovinu boja i lakova, OIB 51925436571</item>
      <item>Raiffeisenbank Austria d.d., OIB 53056966535</item>
      <item>JADRANSKO OSIGURANJE dioničko društvo, OIB 94472454976</item>
      <item>MESSER CROATIA PLIN Poduzeće za proizvodnju i prodaju tehničkih plinova d.o.o., OIB 32179081874</item>
      <item>LEDO dioničko društvo za proizvodnju i promet sladoleda i smrznute hrane, OIB 87955947581</item>
      <item>ZAGREBAČKO UČILIŠTE - ustanova za obrazovanje odraslih, OIB 87219776080</item>
      <item>BUMBA obrt za usluge u gos., OIB </item>
      <item>BENKOVIĆ društvo s ograničenom odgovornošću za usluge, OIB 11321589428</item>
      <item>VODOVOD I ODVODNJA, društvo s ograničenom odgovornošću, OIB 62529089333</item>
      <item>Tomislav Hrženjak, OIB 70440396819</item>
      <item>ZAGREBŠPED d.o.o., OIB </item>
      <item>FINANCIJSKA AGENCIJA, OIB 85821130368</item>
      <item>Branko Peran, OIB 74784514617</item>
      <item>EUROHERC osiguranje - dioničko društvo za osiguranje imovine i osoba i druge poslove osiguranja, OIB 22694857747</item>
      <item>BUBA d.o.o. za usluge, trgovinu i servis kućanskih aparata, OIB 99506090067</item>
      <item>HEP - Opskrba d.o.o. za opskrbu potrošača električnom, toplinskom energijom i plinom, OIB 63073332379</item>
      <item>Hrvatski Telekom d.d., OIB 81793146560</item>
      <item>COLOR TRADE vanjska i unutarnja trgovina d. o. o., OIB 60976441946</item>
      <item>Dinko Peran, OIB 96593261016</item>
      <item>VB LEASING d.o.o. za leasing, OIB 55525619967</item>
    </izvorni_sadrzaj>
    <derivirana_varijabla naziv="DomainObject.Predmet.StrankaListNazivFormatedOIB_1">
      <item>Antonio Parancin, OIB 04347855676</item>
      <item>VIPnet, društvo s ograničenom odgovornošću za usluge javnih telekomunikacija, OIB 29524210204</item>
      <item>ZAGREBINSPEKT d.o.o. za kontrolu i inženjering, OIB 82752153530</item>
      <item>Hrvatske autoceste društvo s ograničenom odgovornošću, za upravljenje, građenje i održavanje autocesta, OIB 57500462912</item>
      <item>RH Ministarstvo financija, OIB 18683136487</item>
      <item>H1 TELEKOM dioničko društvo za telekomunikacijske usluge, OIB 88551335012</item>
      <item>Grad Benkovac, OIB 83821313660</item>
      <item>HELIOS HRVATSKA društvo s ograničenom odgovornošću za trgovinu boja i lakova, OIB 51925436571</item>
      <item>Raiffeisenbank Austria d.d., OIB 53056966535</item>
      <item>JADRANSKO OSIGURANJE dioničko društvo, OIB 94472454976</item>
      <item>MESSER CROATIA PLIN Poduzeće za proizvodnju i prodaju tehničkih plinova d.o.o., OIB 32179081874</item>
      <item>LEDO dioničko društvo za proizvodnju i promet sladoleda i smrznute hrane, OIB 87955947581</item>
      <item>ZAGREBAČKO UČILIŠTE - ustanova za obrazovanje odraslih, OIB 87219776080</item>
      <item>BUMBA obrt za usluge u gos., OIB </item>
      <item>BENKOVIĆ društvo s ograničenom odgovornošću za usluge, OIB 11321589428</item>
      <item>VODOVOD I ODVODNJA, društvo s ograničenom odgovornošću, OIB 62529089333</item>
      <item>Tomislav Hrženjak, OIB 70440396819</item>
      <item>ZAGREBŠPED d.o.o., OIB </item>
      <item>FINANCIJSKA AGENCIJA, OIB 85821130368</item>
      <item>Branko Peran, OIB 74784514617</item>
      <item>EUROHERC osiguranje - dioničko društvo za osiguranje imovine i osoba i druge poslove osiguranja, OIB 22694857747</item>
      <item>BUBA d.o.o. za usluge, trgovinu i servis kućanskih aparata, OIB 99506090067</item>
      <item>HEP - Opskrba d.o.o. za opskrbu potrošača električnom, toplinskom energijom i plinom, OIB 63073332379</item>
      <item>Hrvatski Telekom d.d., OIB 81793146560</item>
      <item>COLOR TRADE vanjska i unutarnja trgovina d. o. o., OIB 60976441946</item>
      <item>Dinko Peran, OIB 96593261016</item>
      <item>VB LEASING d.o.o. za leasing, OIB 55525619967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Antonio Parancin i dr.</izvorni_sadrzaj>
    <derivirana_varijabla naziv="DomainObject.Predmet.StrankaIDrugi_1">Antonio Parancin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Antonio Parancin, OIB 04347855676, Pristeg 106, 23422 Pristeg i dr.</izvorni_sadrzaj>
    <derivirana_varijabla naziv="DomainObject.Predmet.StrankaIDrugiAdressOIB_1">Antonio Parancin, OIB 04347855676, Pristeg 106, 23422 Pristeg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Parancin</item>
      <item>VIPnet, društvo s ograničenom odgovornošću za usluge javnih telekomunikacija</item>
      <item>ZAGREBINSPEKT d.o.o. za kontrolu i inženjering</item>
      <item>Hrvatske autoceste društvo s ograničenom odgovornošću, za upravljenje, građenje i održavanje autocesta</item>
      <item>RH Ministarstvo financija</item>
      <item>H1 TELEKOM dioničko društvo za telekomunikacijske usluge</item>
      <item>Grad Benkovac</item>
      <item>HELIOS HRVATSKA društvo s ograničenom odgovornošću za trgovinu boja i lakova</item>
      <item>Raiffeisenbank Austria d.d.</item>
      <item>JADRANSKO OSIGURANJE dioničko društvo</item>
      <item>MESSER CROATIA PLIN Poduzeće za proizvodnju i prodaju tehničkih plinova d.o.o.</item>
      <item>LEDO dioničko društvo za proizvodnju i promet sladoleda i smrznute hrane</item>
      <item>ZAGREBAČKO UČILIŠTE - ustanova za obrazovanje odraslih</item>
      <item>BUMBA obrt za usluge u gos.</item>
      <item>BENKOVIĆ društvo s ograničenom odgovornošću za usluge</item>
      <item>VODOVOD I ODVODNJA, društvo s ograničenom odgovornošću</item>
      <item>Tomislav Hrženjak</item>
      <item>ZAGREBŠPED d.o.o.</item>
      <item>FINANCIJSKA AGENCIJA</item>
      <item>Branko Peran</item>
      <item>EUROHERC osiguranje - dioničko društvo za osiguranje imovine i osoba i druge poslove osiguranja</item>
      <item>BUBA d.o.o. za usluge, trgovinu i servis kućanskih aparata</item>
      <item>HEP - Opskrba d.o.o. za opskrbu potrošača električnom, toplinskom energijom i plinom</item>
      <item>Hrvatski Telekom d.d.</item>
      <item>COLOR TRADE vanjska i unutarnja trgovina d. o. o.</item>
      <item>Dinko Peran</item>
      <item>VB LEASING d.o.o. za leasing</item>
    </izvorni_sadrzaj>
    <derivirana_varijabla naziv="DomainObject.Predmet.SudioniciListNaziv_1">
      <item>Antonio Parancin</item>
      <item>VIPnet, društvo s ograničenom odgovornošću za usluge javnih telekomunikacija</item>
      <item>ZAGREBINSPEKT d.o.o. za kontrolu i inženjering</item>
      <item>Hrvatske autoceste društvo s ograničenom odgovornošću, za upravljenje, građenje i održavanje autocesta</item>
      <item>RH Ministarstvo financija</item>
      <item>H1 TELEKOM dioničko društvo za telekomunikacijske usluge</item>
      <item>Grad Benkovac</item>
      <item>HELIOS HRVATSKA društvo s ograničenom odgovornošću za trgovinu boja i lakova</item>
      <item>Raiffeisenbank Austria d.d.</item>
      <item>JADRANSKO OSIGURANJE dioničko društvo</item>
      <item>MESSER CROATIA PLIN Poduzeće za proizvodnju i prodaju tehničkih plinova d.o.o.</item>
      <item>LEDO dioničko društvo za proizvodnju i promet sladoleda i smrznute hrane</item>
      <item>ZAGREBAČKO UČILIŠTE - ustanova za obrazovanje odraslih</item>
      <item>BUMBA obrt za usluge u gos.</item>
      <item>BENKOVIĆ društvo s ograničenom odgovornošću za usluge</item>
      <item>VODOVOD I ODVODNJA, društvo s ograničenom odgovornošću</item>
      <item>Tomislav Hrženjak</item>
      <item>ZAGREBŠPED d.o.o.</item>
      <item>FINANCIJSKA AGENCIJA</item>
      <item>Branko Peran</item>
      <item>EUROHERC osiguranje - dioničko društvo za osiguranje imovine i osoba i druge poslove osiguranja</item>
      <item>BUBA d.o.o. za usluge, trgovinu i servis kućanskih aparata</item>
      <item>HEP - Opskrba d.o.o. za opskrbu potrošača električnom, toplinskom energijom i plinom</item>
      <item>Hrvatski Telekom d.d.</item>
      <item>COLOR TRADE vanjska i unutarnja trgovina d. o. o.</item>
      <item>Dinko Peran</item>
      <item>VB LEASING d.o.o. za leasing</item>
    </derivirana_varijabla>
  </DomainObject.Predmet.SudioniciListNaziv>
  <DomainObject.Predmet.SudioniciListAdressOIB>
    <izvorni_sadrzaj>
      <item>Antonio Parancin, OIB 04347855676, Pristeg 106,23422 Pristeg</item>
      <item>VIPnet, društvo s ograničenom odgovornošću za usluge javnih telekomunikacija, OIB 29524210204, Vrtni put 1,10000 Zagreb</item>
      <item>ZAGREBINSPEKT d.o.o. za kontrolu i inženjering, OIB 82752153530, Draškovićeva 29,10000 Zagreb</item>
      <item>Hrvatske autoceste društvo s ograničenom odgovornošću, za upravljenje, građenje i održavanje autocesta, OIB 57500462912, Širolina ulica 4,10000 Zagreb</item>
      <item>RH Ministarstvo financija, OIB 18683136487, Katančićeva 6,10000 Zagreb</item>
      <item>H1 TELEKOM dioničko društvo za telekomunikacijske usluge, OIB 88551335012, Dračevac 2/d,21000 Split</item>
      <item>Grad Benkovac, OIB 83821313660, Šetalište kneza Branimira 12,23420 Benkovac</item>
      <item>HELIOS HRVATSKA društvo s ograničenom odgovornošću za trgovinu boja i lakova, OIB 51925436571, Radnička cesta 173/d,10000 Zagreb</item>
      <item>Raiffeisenbank Austria d.d., OIB 53056966535, Magazinska cesta 69,10000 Zagreb</item>
      <item>JADRANSKO OSIGURANJE dioničko društvo, OIB 94472454976, Listopadska 2,10000 Zagreb</item>
      <item>MESSER CROATIA PLIN Poduzeće za proizvodnju i prodaju tehničkih plinova d.o.o., OIB 32179081874, Industrijska 1,10290 Zaprešić</item>
      <item>LEDO dioničko društvo za proizvodnju i promet sladoleda i smrznute hrane, OIB 87955947581, Čavićeva 1a,10000 Zagreb</item>
      <item>ZAGREBAČKO UČILIŠTE - ustanova za obrazovanje odraslih, OIB 87219776080, Lanište 1 e,10000 Zagreb</item>
      <item>BUMBA obrt za usluge u gos., OIB , Brunac 50C,22211 Vodice</item>
      <item>BENKOVIĆ društvo s ograničenom odgovornošću za usluge, OIB 11321589428, Kneza Branimira 12,23420 Benkovac</item>
      <item>VODOVOD I ODVODNJA, društvo s ograničenom odgovornošću, OIB 62529089333, Kralja Tomislava 11,23420 Benkovac</item>
      <item>Tomislav Hrženjak, OIB 70440396819, Mate Rupčića 26,42207 Vinica</item>
      <item>ZAGREBŠPED d.o.o., OIB , Vodovodna ulica 20,10000 Zagreb</item>
      <item>FINANCIJSKA AGENCIJA, OIB 85821130368, Ulica grada Vukovara 70,10000 Zagreb</item>
      <item>Branko Peran, OIB 74784514617, Grebaštička 5,22000 Šibenik</item>
      <item>EUROHERC osiguranje - dioničko društvo za osiguranje imovine i osoba i druge poslove osiguranja, OIB 22694857747, Ulica grada Vukovara 282,10000 Zagreb</item>
      <item>BUBA d.o.o. za usluge, trgovinu i servis kućanskih aparata, OIB 99506090067, Zagrebačka 28,53000 Gospić</item>
      <item>HEP - Opskrba d.o.o. za opskrbu potrošača električnom, toplinskom energijom i plinom, OIB 63073332379, Ulica grada Vukovara 37,10000 Zagreb</item>
      <item>Hrvatski Telekom d.d., OIB 81793146560, Roberta Frangeša Mihanovića 9,10000 Zagreb</item>
      <item>COLOR TRADE vanjska i unutarnja trgovina d. o. o., OIB 60976441946, Radnička cesta 173/d,10000 Zagreb</item>
      <item>Dinko Peran, OIB 96593261016, Grebaštica Donja 50,22000 Grebaštica</item>
      <item>VB LEASING d.o.o. za leasing, OIB 55525619967, Horvatova 82,10000 Zagreb</item>
    </izvorni_sadrzaj>
    <derivirana_varijabla naziv="DomainObject.Predmet.SudioniciListAdressOIB_1">
      <item>Antonio Parancin, OIB 04347855676, Pristeg 106,23422 Pristeg</item>
      <item>VIPnet, društvo s ograničenom odgovornošću za usluge javnih telekomunikacija, OIB 29524210204, Vrtni put 1,10000 Zagreb</item>
      <item>ZAGREBINSPEKT d.o.o. za kontrolu i inženjering, OIB 82752153530, Draškovićeva 29,10000 Zagreb</item>
      <item>Hrvatske autoceste društvo s ograničenom odgovornošću, za upravljenje, građenje i održavanje autocesta, OIB 57500462912, Širolina ulica 4,10000 Zagreb</item>
      <item>RH Ministarstvo financija, OIB 18683136487, Katančićeva 6,10000 Zagreb</item>
      <item>H1 TELEKOM dioničko društvo za telekomunikacijske usluge, OIB 88551335012, Dračevac 2/d,21000 Split</item>
      <item>Grad Benkovac, OIB 83821313660, Šetalište kneza Branimira 12,23420 Benkovac</item>
      <item>HELIOS HRVATSKA društvo s ograničenom odgovornošću za trgovinu boja i lakova, OIB 51925436571, Radnička cesta 173/d,10000 Zagreb</item>
      <item>Raiffeisenbank Austria d.d., OIB 53056966535, Magazinska cesta 69,10000 Zagreb</item>
      <item>JADRANSKO OSIGURANJE dioničko društvo, OIB 94472454976, Listopadska 2,10000 Zagreb</item>
      <item>MESSER CROATIA PLIN Poduzeće za proizvodnju i prodaju tehničkih plinova d.o.o., OIB 32179081874, Industrijska 1,10290 Zaprešić</item>
      <item>LEDO dioničko društvo za proizvodnju i promet sladoleda i smrznute hrane, OIB 87955947581, Čavićeva 1a,10000 Zagreb</item>
      <item>ZAGREBAČKO UČILIŠTE - ustanova za obrazovanje odraslih, OIB 87219776080, Lanište 1 e,10000 Zagreb</item>
      <item>BUMBA obrt za usluge u gos., OIB , Brunac 50C,22211 Vodice</item>
      <item>BENKOVIĆ društvo s ograničenom odgovornošću za usluge, OIB 11321589428, Kneza Branimira 12,23420 Benkovac</item>
      <item>VODOVOD I ODVODNJA, društvo s ograničenom odgovornošću, OIB 62529089333, Kralja Tomislava 11,23420 Benkovac</item>
      <item>Tomislav Hrženjak, OIB 70440396819, Mate Rupčića 26,42207 Vinica</item>
      <item>ZAGREBŠPED d.o.o., OIB , Vodovodna ulica 20,10000 Zagreb</item>
      <item>FINANCIJSKA AGENCIJA, OIB 85821130368, Ulica grada Vukovara 70,10000 Zagreb</item>
      <item>Branko Peran, OIB 74784514617, Grebaštička 5,22000 Šibenik</item>
      <item>EUROHERC osiguranje - dioničko društvo za osiguranje imovine i osoba i druge poslove osiguranja, OIB 22694857747, Ulica grada Vukovara 282,10000 Zagreb</item>
      <item>BUBA d.o.o. za usluge, trgovinu i servis kućanskih aparata, OIB 99506090067, Zagrebačka 28,53000 Gospić</item>
      <item>HEP - Opskrba d.o.o. za opskrbu potrošača električnom, toplinskom energijom i plinom, OIB 63073332379, Ulica grada Vukovara 37,10000 Zagreb</item>
      <item>Hrvatski Telekom d.d., OIB 81793146560, Roberta Frangeša Mihanovića 9,10000 Zagreb</item>
      <item>COLOR TRADE vanjska i unutarnja trgovina d. o. o., OIB 60976441946, Radnička cesta 173/d,10000 Zagreb</item>
      <item>Dinko Peran, OIB 96593261016, Grebaštica Donja 50,22000 Grebaštica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04347855676</item>
      <item>, OIB 29524210204</item>
      <item>, OIB 82752153530</item>
      <item>, OIB 57500462912</item>
      <item>, OIB 18683136487</item>
      <item>, OIB 88551335012</item>
      <item>, OIB 83821313660</item>
      <item>, OIB 51925436571</item>
      <item>, OIB 53056966535</item>
      <item>, OIB 94472454976</item>
      <item>, OIB 32179081874</item>
      <item>, OIB 87955947581</item>
      <item>, OIB 87219776080</item>
      <item>, OIB </item>
      <item>, OIB 11321589428</item>
      <item>, OIB 62529089333</item>
      <item>, OIB 70440396819</item>
      <item>, OIB </item>
      <item>, OIB 85821130368</item>
      <item>, OIB 74784514617</item>
      <item>, OIB 22694857747</item>
      <item>, OIB 99506090067</item>
      <item>, OIB 63073332379</item>
      <item>, OIB 81793146560</item>
      <item>, OIB 60976441946</item>
      <item>, OIB 96593261016</item>
      <item>, OIB 55525619967</item>
    </izvorni_sadrzaj>
    <derivirana_varijabla naziv="DomainObject.Predmet.SudioniciListNazivOIB_1">
      <item>, OIB 04347855676</item>
      <item>, OIB 29524210204</item>
      <item>, OIB 82752153530</item>
      <item>, OIB 57500462912</item>
      <item>, OIB 18683136487</item>
      <item>, OIB 88551335012</item>
      <item>, OIB 83821313660</item>
      <item>, OIB 51925436571</item>
      <item>, OIB 53056966535</item>
      <item>, OIB 94472454976</item>
      <item>, OIB 32179081874</item>
      <item>, OIB 87955947581</item>
      <item>, OIB 87219776080</item>
      <item>, OIB </item>
      <item>, OIB 11321589428</item>
      <item>, OIB 62529089333</item>
      <item>, OIB 70440396819</item>
      <item>, OIB </item>
      <item>, OIB 85821130368</item>
      <item>, OIB 74784514617</item>
      <item>, OIB 22694857747</item>
      <item>, OIB 99506090067</item>
      <item>, OIB 63073332379</item>
      <item>, OIB 81793146560</item>
      <item>, OIB 60976441946</item>
      <item>, OIB 96593261016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1786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2018-03-02T14:06:00Z</dcterms:created>
  <dc:creator>Mladenka Čakarun</dc:creator>
  <cp:lastModifiedBy>Mladenka Čakarun</cp:lastModifiedBy>
  <cp:lastPrinted>2018-03-02T14:06:00Z</cp:lastPrinted>
  <dcterms:modified xmlns:xsi="http://www.w3.org/2001/XMLSchema-instance" xsi:type="dcterms:W3CDTF">2018-03-02T14:07:00Z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(odbačaj prigovora Sp-6-2017.docx)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