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1cfc5" w14:paraId="981cfc5" w:rsidRDefault="00D90527" w:rsidP="00D90527" w:rsidR="00D90527" w:rsidRPr="00D90527">
      <w:pPr>
        <w:jc w:val="right"/>
        <w15:collapsed w:val="false"/>
        <w:rPr>
          <w:b/>
        </w:rPr>
      </w:pPr>
      <w:bookmarkStart w:name="_GoBack" w:id="0"/>
      <w:bookmarkEnd w:id="0"/>
      <w:proofErr w:type="spellStart"/>
      <w:r w:rsidRPr="00D90527">
        <w:rPr>
          <w:b/>
        </w:rPr>
        <w:t>Posl</w:t>
      </w:r>
      <w:proofErr w:type="spellEnd"/>
      <w:r w:rsidRPr="00D90527">
        <w:rPr>
          <w:b/>
        </w:rPr>
        <w:t>. br. 18 St-</w:t>
      </w:r>
      <w:r w:rsidR="0035487B">
        <w:rPr>
          <w:b/>
        </w:rPr>
        <w:t>2082</w:t>
      </w:r>
      <w:r w:rsidR="00BC6053">
        <w:rPr>
          <w:b/>
        </w:rPr>
        <w:t>/2016</w:t>
      </w:r>
      <w:r w:rsidR="007A0779">
        <w:rPr>
          <w:b/>
        </w:rPr>
        <w:t>-</w:t>
      </w:r>
      <w:r w:rsidR="0035487B">
        <w:rPr>
          <w:b/>
        </w:rPr>
        <w:t>69</w:t>
      </w:r>
    </w:p>
    <w:p w:rsidRDefault="00F9317C" w:rsidP="00F9317C" w:rsidR="00F9317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 xml:space="preserve">             </w:t>
      </w:r>
      <w:r w:rsidRPr="00BC7F02">
        <w:rPr>
          <w:b/>
          <w:noProof/>
          <w:sz w:val="22"/>
          <w:szCs w:val="22"/>
        </w:rPr>
        <w:drawing>
          <wp:inline distR="0" distL="0" distB="0" distT="0">
            <wp:extent cy="69215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096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317C" w:rsidP="00F9317C" w:rsidR="00F9317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REPUBLIKA HRVATSKA</w:t>
      </w:r>
    </w:p>
    <w:p w:rsidRDefault="00F9317C" w:rsidP="00F9317C" w:rsidR="00F9317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TRGOVAČKI SUD U SPLITU</w:t>
      </w:r>
    </w:p>
    <w:p w:rsidRDefault="00AA295C" w:rsidP="00AA295C" w:rsidR="00AA295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STALNA SLUŽBA U DUBROVNIKU</w:t>
      </w:r>
    </w:p>
    <w:p w:rsidRDefault="00AA295C" w:rsidP="00AA295C" w:rsidR="00F9317C" w:rsidRPr="00BC7F02">
      <w:pPr>
        <w:rPr>
          <w:sz w:val="22"/>
          <w:szCs w:val="22"/>
        </w:rPr>
      </w:pPr>
      <w:r w:rsidRPr="00BC7F02">
        <w:rPr>
          <w:b/>
          <w:sz w:val="22"/>
          <w:szCs w:val="22"/>
        </w:rPr>
        <w:t>Dubrovnik, Dr. Ante Starčevića 23</w:t>
      </w:r>
    </w:p>
    <w:p w:rsidRDefault="006331DE" w:rsidP="00414FE7" w:rsidR="006331DE" w:rsidRPr="00BC7F02">
      <w:pPr>
        <w:rPr>
          <w:b/>
          <w:sz w:val="22"/>
          <w:szCs w:val="22"/>
        </w:rPr>
      </w:pPr>
    </w:p>
    <w:p w:rsidRDefault="00F9317C" w:rsidP="00414FE7" w:rsidR="00414FE7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R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E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P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U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B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L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I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K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 xml:space="preserve">A 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H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R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V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A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T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S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K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A</w:t>
      </w:r>
    </w:p>
    <w:p w:rsidRDefault="00A64506" w:rsidP="00414FE7" w:rsidR="002275E2" w:rsidRPr="00D90527">
      <w:pPr>
        <w:jc w:val="center"/>
        <w:rPr>
          <w:b/>
          <w:sz w:val="22"/>
          <w:szCs w:val="22"/>
        </w:rPr>
      </w:pPr>
      <w:r w:rsidRPr="00D90527">
        <w:rPr>
          <w:b/>
          <w:sz w:val="22"/>
          <w:szCs w:val="22"/>
        </w:rPr>
        <w:t>Z A K LJ U Č A K</w:t>
      </w:r>
    </w:p>
    <w:p w:rsidRDefault="00AA650B" w:rsidP="00FB4301" w:rsidR="00AA650B" w:rsidRPr="00BC7F02">
      <w:pPr>
        <w:jc w:val="both"/>
        <w:rPr>
          <w:sz w:val="22"/>
          <w:szCs w:val="22"/>
        </w:rPr>
      </w:pPr>
    </w:p>
    <w:p w:rsidRDefault="00FB4301" w:rsidP="00E13DA0" w:rsidR="006331DE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ab/>
        <w:t xml:space="preserve">Trgovački sud u </w:t>
      </w:r>
      <w:r w:rsidR="002275E2" w:rsidRPr="00BC7F02">
        <w:rPr>
          <w:sz w:val="22"/>
          <w:szCs w:val="22"/>
        </w:rPr>
        <w:t xml:space="preserve">Splitu, </w:t>
      </w:r>
      <w:r w:rsidRPr="00BC7F02">
        <w:rPr>
          <w:sz w:val="22"/>
          <w:szCs w:val="22"/>
        </w:rPr>
        <w:t>po sucu tog</w:t>
      </w:r>
      <w:r w:rsidR="002275E2" w:rsidRPr="00BC7F02">
        <w:rPr>
          <w:sz w:val="22"/>
          <w:szCs w:val="22"/>
        </w:rPr>
        <w:t>a</w:t>
      </w:r>
      <w:r w:rsidRPr="00BC7F02">
        <w:rPr>
          <w:sz w:val="22"/>
          <w:szCs w:val="22"/>
        </w:rPr>
        <w:t xml:space="preserve"> suda </w:t>
      </w:r>
      <w:r w:rsidR="00FF68CD" w:rsidRPr="00BC7F02">
        <w:rPr>
          <w:sz w:val="22"/>
          <w:szCs w:val="22"/>
        </w:rPr>
        <w:t xml:space="preserve">Katarini Franković, u stečajnom postupku nad dužnikom </w:t>
      </w:r>
      <w:r w:rsidR="0035487B" w:rsidRPr="0035487B">
        <w:rPr>
          <w:sz w:val="22"/>
          <w:szCs w:val="22"/>
        </w:rPr>
        <w:t>SAVITRI j.d.o.o. u stečaju, Dubrovnik, Branitelja Dubrovnika 15, MBS: 080827398, OIB: 40169390204, zastupan po stečajnom upravitelju Draganu Bijelić iz Šibenika</w:t>
      </w:r>
      <w:r w:rsidR="00B64570" w:rsidRPr="00B64570">
        <w:rPr>
          <w:sz w:val="22"/>
          <w:szCs w:val="22"/>
        </w:rPr>
        <w:t>, izvan ročišta</w:t>
      </w:r>
      <w:r w:rsidR="007A0779" w:rsidRPr="007A0779">
        <w:rPr>
          <w:sz w:val="22"/>
          <w:szCs w:val="22"/>
        </w:rPr>
        <w:t xml:space="preserve"> </w:t>
      </w:r>
      <w:r w:rsidR="007A0779">
        <w:rPr>
          <w:sz w:val="22"/>
          <w:szCs w:val="22"/>
        </w:rPr>
        <w:t xml:space="preserve">dana </w:t>
      </w:r>
      <w:r w:rsidR="0035487B">
        <w:rPr>
          <w:sz w:val="22"/>
          <w:szCs w:val="22"/>
        </w:rPr>
        <w:t>18. prosinc</w:t>
      </w:r>
      <w:r w:rsidR="000D6EC3">
        <w:rPr>
          <w:sz w:val="22"/>
          <w:szCs w:val="22"/>
        </w:rPr>
        <w:t>a</w:t>
      </w:r>
      <w:r w:rsidR="00D90527" w:rsidRPr="00D90527">
        <w:rPr>
          <w:sz w:val="22"/>
          <w:szCs w:val="22"/>
        </w:rPr>
        <w:t xml:space="preserve"> 2018. godine</w:t>
      </w:r>
    </w:p>
    <w:p w:rsidRDefault="006B72AC" w:rsidP="00E13DA0" w:rsidR="006B72AC" w:rsidRPr="00BC7F02">
      <w:pPr>
        <w:jc w:val="both"/>
        <w:rPr>
          <w:b/>
          <w:sz w:val="22"/>
          <w:szCs w:val="22"/>
        </w:rPr>
      </w:pPr>
    </w:p>
    <w:p w:rsidRDefault="00A64506" w:rsidP="005E3D72" w:rsidR="006B1910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 xml:space="preserve">z a k </w:t>
      </w:r>
      <w:proofErr w:type="spellStart"/>
      <w:r w:rsidRPr="00BC7F02">
        <w:rPr>
          <w:b/>
          <w:sz w:val="22"/>
          <w:szCs w:val="22"/>
        </w:rPr>
        <w:t>lj</w:t>
      </w:r>
      <w:proofErr w:type="spellEnd"/>
      <w:r w:rsidRPr="00BC7F02">
        <w:rPr>
          <w:b/>
          <w:sz w:val="22"/>
          <w:szCs w:val="22"/>
        </w:rPr>
        <w:t xml:space="preserve"> u č i o</w:t>
      </w:r>
      <w:r w:rsidR="00555CCB" w:rsidRPr="00BC7F02">
        <w:rPr>
          <w:b/>
          <w:sz w:val="22"/>
          <w:szCs w:val="22"/>
        </w:rPr>
        <w:t xml:space="preserve">      j e</w:t>
      </w:r>
    </w:p>
    <w:p w:rsidRDefault="00452088" w:rsidP="00452088" w:rsidR="00452088" w:rsidRPr="00BC7F02">
      <w:pPr>
        <w:jc w:val="both"/>
        <w:rPr>
          <w:sz w:val="22"/>
          <w:szCs w:val="22"/>
        </w:rPr>
      </w:pPr>
    </w:p>
    <w:p w:rsidRDefault="00E13DA0" w:rsidP="000D6EC3" w:rsidR="00E13DA0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BC7F02">
        <w:rPr>
          <w:sz w:val="22"/>
          <w:szCs w:val="22"/>
        </w:rPr>
        <w:t xml:space="preserve">Poziva se stečajni upravitelj </w:t>
      </w:r>
      <w:r w:rsidR="00D66F62" w:rsidRPr="00BC7F02">
        <w:rPr>
          <w:sz w:val="22"/>
          <w:szCs w:val="22"/>
        </w:rPr>
        <w:t>bez odlaganja</w:t>
      </w:r>
      <w:r w:rsidRPr="00BC7F02">
        <w:rPr>
          <w:sz w:val="22"/>
          <w:szCs w:val="22"/>
        </w:rPr>
        <w:t xml:space="preserve"> postupiti u skladu sa odredbama stečajnog zakona</w:t>
      </w:r>
      <w:r w:rsidR="00D66F62" w:rsidRPr="00BC7F02">
        <w:rPr>
          <w:sz w:val="22"/>
          <w:szCs w:val="22"/>
        </w:rPr>
        <w:t xml:space="preserve"> </w:t>
      </w:r>
      <w:r w:rsidRPr="00BC7F02">
        <w:rPr>
          <w:sz w:val="22"/>
          <w:szCs w:val="22"/>
        </w:rPr>
        <w:t xml:space="preserve">posebno prema čl. 254 Stečajnog zakona (Narodne novine broj 71/15 i 104/2017, dalje u tekstu SZ) te dostaviti sudu obračun troškova, te se </w:t>
      </w:r>
      <w:r w:rsidR="00D66F62" w:rsidRPr="00BC7F02">
        <w:rPr>
          <w:sz w:val="22"/>
          <w:szCs w:val="22"/>
        </w:rPr>
        <w:t>posebno očitovati o stavkama</w:t>
      </w:r>
      <w:r w:rsidRPr="00BC7F02">
        <w:rPr>
          <w:sz w:val="22"/>
          <w:szCs w:val="22"/>
        </w:rPr>
        <w:t xml:space="preserve"> u obračunu troškova </w:t>
      </w:r>
      <w:r w:rsidR="006B72AC" w:rsidRPr="00BC7F02">
        <w:rPr>
          <w:sz w:val="22"/>
          <w:szCs w:val="22"/>
        </w:rPr>
        <w:t>i iste dokumentirati</w:t>
      </w:r>
      <w:r w:rsidRPr="00BC7F02">
        <w:rPr>
          <w:sz w:val="22"/>
          <w:szCs w:val="22"/>
        </w:rPr>
        <w:t>.</w:t>
      </w:r>
    </w:p>
    <w:p w:rsidRDefault="00BC6053" w:rsidP="00BC6053" w:rsidR="00BC6053" w:rsidRPr="00BC6053">
      <w:pPr>
        <w:ind w:left="360"/>
        <w:jc w:val="both"/>
        <w:rPr>
          <w:sz w:val="22"/>
          <w:szCs w:val="22"/>
        </w:rPr>
      </w:pPr>
    </w:p>
    <w:p w:rsidRDefault="00E13DA0" w:rsidP="00E13DA0" w:rsidR="00E13DA0" w:rsidRPr="00BC7F02">
      <w:pPr>
        <w:pStyle w:val="Odlomakpopisa"/>
        <w:ind w:left="1080"/>
        <w:jc w:val="both"/>
        <w:rPr>
          <w:sz w:val="22"/>
          <w:szCs w:val="22"/>
        </w:rPr>
      </w:pPr>
    </w:p>
    <w:p w:rsidRDefault="00BC7F02" w:rsidP="00BC7F02" w:rsidR="00BC7F02" w:rsidRPr="00BC7F02">
      <w:pPr>
        <w:rPr>
          <w:sz w:val="22"/>
          <w:szCs w:val="22"/>
        </w:rPr>
      </w:pPr>
    </w:p>
    <w:p w:rsidRDefault="00A77ADB" w:rsidP="00BC7F02" w:rsidR="00A77ADB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Obrazloženje</w:t>
      </w:r>
    </w:p>
    <w:p w:rsidRDefault="006B72AC" w:rsidP="00BC6053" w:rsidR="006B72AC" w:rsidRPr="00BC7F02">
      <w:pPr>
        <w:jc w:val="both"/>
        <w:rPr>
          <w:sz w:val="22"/>
          <w:szCs w:val="22"/>
        </w:rPr>
      </w:pPr>
    </w:p>
    <w:p w:rsidRDefault="00BC7F02" w:rsidP="00A77ADB" w:rsidR="006B72AC">
      <w:pPr>
        <w:ind w:firstLine="708"/>
        <w:jc w:val="both"/>
        <w:rPr>
          <w:sz w:val="22"/>
          <w:szCs w:val="22"/>
        </w:rPr>
      </w:pPr>
      <w:r w:rsidRPr="00BC7F02">
        <w:rPr>
          <w:sz w:val="22"/>
          <w:szCs w:val="22"/>
        </w:rPr>
        <w:t xml:space="preserve">Obzirom da je </w:t>
      </w:r>
      <w:r w:rsidR="007A0779">
        <w:rPr>
          <w:sz w:val="22"/>
          <w:szCs w:val="22"/>
        </w:rPr>
        <w:t xml:space="preserve">uplaćena </w:t>
      </w:r>
      <w:proofErr w:type="spellStart"/>
      <w:r w:rsidR="007A0779">
        <w:rPr>
          <w:sz w:val="22"/>
          <w:szCs w:val="22"/>
        </w:rPr>
        <w:t>kupovnina</w:t>
      </w:r>
      <w:proofErr w:type="spellEnd"/>
      <w:r w:rsidRPr="00BC7F02">
        <w:rPr>
          <w:sz w:val="22"/>
          <w:szCs w:val="22"/>
        </w:rPr>
        <w:t xml:space="preserve"> potrebno je obračunati troškove utvrđivanja predmeta </w:t>
      </w:r>
      <w:proofErr w:type="spellStart"/>
      <w:r w:rsidRPr="00BC7F02">
        <w:rPr>
          <w:sz w:val="22"/>
          <w:szCs w:val="22"/>
        </w:rPr>
        <w:t>razlučnoga</w:t>
      </w:r>
      <w:proofErr w:type="spellEnd"/>
      <w:r w:rsidRPr="00BC7F02">
        <w:rPr>
          <w:sz w:val="22"/>
          <w:szCs w:val="22"/>
        </w:rPr>
        <w:t xml:space="preserve"> pra</w:t>
      </w:r>
      <w:r w:rsidR="00BC6053">
        <w:rPr>
          <w:sz w:val="22"/>
          <w:szCs w:val="22"/>
        </w:rPr>
        <w:t>va i troškova njegova unovčenja, a rj</w:t>
      </w:r>
      <w:r w:rsidR="00B64570">
        <w:rPr>
          <w:sz w:val="22"/>
          <w:szCs w:val="22"/>
        </w:rPr>
        <w:t xml:space="preserve">ešenje o dosudi je pravomoćno </w:t>
      </w:r>
      <w:r w:rsidR="0035487B">
        <w:rPr>
          <w:sz w:val="22"/>
          <w:szCs w:val="22"/>
        </w:rPr>
        <w:t>27.11</w:t>
      </w:r>
      <w:r w:rsidR="00BC6053">
        <w:rPr>
          <w:sz w:val="22"/>
          <w:szCs w:val="22"/>
        </w:rPr>
        <w:t>.2018.g.</w:t>
      </w:r>
    </w:p>
    <w:p w:rsidRDefault="00BC6053" w:rsidP="00A77ADB" w:rsidR="00BC6053">
      <w:pPr>
        <w:ind w:firstLine="708"/>
        <w:jc w:val="both"/>
        <w:rPr>
          <w:sz w:val="22"/>
          <w:szCs w:val="22"/>
        </w:rPr>
      </w:pPr>
    </w:p>
    <w:p w:rsidRDefault="00BC6053" w:rsidP="00BC6053" w:rsidR="00BC6053">
      <w:pPr>
        <w:ind w:firstLine="708"/>
        <w:jc w:val="both"/>
        <w:rPr>
          <w:b/>
          <w:sz w:val="22"/>
          <w:szCs w:val="22"/>
        </w:rPr>
      </w:pPr>
      <w:r>
        <w:rPr>
          <w:sz w:val="22"/>
          <w:szCs w:val="22"/>
        </w:rPr>
        <w:t>Prema č</w:t>
      </w:r>
      <w:r w:rsidRPr="00BC6053">
        <w:rPr>
          <w:sz w:val="22"/>
          <w:szCs w:val="22"/>
        </w:rPr>
        <w:t xml:space="preserve">lanak 254. </w:t>
      </w:r>
      <w:r w:rsidR="0035487B">
        <w:rPr>
          <w:sz w:val="22"/>
          <w:szCs w:val="22"/>
        </w:rPr>
        <w:t>SZ</w:t>
      </w:r>
      <w:r>
        <w:rPr>
          <w:sz w:val="22"/>
          <w:szCs w:val="22"/>
        </w:rPr>
        <w:t xml:space="preserve">-a </w:t>
      </w:r>
      <w:r w:rsidR="0035487B">
        <w:rPr>
          <w:sz w:val="22"/>
          <w:szCs w:val="22"/>
        </w:rPr>
        <w:t>s</w:t>
      </w:r>
      <w:r w:rsidRPr="00BC6053">
        <w:rPr>
          <w:sz w:val="22"/>
          <w:szCs w:val="22"/>
        </w:rPr>
        <w:t xml:space="preserve">tečajni upravitelj dužan je dostaviti sudu obračun troškova utvrđivanja predmeta </w:t>
      </w:r>
      <w:proofErr w:type="spellStart"/>
      <w:r w:rsidRPr="00BC6053">
        <w:rPr>
          <w:sz w:val="22"/>
          <w:szCs w:val="22"/>
        </w:rPr>
        <w:t>razlučnoga</w:t>
      </w:r>
      <w:proofErr w:type="spellEnd"/>
      <w:r w:rsidRPr="00BC6053">
        <w:rPr>
          <w:sz w:val="22"/>
          <w:szCs w:val="22"/>
        </w:rPr>
        <w:t xml:space="preserve"> prava i troškova njegova unovčenja u roku od </w:t>
      </w:r>
      <w:r w:rsidRPr="00BC6053">
        <w:rPr>
          <w:b/>
          <w:sz w:val="22"/>
          <w:szCs w:val="22"/>
        </w:rPr>
        <w:t>osam dana od dana pravomoćnosti rješenja o dosudi.</w:t>
      </w:r>
    </w:p>
    <w:p w:rsidRDefault="00BC6053" w:rsidP="00414FE7" w:rsidR="00BC6053" w:rsidRPr="00BC7F0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766C86" w:rsidP="00BC6053" w:rsidR="00766C86" w:rsidRPr="00BC7F02">
      <w:pPr>
        <w:ind w:firstLine="708"/>
        <w:jc w:val="center"/>
        <w:rPr>
          <w:sz w:val="22"/>
          <w:szCs w:val="22"/>
        </w:rPr>
      </w:pPr>
      <w:r w:rsidRPr="00BC7F02">
        <w:rPr>
          <w:sz w:val="22"/>
          <w:szCs w:val="22"/>
        </w:rPr>
        <w:t>Slijedom  navedenog, odlučeno je kao u izreci.</w:t>
      </w:r>
    </w:p>
    <w:p w:rsidRDefault="00A77ADB" w:rsidP="00A77ADB" w:rsidR="00A77ADB" w:rsidRPr="00BC7F02">
      <w:pPr>
        <w:rPr>
          <w:b/>
          <w:sz w:val="22"/>
          <w:szCs w:val="22"/>
        </w:rPr>
      </w:pPr>
    </w:p>
    <w:p w:rsidRDefault="00A77ADB" w:rsidP="00A77ADB" w:rsidR="00A77ADB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 xml:space="preserve">U </w:t>
      </w:r>
      <w:r w:rsidR="00AA295C" w:rsidRPr="00BC7F02">
        <w:rPr>
          <w:b/>
          <w:sz w:val="22"/>
          <w:szCs w:val="22"/>
        </w:rPr>
        <w:t>Dubrovnik</w:t>
      </w:r>
      <w:r w:rsidRPr="00BC7F02">
        <w:rPr>
          <w:b/>
          <w:sz w:val="22"/>
          <w:szCs w:val="22"/>
        </w:rPr>
        <w:t xml:space="preserve">u, dana </w:t>
      </w:r>
      <w:r w:rsidR="0035487B">
        <w:rPr>
          <w:b/>
          <w:sz w:val="22"/>
          <w:szCs w:val="22"/>
        </w:rPr>
        <w:t>18. prosinc</w:t>
      </w:r>
      <w:r w:rsidR="000D6EC3">
        <w:rPr>
          <w:b/>
          <w:sz w:val="22"/>
          <w:szCs w:val="22"/>
        </w:rPr>
        <w:t>a</w:t>
      </w:r>
      <w:r w:rsidRPr="00BC7F02">
        <w:rPr>
          <w:b/>
          <w:sz w:val="22"/>
          <w:szCs w:val="22"/>
        </w:rPr>
        <w:t xml:space="preserve"> 201</w:t>
      </w:r>
      <w:r w:rsidR="00D66F62" w:rsidRPr="00BC7F02">
        <w:rPr>
          <w:b/>
          <w:sz w:val="22"/>
          <w:szCs w:val="22"/>
        </w:rPr>
        <w:t>8</w:t>
      </w:r>
      <w:r w:rsidRPr="00BC7F02">
        <w:rPr>
          <w:b/>
          <w:sz w:val="22"/>
          <w:szCs w:val="22"/>
        </w:rPr>
        <w:t>. godine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="00F9317C" w:rsidRPr="00BC7F02">
        <w:rPr>
          <w:b/>
          <w:sz w:val="22"/>
          <w:szCs w:val="22"/>
        </w:rPr>
        <w:t>S</w:t>
      </w:r>
      <w:r w:rsidRPr="00BC7F02">
        <w:rPr>
          <w:b/>
          <w:sz w:val="22"/>
          <w:szCs w:val="22"/>
        </w:rPr>
        <w:t>udac: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  <w:t>Katarina Franković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POUKA O PRAVNOM LIJEKU</w:t>
      </w:r>
    </w:p>
    <w:p w:rsidRDefault="00A77ADB" w:rsidP="00A77ADB" w:rsidR="00A77ADB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>Protiv zaključka nije dopušten pravni lijek u skladu sa čl. 19. St. 7. SZ-a. Primitak ovog zaključka računa se sukladno čl. 12. SZ-a istekom osmog dana od dana objave na e-Oglasnoj ploči suda.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DN-a:</w:t>
      </w:r>
    </w:p>
    <w:p w:rsidRDefault="00A77ADB" w:rsidP="00A77ADB" w:rsidR="00A77ADB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>-</w:t>
      </w:r>
      <w:r w:rsidRPr="00BC7F02">
        <w:rPr>
          <w:sz w:val="22"/>
          <w:szCs w:val="22"/>
        </w:rPr>
        <w:tab/>
        <w:t xml:space="preserve">mrežna stranica e-oglasna ploča suda </w:t>
      </w:r>
    </w:p>
    <w:p w:rsidRDefault="00A77ADB" w:rsidP="00414FE7" w:rsidR="002861BF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>-</w:t>
      </w:r>
      <w:r w:rsidRPr="00BC7F02">
        <w:rPr>
          <w:sz w:val="22"/>
          <w:szCs w:val="22"/>
        </w:rPr>
        <w:tab/>
        <w:t>stečajnom upravitelju</w:t>
      </w:r>
      <w:r w:rsidR="00D66F62" w:rsidRPr="00BC7F02">
        <w:rPr>
          <w:sz w:val="22"/>
          <w:szCs w:val="22"/>
        </w:rPr>
        <w:t xml:space="preserve"> putem e oglasna ploča suda</w:t>
      </w:r>
    </w:p>
    <w:sectPr w:rsidSect="00F15945" w:rsidR="002861BF" w:rsidRPr="00BC7F02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7F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4FE7" w:rsidP="00414FE7" w:rsidR="00CF6E73">
    <w:pPr>
      <w:pStyle w:val="Zaglavlje"/>
      <w:jc w:val="right"/>
    </w:pPr>
    <w:proofErr w:type="spellStart"/>
    <w:r w:rsidRPr="00414FE7">
      <w:t>Posl</w:t>
    </w:r>
    <w:proofErr w:type="spellEnd"/>
    <w:r w:rsidRPr="00414FE7">
      <w:t>. br. 18 St-546/2016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225673"/>
    <w:multiLevelType w:val="hybridMultilevel"/>
    <w:tmpl w:val="023E791E"/>
    <w:lvl w:tplc="1908C1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0D6EC3"/>
    <w:rsid w:val="001018F1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5487B"/>
    <w:rsid w:val="003C1E56"/>
    <w:rsid w:val="003E6F18"/>
    <w:rsid w:val="004002A6"/>
    <w:rsid w:val="00402D8B"/>
    <w:rsid w:val="00402FE3"/>
    <w:rsid w:val="00414FE7"/>
    <w:rsid w:val="00452088"/>
    <w:rsid w:val="004533D2"/>
    <w:rsid w:val="004A6FC0"/>
    <w:rsid w:val="004C03FF"/>
    <w:rsid w:val="004E6FD4"/>
    <w:rsid w:val="00506E10"/>
    <w:rsid w:val="0051241E"/>
    <w:rsid w:val="00517451"/>
    <w:rsid w:val="00555A9E"/>
    <w:rsid w:val="00555CCB"/>
    <w:rsid w:val="005721B4"/>
    <w:rsid w:val="0057265C"/>
    <w:rsid w:val="0057475F"/>
    <w:rsid w:val="00587BB0"/>
    <w:rsid w:val="005A3ACC"/>
    <w:rsid w:val="005B15BC"/>
    <w:rsid w:val="005B49BC"/>
    <w:rsid w:val="005D549E"/>
    <w:rsid w:val="005E3D72"/>
    <w:rsid w:val="006079F7"/>
    <w:rsid w:val="00614B48"/>
    <w:rsid w:val="00617822"/>
    <w:rsid w:val="006331DE"/>
    <w:rsid w:val="006B1910"/>
    <w:rsid w:val="006B5FFE"/>
    <w:rsid w:val="006B72AC"/>
    <w:rsid w:val="006D1B0D"/>
    <w:rsid w:val="006D1E3F"/>
    <w:rsid w:val="006D455D"/>
    <w:rsid w:val="006E2555"/>
    <w:rsid w:val="006E3EBD"/>
    <w:rsid w:val="00730E96"/>
    <w:rsid w:val="007333EE"/>
    <w:rsid w:val="00741D3F"/>
    <w:rsid w:val="00746805"/>
    <w:rsid w:val="00766C86"/>
    <w:rsid w:val="00780E26"/>
    <w:rsid w:val="00794EDF"/>
    <w:rsid w:val="007967AA"/>
    <w:rsid w:val="007A0779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900A88"/>
    <w:rsid w:val="009047CC"/>
    <w:rsid w:val="0090622A"/>
    <w:rsid w:val="00924513"/>
    <w:rsid w:val="0097520F"/>
    <w:rsid w:val="00986C2A"/>
    <w:rsid w:val="009E441E"/>
    <w:rsid w:val="00A246E5"/>
    <w:rsid w:val="00A64506"/>
    <w:rsid w:val="00A70495"/>
    <w:rsid w:val="00A77ADB"/>
    <w:rsid w:val="00A802E5"/>
    <w:rsid w:val="00A83539"/>
    <w:rsid w:val="00A97CB5"/>
    <w:rsid w:val="00AA295C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64570"/>
    <w:rsid w:val="00B6691E"/>
    <w:rsid w:val="00B9324D"/>
    <w:rsid w:val="00B96F11"/>
    <w:rsid w:val="00BA02EC"/>
    <w:rsid w:val="00BB0DAD"/>
    <w:rsid w:val="00BC6053"/>
    <w:rsid w:val="00BC7F02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66F62"/>
    <w:rsid w:val="00D718AC"/>
    <w:rsid w:val="00D7190E"/>
    <w:rsid w:val="00D73702"/>
    <w:rsid w:val="00D77043"/>
    <w:rsid w:val="00D81606"/>
    <w:rsid w:val="00D84686"/>
    <w:rsid w:val="00D8609F"/>
    <w:rsid w:val="00D90527"/>
    <w:rsid w:val="00DA4361"/>
    <w:rsid w:val="00DC7CB9"/>
    <w:rsid w:val="00DF4A29"/>
    <w:rsid w:val="00DF68C0"/>
    <w:rsid w:val="00E13DA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A4A89"/>
    <w:rsid w:val="00EE4DD2"/>
    <w:rsid w:val="00F15945"/>
    <w:rsid w:val="00F23C78"/>
    <w:rsid w:val="00F32265"/>
    <w:rsid w:val="00F32AC1"/>
    <w:rsid w:val="00F61FED"/>
    <w:rsid w:val="00F8029B"/>
    <w:rsid w:val="00F83C8B"/>
    <w:rsid w:val="00F9317C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4A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A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A8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A8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A8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4A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A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A8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A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A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2082</izvorni_sadrzaj>
    <derivirana_varijabla naziv="DomainObject.Predmet.Broj_1">2082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St-2082/2016</izvorni_sadrzaj>
    <derivirana_varijabla naziv="DomainObject.Predmet.OznakaBroj_1">St-2082/2016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SAVITRI jednostavno društvo s ograničenom odgovornošću za usluge, turistička agencija zastupanog po punomoćniku Dean Rahan, stečajni upravitelj</izvorni_sadrzaj>
    <derivirana_varijabla naziv="DomainObject.Predmet.ProtustrankaFormated_1">  SAVITRI jednostavno društvo s ograničenom odgovornošću za usluge, turistička agencija zastupanog po punomoćniku Dean Rahan, stečajni upravitelj</derivirana_varijabla>
  </DomainObject.Predmet.ProtustrankaFormated>
  <DomainObject.Predmet.ProtustrankaFormatedOIB>
    <izvorni_sadrzaj>  SAVITRI jednostavno društvo s ograničenom odgovornošću za usluge, turistička agencija, OIB 40169390204 zastupanog po punomoćniku Dean Rahan, stečajni upravitelj</izvorni_sadrzaj>
    <derivirana_varijabla naziv="DomainObject.Predmet.ProtustrankaFormatedOIB_1">  SAVITRI jednostavno društvo s ograničenom odgovornošću za usluge, turistička agencija, OIB 40169390204 zastupanog po punomoćniku Dean Rahan, stečajni upravitelj</derivirana_varijabla>
  </DomainObject.Predmet.ProtustrankaFormatedOIB>
  <DomainObject.Predmet.ProtustrankaFormatedWithAdress>
    <izvorni_sadrzaj> SAVITRI jednostavno društvo s ograničenom odgovornošću za usluge, turistička agencija, Branitelja Dubrovnika 15, 20000 Dubrovnik zastupanog po punomoćniku Dean Rahan, stečajni upravitelj</izvorni_sadrzaj>
    <derivirana_varijabla naziv="DomainObject.Predmet.ProtustrankaFormatedWithAdress_1"> SAVITRI jednostavno društvo s ograničenom odgovornošću za usluge, turistička agencija, Branitelja Dubrovnika 15, 20000 Dubrovnik zastupanog po punomoćniku Dean Rahan, stečajni upravitelj</derivirana_varijabla>
  </DomainObject.Predmet.ProtustrankaFormatedWithAdress>
  <DomainObject.Predmet.ProtustrankaFormatedWithAdressOIB>
    <izvorni_sadrzaj> SAVITRI jednostavno društvo s ograničenom odgovornošću za usluge, turistička agencija, OIB 40169390204, Branitelja Dubrovnika 15, 20000 Dubrovnik zastupanog po punomoćniku Dean Rahan, stečajni upravitelj</izvorni_sadrzaj>
    <derivirana_varijabla naziv="DomainObject.Predmet.ProtustrankaFormatedWithAdressOIB_1"> SAVITRI jednostavno društvo s ograničenom odgovornošću za usluge, turistička agencija, OIB 40169390204, Branitelja Dubrovnika 15, 20000 Dubrovnik zastupanog po punomoćniku Dean Rahan, stečajni upravitelj</derivirana_varijabla>
  </DomainObject.Predmet.ProtustrankaFormatedWithAdressOIB>
  <DomainObject.Predmet.ProtustrankaWithAdress>
    <izvorni_sadrzaj>SAVITRI jednostavno društvo s ograničenom odgovornošću za usluge, turistička agencija Branitelja Dubrovnika 15, 20000 Dubrovnik</izvorni_sadrzaj>
    <derivirana_varijabla naziv="DomainObject.Predmet.ProtustrankaWithAdress_1">SAVITRI jednostavno društvo s ograničenom odgovornošću za usluge, turistička agencija Branitelja Dubrovnika 15, 20000 Dubrovnik</derivirana_varijabla>
  </DomainObject.Predmet.ProtustrankaWithAdress>
  <DomainObject.Predmet.ProtustrankaWithAdressOIB>
    <izvorni_sadrzaj>SAVITRI jednostavno društvo s ograničenom odgovornošću za usluge, turistička agencija, OIB 40169390204, Branitelja Dubrovnika 15, 20000 Dubrovnik</izvorni_sadrzaj>
    <derivirana_varijabla naziv="DomainObject.Predmet.ProtustrankaWithAdressOIB_1">SAVITRI jednostavno društvo s ograničenom odgovornošću za usluge, turistička agencija, OIB 40169390204, Branitelja Dubrovnika 15, 20000 Dubrovnik</derivirana_varijabla>
  </DomainObject.Predmet.ProtustrankaWithAdressOIB>
  <DomainObject.Predmet.ProtustrankaNazivFormated>
    <izvorni_sadrzaj>SAVITRI jednostavno društvo s ograničenom odgovornošću za usluge, turistička agencija</izvorni_sadrzaj>
    <derivirana_varijabla naziv="DomainObject.Predmet.ProtustrankaNazivFormated_1">SAVITRI jednostavno društvo s ograničenom odgovornošću za usluge, turistička agencija</derivirana_varijabla>
  </DomainObject.Predmet.ProtustrankaNazivFormated>
  <DomainObject.Predmet.ProtustrankaNazivFormatedOIB>
    <izvorni_sadrzaj>SAVITRI jednostavno društvo s ograničenom odgovornošću za usluge, turistička agencija, OIB 40169390204</izvorni_sadrzaj>
    <derivirana_varijabla naziv="DomainObject.Predmet.ProtustrankaNazivFormatedOIB_1">SAVITRI jednostavno društvo s ograničenom odgovornošću za usluge, turistička agencija, OIB 40169390204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15803.19</izvorni_sadrzaj>
    <derivirana_varijabla naziv="DomainObject.Predmet.TrenutnaVrijednost_1">15803.19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SAVITRI jednostavno društvo s ograničenom odgovornošću za usluge, turistička agencija zastupanog po punomoćniku Dean Rahan, stečajni upravitelj</item>
    </izvorni_sadrzaj>
    <derivirana_varijabla naziv="DomainObject.Predmet.ProtuStrankaListFormated_1">
      <item>SAVITRI jednostavno društvo s ograničenom odgovornošću za usluge, turistička agencija zastupanog po punomoćniku Dean Rahan, stečajni upravitelj</item>
    </derivirana_varijabla>
  </DomainObject.Predmet.ProtuStrankaListFormated>
  <DomainObject.Predmet.ProtuStrankaListFormatedOIB>
    <izvorni_sadrzaj>
      <item>SAVITRI jednostavno društvo s ograničenom odgovornošću za usluge, turistička agencija, OIB 40169390204 zastupanog po punomoćniku Dean Rahan, stečajni upravitelj</item>
    </izvorni_sadrzaj>
    <derivirana_varijabla naziv="DomainObject.Predmet.ProtuStrankaListFormatedOIB_1">
      <item>SAVITRI jednostavno društvo s ograničenom odgovornošću za usluge, turistička agencija, OIB 40169390204 zastupanog po punomoćniku Dean Rahan, stečajni upravitelj</item>
    </derivirana_varijabla>
  </DomainObject.Predmet.ProtuStrankaListFormatedOIB>
  <DomainObject.Predmet.ProtuStrankaListFormatedWithAdress>
    <izvorni_sadrzaj>
      <item>SAVITRI jednostavno društvo s ograničenom odgovornošću za usluge, turistička agencija, Branitelja Dubrovnika 15, 20000 Dubrovnik zastupanog po punomoćniku Dean Rahan, stečajni upravitelj</item>
    </izvorni_sadrzaj>
    <derivirana_varijabla naziv="DomainObject.Predmet.ProtuStrankaListFormatedWithAdress_1">
      <item>SAVITRI jednostavno društvo s ograničenom odgovornošću za usluge, turistička agencija, Branitelja Dubrovnika 15, 20000 Dubrovnik zastupanog po punomoćniku Dean Rahan, stečajni upravitelj</item>
    </derivirana_varijabla>
  </DomainObject.Predmet.ProtuStrankaListFormatedWithAdress>
  <DomainObject.Predmet.ProtuStrankaListFormatedWithAdressOIB>
    <izvorni_sadrzaj>
      <item>SAVITRI jednostavno društvo s ograničenom odgovornošću za usluge, turistička agencija, OIB 40169390204, Branitelja Dubrovnika 15, 20000 Dubrovnik zastupanog po punomoćniku Dean Rahan, stečajni upravitelj</item>
    </izvorni_sadrzaj>
    <derivirana_varijabla naziv="DomainObject.Predmet.ProtuStrankaListFormatedWithAdressOIB_1">
      <item>SAVITRI jednostavno društvo s ograničenom odgovornošću za usluge, turistička agencija, OIB 40169390204, Branitelja Dubrovnika 15, 20000 Dubrovnik zastupanog po punomoćniku Dean Rahan, stečajni upravitelj</item>
    </derivirana_varijabla>
  </DomainObject.Predmet.ProtuStrankaListFormatedWithAdressOIB>
  <DomainObject.Predmet.ProtuStrankaListNazivFormated>
    <izvorni_sadrzaj>
      <item>SAVITRI jednostavno društvo s ograničenom odgovornošću za usluge, turistička agencija</item>
    </izvorni_sadrzaj>
    <derivirana_varijabla naziv="DomainObject.Predmet.ProtuStrankaListNazivFormated_1">
      <item>SAVITRI jednostavno društvo s ograničenom odgovornošću za usluge, turistička agencija</item>
    </derivirana_varijabla>
  </DomainObject.Predmet.ProtuStrankaListNazivFormated>
  <DomainObject.Predmet.ProtuStrankaListNazivFormatedOIB>
    <izvorni_sadrzaj>
      <item>SAVITRI jednostavno društvo s ograničenom odgovornošću za usluge, turistička agencija, OIB 40169390204</item>
    </izvorni_sadrzaj>
    <derivirana_varijabla naziv="DomainObject.Predmet.ProtuStrankaListNazivFormatedOIB_1">
      <item>SAVITRI jednostavno društvo s ograničenom odgovornošću za usluge, turistička agencija, OIB 40169390204</item>
    </derivirana_varijabla>
  </DomainObject.Predmet.ProtuStrankaListNazivFormatedOIB>
  <DomainObject.Predmet.OstaliListFormated>
    <izvorni_sadrzaj>
      <item>Dean Rahan, stečajni upravitelj punomoćnik sudionika u postupku SAVITRI jednostavno društvo s ograničenom odgovornošću za usluge, turistička agencija</item>
    </izvorni_sadrzaj>
    <derivirana_varijabla naziv="DomainObject.Predmet.OstaliListFormated_1">
      <item>Dean Rahan, stečajni upravitelj punomoćnik sudionika u postupku SAVITRI jednostavno društvo s ograničenom odgovornošću za usluge, turistička agencija</item>
    </derivirana_varijabla>
  </DomainObject.Predmet.OstaliListFormated>
  <DomainObject.Predmet.OstaliListFormatedOIB>
    <izvorni_sadrzaj>
      <item>Dean Rahan, stečajni upravitelj, OIB 52080522330 punomoćnik sudionika u postupku SAVITRI jednostavno društvo s ograničenom odgovornošću za usluge, turistička agencija</item>
    </izvorni_sadrzaj>
    <derivirana_varijabla naziv="DomainObject.Predmet.OstaliListFormatedOIB_1">
      <item>Dean Rahan, stečajni upravitelj, OIB 52080522330 punomoćnik sudionika u postupku SAVITRI jednostavno društvo s ograničenom odgovornošću za usluge, turistička agencija</item>
    </derivirana_varijabla>
  </DomainObject.Predmet.OstaliListFormatedOIB>
  <DomainObject.Predmet.OstaliListFormatedWithAdress>
    <izvorni_sadrzaj>
      <item>Dean Rahan, stečajni upravitelj, Molo Lozna Ii 22, 21410 Postira punomoćnik sudionika u postupku SAVITRI jednostavno društvo s ograničenom odgovornošću za usluge, turistička agencija</item>
    </izvorni_sadrzaj>
    <derivirana_varijabla naziv="DomainObject.Predmet.OstaliListFormatedWithAdress_1">
      <item>Dean Rahan, stečajni upravitelj, Molo Lozna Ii 22, 21410 Postira punomoćnik sudionika u postupku SAVITRI jednostavno društvo s ograničenom odgovornošću za usluge, turistička agencija</item>
    </derivirana_varijabla>
  </DomainObject.Predmet.OstaliListFormatedWithAdress>
  <DomainObject.Predmet.OstaliListFormatedWithAdressOIB>
    <izvorni_sadrzaj>
      <item>Dean Rahan, stečajni upravitelj, OIB 52080522330, Molo Lozna Ii 22, 21410 Postira punomoćnik sudionika u postupku SAVITRI jednostavno društvo s ograničenom odgovornošću za usluge, turistička agencija</item>
    </izvorni_sadrzaj>
    <derivirana_varijabla naziv="DomainObject.Predmet.OstaliListFormatedWithAdressOIB_1">
      <item>Dean Rahan, stečajni upravitelj, OIB 52080522330, Molo Lozna Ii 22, 21410 Postira punomoćnik sudionika u postupku SAVITRI jednostavno društvo s ograničenom odgovornošću za usluge, turistička agencija</item>
    </derivirana_varijabla>
  </DomainObject.Predmet.OstaliListFormatedWithAdressOIB>
  <DomainObject.Predmet.OstaliListNazivFormated>
    <izvorni_sadrzaj>
      <item>Dean Rahan, stečajni upravitelj</item>
    </izvorni_sadrzaj>
    <derivirana_varijabla naziv="DomainObject.Predmet.OstaliListNazivFormated_1">
      <item>Dean Rahan, stečajni upravitelj</item>
    </derivirana_varijabla>
  </DomainObject.Predmet.OstaliListNazivFormated>
  <DomainObject.Predmet.OstaliListNazivFormatedOIB>
    <izvorni_sadrzaj>
      <item>Dean Rahan, stečajni upravitelj, OIB 52080522330</item>
    </izvorni_sadrzaj>
    <derivirana_varijabla naziv="DomainObject.Predmet.OstaliListNazivFormatedOIB_1">
      <item>Dean Rahan, stečajni upravitelj, OIB 52080522330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SAVITRI jednostavno društvo s ograničenom odgovornošću za usluge, turistička agencija</izvorni_sadrzaj>
    <derivirana_varijabla naziv="DomainObject.Predmet.ProtustrankaIDrugi_1">SAVITRI jednostavno društvo s ograničenom odgovornošću za usluge,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SAVITRI jednostavno društvo s ograničenom odgovornošću za usluge, turistička agencija, OIB 40169390204, Branitelja Dubrovnika 15, 20000 Dubrovnik</izvorni_sadrzaj>
    <derivirana_varijabla naziv="DomainObject.Predmet.ProtustrankaIDrugiAdressOIB_1">SAVITRI jednostavno društvo s ograničenom odgovornošću za usluge, turistička agencija, OIB 40169390204, Branitelja Dubrovnika 15,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SAVITRI jednostavno društvo s ograničenom odgovornošću za usluge, turistička agencija</item>
      <item>Dean Rahan, stečajni upravitelj</item>
    </izvorni_sadrzaj>
    <derivirana_varijabla naziv="DomainObject.Predmet.SudioniciListNaziv_1">
      <item>FINA, RC Split, Podružnica Dubrovnik</item>
      <item>SAVITRI jednostavno društvo s ograničenom odgovornošću za usluge, turistička agencija</item>
      <item>Dean Rahan,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SAVITRI jednostavno društvo s ograničenom odgovornošću za usluge, turistička agencija, OIB 40169390204, Branitelja Dubrovnika 15,20000 Dubrovnik</item>
      <item>Dean Rahan, stečajni upravitelj, OIB 52080522330, Molo Lozna Ii 22,21410 Postira</item>
    </izvorni_sadrzaj>
    <derivirana_varijabla naziv="DomainObject.Predmet.SudioniciListAdressOIB_1">
      <item>FINA, RC Split, Podružnica Dubrovnik, OIB 85821130368, Vukovarska 2,20000 Dubrovnik</item>
      <item>SAVITRI jednostavno društvo s ograničenom odgovornošću za usluge, turistička agencija, OIB 40169390204, Branitelja Dubrovnika 15,20000 Dubrovnik</item>
      <item>Dean Rahan, stečajni upravitelj, OIB 52080522330, Molo Lozna Ii 22,21410 Postira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40169390204</item>
      <item>, OIB 52080522330</item>
    </izvorni_sadrzaj>
    <derivirana_varijabla naziv="DomainObject.Predmet.SudioniciListNazivOIB_1">
      <item>, OIB 85821130368</item>
      <item>, OIB 40169390204</item>
      <item>, OIB 52080522330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2017.</izvorni_sadrzaj>
    <derivirana_varijabla naziv="DomainObject.Predmet.DatumZadnjeOdrzaneSudskeRadnje_1">13. prosinca 2017.</derivirana_varijabla>
  </DomainObject.Predmet.DatumZadnjeOdrzaneSudskeRadnje>
  <DomainObject.PredzadnjaOdlukaIzPredmeta.DatumDonosenjaOdluke>
    <izvorni_sadrzaj>18. prosinca 2018.</izvorni_sadrzaj>
    <derivirana_varijabla naziv="DomainObject.PredzadnjaOdlukaIzPredmeta.DatumDonosenjaOdluke_1">18. prosinca 2018.</derivirana_varijabla>
  </DomainObject.PredzadnjaOdlukaIzPredmeta.DatumDonosenjaOdluke>
  <DomainObject.PredzadnjaOdlukaIzPredmeta.Oznaka>
    <izvorni_sadrzaj>St-2082/2016-67</izvorni_sadrzaj>
    <derivirana_varijabla naziv="DomainObject.PredzadnjaOdlukaIzPredmeta.Oznaka_1">St-2082/2016-67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FBAE77-B3B9-4E84-8138-D653648ECF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268</properties:Words>
  <properties:Characters>1380</properties:Characters>
  <properties:Lines>47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1667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2018-12-18T10:01:00Z</dcterms:created>
  <dc:creator>none</dc:creator>
  <cp:lastModifiedBy>Katarina Franković</cp:lastModifiedBy>
  <cp:lastPrinted>2018-01-18T09:36:00Z</cp:lastPrinted>
  <dcterms:modified xmlns:xsi="http://www.w3.org/2001/XMLSchema-instance" xsi:type="dcterms:W3CDTF">2018-12-18T10:02:00Z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(zaključak nalog i poziv na očitovanje stečajnom upravitelju 2082- 16  obračun troškova unovčenja.docx)</vt:lpwstr>
  </prop:property>
  <prop:property name="CC_coloring" pid="5" fmtid="{D5CDD505-2E9C-101B-9397-08002B2CF9AE}">
    <vt:bool>false</vt:bool>
  </prop:property>
</prop:Properties>
</file>