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059b7" w14:paraId="9a059b7" w:rsidRDefault="00AE649C" w:rsidP="00FA5B5E" w:rsidR="00AE649C" w:rsidRPr="00B76F3C">
      <w:pPr>
        <w:pStyle w:val="Naslov3"/>
        <w15:collapsed w:val="false"/>
      </w:pPr>
      <w:bookmarkStart w:name="_GoBack" w:id="0"/>
      <w:bookmarkEnd w:id="0"/>
    </w:p>
    <w:p w:rsidRDefault="00396840"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396840" w:rsidP="00396840" w:rsidR="00396840">
      <w:pPr>
        <w:pStyle w:val="Bezproreda"/>
        <w:ind w:firstLine="708" w:left="5664"/>
      </w:pPr>
      <w:r>
        <w:t>1 St-307/2016-5</w:t>
      </w:r>
    </w:p>
    <w:p w:rsidRDefault="00396840" w:rsidP="00396840" w:rsidR="00396840">
      <w:pPr>
        <w:pStyle w:val="Bezproreda"/>
      </w:pPr>
    </w:p>
    <w:p w:rsidRDefault="00396840" w:rsidP="00396840" w:rsidR="00396840">
      <w:pPr>
        <w:pStyle w:val="Bezproreda"/>
        <w:jc w:val="center"/>
      </w:pPr>
    </w:p>
    <w:p w:rsidRDefault="00396840" w:rsidP="00396840" w:rsidR="00396840">
      <w:pPr>
        <w:pStyle w:val="Bezproreda"/>
        <w:jc w:val="center"/>
      </w:pPr>
      <w:r>
        <w:t>U    I M E   R E P U B L I K E    H R V A T S K E</w:t>
      </w:r>
    </w:p>
    <w:p w:rsidRDefault="00396840" w:rsidP="00396840" w:rsidR="00396840">
      <w:pPr>
        <w:pStyle w:val="Bezproreda"/>
      </w:pPr>
    </w:p>
    <w:p w:rsidRDefault="00396840" w:rsidP="00396840" w:rsidR="00396840">
      <w:pPr>
        <w:pStyle w:val="Bezproreda"/>
        <w:jc w:val="center"/>
      </w:pPr>
      <w:r>
        <w:t>R J E Š E NJ E</w:t>
      </w:r>
    </w:p>
    <w:p w:rsidRDefault="00396840" w:rsidP="00396840" w:rsidR="00396840">
      <w:pPr>
        <w:pStyle w:val="Bezproreda"/>
      </w:pPr>
    </w:p>
    <w:p w:rsidRDefault="00396840" w:rsidP="00396840" w:rsidR="00396840">
      <w:pPr>
        <w:pStyle w:val="Bezproreda"/>
      </w:pPr>
      <w:r>
        <w:tab/>
        <w:t xml:space="preserve">Trgovački sud u Bjelovaru,  po sucu toga suda Branki Pleskalt, kao stečajnom sucu, u stečajnom  predmetu, povodom prijedloga predlagatelja Republike Hrvatske, Ministarstva financija – Porezne uprave, Područni ured sjeverna Hrvatska, OIB: 18683136487, koju zastupa Županijsko državno odvjetništvo u Bjelovaru,  za otvaranje stečajnog postupka nad dužnikom MAGLENČA d.o.o. za trgovinu, ugostiteljstvo i građevinarstvo i putnička agencija Bjelovar, Ljudevita </w:t>
      </w:r>
      <w:proofErr w:type="spellStart"/>
      <w:r>
        <w:t>Jonkea</w:t>
      </w:r>
      <w:proofErr w:type="spellEnd"/>
      <w:r>
        <w:t xml:space="preserve"> 2, OIB: 98568326019, dana 17. svibnja 2016.godine</w:t>
      </w:r>
    </w:p>
    <w:p w:rsidRDefault="00396840" w:rsidP="00396840" w:rsidR="00396840">
      <w:pPr>
        <w:pStyle w:val="Bezproreda"/>
      </w:pPr>
    </w:p>
    <w:p w:rsidRDefault="00396840" w:rsidP="00396840" w:rsidR="00396840">
      <w:pPr>
        <w:pStyle w:val="Bezproreda"/>
        <w:jc w:val="center"/>
      </w:pPr>
      <w:r>
        <w:t>r i j e š i o   j e</w:t>
      </w:r>
    </w:p>
    <w:p w:rsidRDefault="00396840" w:rsidP="00396840" w:rsidR="00396840">
      <w:pPr>
        <w:pStyle w:val="Bezproreda"/>
      </w:pPr>
    </w:p>
    <w:p w:rsidRDefault="00396840" w:rsidP="00396840" w:rsidR="00396840">
      <w:pPr>
        <w:pStyle w:val="Bezproreda"/>
      </w:pPr>
      <w:r>
        <w:tab/>
        <w:t xml:space="preserve">I. Otvara se stečajni postupak nad stečajnim dužnikom MAGLENČA d.o.o. za trgovinu, ugostiteljstvo i građevinarstvo i putnička agencija Bjelovar, Ljudevita </w:t>
      </w:r>
      <w:proofErr w:type="spellStart"/>
      <w:r>
        <w:t>Jonkea</w:t>
      </w:r>
      <w:proofErr w:type="spellEnd"/>
      <w:r>
        <w:t xml:space="preserve"> 2, OIB: 98568326019. </w:t>
      </w:r>
    </w:p>
    <w:p w:rsidRDefault="00396840" w:rsidP="00396840" w:rsidR="00396840">
      <w:pPr>
        <w:pStyle w:val="Bezproreda"/>
      </w:pPr>
    </w:p>
    <w:p w:rsidRDefault="00396840" w:rsidP="00396840" w:rsidR="00396840">
      <w:pPr>
        <w:pStyle w:val="Bezproreda"/>
      </w:pPr>
      <w:r>
        <w:tab/>
        <w:t xml:space="preserve">II Za stečajnog upravitelja imenuje se Mira Ilinčić iz Orahovice, </w:t>
      </w:r>
      <w:proofErr w:type="spellStart"/>
      <w:r>
        <w:t>Lj</w:t>
      </w:r>
      <w:proofErr w:type="spellEnd"/>
      <w:r>
        <w:t>. Gaja 8, OIB: 54240422937.</w:t>
      </w:r>
    </w:p>
    <w:p w:rsidRDefault="00396840" w:rsidP="00396840" w:rsidR="00396840">
      <w:pPr>
        <w:pStyle w:val="Bezproreda"/>
      </w:pPr>
    </w:p>
    <w:p w:rsidRDefault="00396840" w:rsidP="00396840" w:rsidR="00396840">
      <w:pPr>
        <w:pStyle w:val="Bezproreda"/>
      </w:pPr>
      <w:r>
        <w:tab/>
        <w:t xml:space="preserve">III. Zaključuje se stečajni postupak nad stečajnim dužnikom MAGLENČA d.o.o. za trgovinu, ugostiteljstvo i građevinarstvo i putnička agencija Bjelovar, Ljudevita </w:t>
      </w:r>
      <w:proofErr w:type="spellStart"/>
      <w:r>
        <w:t>Jonkea</w:t>
      </w:r>
      <w:proofErr w:type="spellEnd"/>
      <w:r>
        <w:t xml:space="preserve"> 2, OIB: 98568326019.</w:t>
      </w:r>
    </w:p>
    <w:p w:rsidRDefault="00396840" w:rsidP="00396840" w:rsidR="00396840">
      <w:pPr>
        <w:pStyle w:val="Bezproreda"/>
      </w:pPr>
    </w:p>
    <w:p w:rsidRDefault="00396840" w:rsidP="00396840" w:rsidR="00396840">
      <w:pPr>
        <w:pStyle w:val="Bezproreda"/>
      </w:pPr>
      <w:r>
        <w:tab/>
        <w:t>IV. Ovo rješenje objavit će se na e-oglasnoj ploči suda.</w:t>
      </w:r>
    </w:p>
    <w:p w:rsidRDefault="00396840" w:rsidP="00396840" w:rsidR="00396840">
      <w:pPr>
        <w:pStyle w:val="Bezproreda"/>
      </w:pPr>
    </w:p>
    <w:p w:rsidRDefault="00396840" w:rsidP="00396840" w:rsidR="00396840">
      <w:pPr>
        <w:pStyle w:val="Bezproreda"/>
      </w:pPr>
      <w:r>
        <w:tab/>
        <w:t xml:space="preserve">V. Po pravomoćnosti ovoga rješenja stečajni dužnik MAGLENČA d.o.o. za trgovinu, ugostiteljstvo i građevinarstvo i putnička agencija Bjelovar, Ljudevita </w:t>
      </w:r>
      <w:proofErr w:type="spellStart"/>
      <w:r>
        <w:t>Jonkea</w:t>
      </w:r>
      <w:proofErr w:type="spellEnd"/>
      <w:r>
        <w:t xml:space="preserve"> 2, OIB: 98568326019, bit će brisan iz sudskog registra.</w:t>
      </w:r>
    </w:p>
    <w:p w:rsidRDefault="00396840" w:rsidP="00396840" w:rsidR="00396840">
      <w:pPr>
        <w:pStyle w:val="Bezproreda"/>
      </w:pPr>
    </w:p>
    <w:p w:rsidRDefault="00396840" w:rsidP="00396840" w:rsidR="00396840">
      <w:pPr>
        <w:pStyle w:val="Bezproreda"/>
        <w:jc w:val="center"/>
      </w:pPr>
      <w:r>
        <w:t>Obrazloženje</w:t>
      </w:r>
    </w:p>
    <w:p w:rsidRDefault="00396840" w:rsidP="00396840" w:rsidR="00396840">
      <w:pPr>
        <w:pStyle w:val="Bezproreda"/>
        <w:jc w:val="center"/>
      </w:pPr>
    </w:p>
    <w:p w:rsidRDefault="00396840" w:rsidP="00396840" w:rsidR="00396840">
      <w:pPr>
        <w:pStyle w:val="Bezproreda"/>
        <w:rPr>
          <w:rFonts w:eastAsia="Calibri"/>
        </w:rPr>
      </w:pPr>
      <w:r>
        <w:tab/>
      </w:r>
      <w:r>
        <w:rPr>
          <w:rFonts w:eastAsia="Calibri"/>
        </w:rPr>
        <w:t xml:space="preserve">Financijska agencija je dana 1. ožujka 2016. podnijela zahtjev za pokretanje skraćenog stečajnog postupka nad dužnikom navedenim u izreci, pa kako su za to bile ispunjene pretpostavke iz čl. 428. Stečajnog zakona (''Narodne novine'' broj 71/15 - dalje SZ-a), sud je, primjenom čl. 430 i 431. SZ-a, objavio oglas na e-oglasnoj ploči suda, u kojem je zatražio od osobe ovlaštene za zastupanje da u roku od petnaest dana podnese sudu javnobilježnički ovjerovljeni </w:t>
      </w:r>
      <w:proofErr w:type="spellStart"/>
      <w:r>
        <w:rPr>
          <w:rFonts w:eastAsia="Calibri"/>
        </w:rPr>
        <w:t>prokazni</w:t>
      </w:r>
      <w:proofErr w:type="spellEnd"/>
      <w:r>
        <w:rPr>
          <w:rFonts w:eastAsia="Calibri"/>
        </w:rPr>
        <w:t xml:space="preserve"> popis imovine i obveza dužnika na propisanom obrascu i kojim je pozvao vjerovnike da najkasnije u roku od četrdeset pet dana od objave oglasa predlože otvaranje stečajnoga postupka.</w:t>
      </w:r>
    </w:p>
    <w:p w:rsidRDefault="00396840" w:rsidP="00396840" w:rsidR="00396840">
      <w:pPr>
        <w:pStyle w:val="Bezproreda"/>
        <w:rPr>
          <w:rFonts w:eastAsia="Calibri"/>
        </w:rPr>
      </w:pPr>
    </w:p>
    <w:p w:rsidRDefault="00396840" w:rsidP="00396840" w:rsidR="00396840">
      <w:pPr>
        <w:pStyle w:val="Bezproreda"/>
        <w:rPr>
          <w:rFonts w:eastAsia="Calibri"/>
        </w:rPr>
      </w:pPr>
      <w:r>
        <w:rPr>
          <w:rFonts w:eastAsia="Calibri"/>
        </w:rPr>
        <w:lastRenderedPageBreak/>
        <w:tab/>
        <w:t>Budući da je vjerovnik Republika Hrvatska, Ministarstvo financija-Porezna uprava, Područni ured Sjeverna Hrvatska u određenom roku predložio otvaranje stečajnoga postupka, sud je primjenom čl. 433. SZ-a rješenjem ovog suda poslovni broj St-142/2016-7 od 22. ožujka 2016. obustavio skraćeni stečajni postupak i rješenjem ovog suda poslovni broj  St-307/16-2 od 18. travnja 2016. pokrenuo prethodni postupak radi utvrđivanja uvjeta za otvaranje stečajnog postupka.</w:t>
      </w:r>
    </w:p>
    <w:p w:rsidRDefault="00396840" w:rsidP="00396840" w:rsidR="00396840">
      <w:pPr>
        <w:pStyle w:val="Bezproreda"/>
        <w:rPr>
          <w:rFonts w:eastAsia="Calibri"/>
        </w:rPr>
      </w:pPr>
    </w:p>
    <w:p w:rsidRDefault="00396840" w:rsidP="00396840" w:rsidR="00396840">
      <w:pPr>
        <w:pStyle w:val="Bezproreda"/>
        <w:rPr>
          <w:rFonts w:eastAsia="Calibri"/>
        </w:rPr>
      </w:pPr>
      <w:r>
        <w:rPr>
          <w:rFonts w:eastAsia="Calibri"/>
        </w:rPr>
        <w:tab/>
        <w:t xml:space="preserve">Tijekom prethodnog postupka utvrđeno je da se imovinom dužnika ne mogu pokriti troškovi postupka, a pun. predlagatelja na ročištu održanom dana 13. svibnja 2016. godine izjavio je da ostaje kod prijedloga za otvaranje stečajnog postupka nad dužnikom </w:t>
      </w:r>
      <w:proofErr w:type="spellStart"/>
      <w:r>
        <w:rPr>
          <w:rFonts w:eastAsia="Calibri"/>
        </w:rPr>
        <w:t>Maglenča</w:t>
      </w:r>
      <w:proofErr w:type="spellEnd"/>
      <w:r>
        <w:rPr>
          <w:rFonts w:eastAsia="Calibri"/>
        </w:rPr>
        <w:t xml:space="preserve"> d.o.o. Bjelovar, time da ističe da predlagatelj nije spreman platiti nikakav predujam za vođenje stečajnog postupka jer smatra da je stečajnim zakonom RH oslobođena plaćanja predujma u bilo kojoj situaciji vezano za stečajne postupke.</w:t>
      </w:r>
    </w:p>
    <w:p w:rsidRDefault="00396840" w:rsidP="00396840" w:rsidR="00396840">
      <w:pPr>
        <w:pStyle w:val="Bezproreda"/>
        <w:rPr>
          <w:rFonts w:eastAsiaTheme="minorHAnsi"/>
        </w:rPr>
      </w:pPr>
    </w:p>
    <w:p w:rsidRDefault="00396840" w:rsidP="00396840" w:rsidR="00396840">
      <w:pPr>
        <w:pStyle w:val="Bezproreda"/>
      </w:pPr>
      <w:r>
        <w:t>Pun. stečajnog dužnika također je izjavio da je suglasan s prijedlogom predlagatelja da se nad dužnikom otvori stečajni postupak budući su točni podaci navedeni u prijedlogu FINE o blokadi žiro-računa dužnika koja iznosi 267 dana u iznosu od 105.981,43 kune.</w:t>
      </w:r>
    </w:p>
    <w:p w:rsidRDefault="00396840" w:rsidP="00396840" w:rsidR="00396840">
      <w:pPr>
        <w:pStyle w:val="Bezproreda"/>
      </w:pPr>
    </w:p>
    <w:p w:rsidRDefault="00396840" w:rsidP="00396840" w:rsidR="00396840">
      <w:pPr>
        <w:pStyle w:val="Bezproreda"/>
      </w:pPr>
      <w:r>
        <w:tab/>
        <w:t>S obzirom na navedeno, nedvojbeno je da kod dužnika postoji nesposobnost za plaćanje kao stečajni razlog, slijedom čega je nad dužnikom valjalo otvoriti stečajni postupak, kako je određeno pod točkom I. izreke.</w:t>
      </w:r>
    </w:p>
    <w:p w:rsidRDefault="00396840" w:rsidP="00396840" w:rsidR="00396840">
      <w:pPr>
        <w:pStyle w:val="Bezproreda"/>
      </w:pPr>
    </w:p>
    <w:p w:rsidRDefault="00396840" w:rsidP="00396840" w:rsidR="00396840">
      <w:pPr>
        <w:pStyle w:val="Bezproreda"/>
      </w:pPr>
      <w:r>
        <w:tab/>
        <w:t xml:space="preserve">Nadalje, kako je utvrđeno da dužnik nema imovine niti za namirenje troškova stečajnoga postupka, ispunili su se uvjeti iz odredbe čl. 132. st. 1. i 2. Stečajnog zakona „Narodne novine“ broj 71/15,) kojom je propisano "ako tijekom prethodnog postupka utvrdi da imovina dužnika koja bi ušla u stečajnu masu nije dovoljna ni za namirenje troškova toga postupka, ili je neznatne vrijednosti, stečajni sudac će donijeti odluku o otvaranju i zaključenju stečajnog postupka", dok je u nastavku ove zakonske odredbe predviđeno da se "postupak neće zaključiti, ako se u roku koji rješenjem odredi stečajni sudac predujmi dostatan iznos novca za pokriće troškova prethodnog, tako i otvorenog stečajnog postupka". </w:t>
      </w:r>
    </w:p>
    <w:p w:rsidRDefault="00396840" w:rsidP="00396840" w:rsidR="00396840">
      <w:pPr>
        <w:pStyle w:val="Bezproreda"/>
      </w:pPr>
    </w:p>
    <w:p w:rsidRDefault="00396840" w:rsidP="00396840" w:rsidR="00396840">
      <w:pPr>
        <w:pStyle w:val="Bezproreda"/>
      </w:pPr>
      <w:r>
        <w:t xml:space="preserve">Obzirom na sve navedeno ispunili su se uvjeti iz čl. 132. st.1. i 2. Stečajnog zakona za donošenje odluke o otvaranju i istodobnom zaključenju ovog stečajnog postupka. </w:t>
      </w:r>
    </w:p>
    <w:p w:rsidRDefault="00396840" w:rsidP="00396840" w:rsidR="00396840">
      <w:pPr>
        <w:pStyle w:val="Bezproreda"/>
      </w:pPr>
    </w:p>
    <w:p w:rsidRDefault="00396840" w:rsidP="00396840" w:rsidR="00396840">
      <w:pPr>
        <w:pStyle w:val="Bezproreda"/>
      </w:pPr>
      <w:r>
        <w:tab/>
        <w:t>Temeljem svega navedenoga, riješeno je kao u izreci.</w:t>
      </w:r>
    </w:p>
    <w:p w:rsidRDefault="00396840" w:rsidP="00396840" w:rsidR="00396840">
      <w:pPr>
        <w:pStyle w:val="Bezproreda"/>
      </w:pPr>
    </w:p>
    <w:p w:rsidRDefault="00396840" w:rsidP="00396840" w:rsidR="00396840">
      <w:pPr>
        <w:pStyle w:val="Bezproreda"/>
      </w:pPr>
      <w:r>
        <w:t xml:space="preserve">U Bjelovaru, 17. svibnja 2016.                                                                                                   </w:t>
      </w:r>
      <w:r>
        <w:tab/>
      </w:r>
      <w:r>
        <w:tab/>
      </w:r>
      <w:r>
        <w:tab/>
      </w:r>
      <w:r>
        <w:tab/>
      </w:r>
      <w:r>
        <w:tab/>
      </w:r>
      <w:r>
        <w:tab/>
      </w:r>
      <w:r>
        <w:tab/>
        <w:t xml:space="preserve">    S U D A C</w:t>
      </w:r>
    </w:p>
    <w:p w:rsidRDefault="00396840" w:rsidP="00396840" w:rsidR="00396840">
      <w:pPr>
        <w:pStyle w:val="Bezproreda"/>
      </w:pPr>
    </w:p>
    <w:p w:rsidRDefault="00396840" w:rsidP="00396840" w:rsidR="00396840">
      <w:pPr>
        <w:pStyle w:val="Bezproreda"/>
      </w:pPr>
      <w:r>
        <w:t xml:space="preserve">           </w:t>
      </w:r>
      <w:r>
        <w:tab/>
      </w:r>
      <w:r>
        <w:tab/>
      </w:r>
      <w:r>
        <w:tab/>
      </w:r>
      <w:r>
        <w:tab/>
        <w:t xml:space="preserve">                              BRANKA PLESKALT  </w:t>
      </w:r>
    </w:p>
    <w:p w:rsidRDefault="00396840" w:rsidP="00396840" w:rsidR="00396840">
      <w:pPr>
        <w:pStyle w:val="Bezproreda"/>
      </w:pPr>
      <w:r>
        <w:t xml:space="preserve">                                                                                               </w:t>
      </w:r>
    </w:p>
    <w:p w:rsidRDefault="00396840" w:rsidP="00396840" w:rsidR="00396840">
      <w:pPr>
        <w:pStyle w:val="Bezproreda"/>
      </w:pPr>
    </w:p>
    <w:p w:rsidRDefault="00396840" w:rsidP="00396840" w:rsidR="00396840">
      <w:pPr>
        <w:pStyle w:val="Bezproreda"/>
      </w:pPr>
      <w:r>
        <w:t>UPUTA O PRAVNOM LIJEKU:</w:t>
      </w:r>
    </w:p>
    <w:p w:rsidRDefault="00396840" w:rsidP="00396840" w:rsidR="00396840">
      <w:pPr>
        <w:pStyle w:val="Bezproreda"/>
      </w:pPr>
      <w:r>
        <w:tab/>
        <w:t xml:space="preserve">Protiv ovoga rješenja može se podnijeti žalba u roku od osam dana, od isteka roka od osam dana od dana objave ovog rješenja na e oglasnoj ploči suda pisano u četiri primjerka, putem ovoga suda, Visokom trgovačkom sudu RH.                     </w:t>
      </w:r>
    </w:p>
    <w:p w:rsidRDefault="00396840" w:rsidP="00396840" w:rsidR="00396840">
      <w:pPr>
        <w:pStyle w:val="Bezproreda"/>
      </w:pPr>
      <w:r>
        <w:tab/>
        <w:t>Protiv točke I. ovoga rješenja žalbu može podnijeti osoba koja je bila zastupnik po zakonu dužnika pravne osobe do dana nastupanja pravnih posljedica otvaranja stečajnog postupka (čl. 128. st. 8. SZ-a).</w:t>
      </w:r>
    </w:p>
    <w:p w:rsidRDefault="00396840" w:rsidP="00396840" w:rsidR="00396840">
      <w:pPr>
        <w:pStyle w:val="Bezproreda"/>
      </w:pPr>
    </w:p>
    <w:p w:rsidRDefault="00396840" w:rsidP="00396840" w:rsidR="00396840">
      <w:pPr>
        <w:pStyle w:val="Bezproreda"/>
      </w:pPr>
    </w:p>
    <w:p w:rsidRDefault="00396840" w:rsidP="00396840" w:rsidR="00396840">
      <w:pPr>
        <w:pStyle w:val="Bezproreda"/>
      </w:pPr>
      <w:proofErr w:type="spellStart"/>
      <w:r>
        <w:t>Rj</w:t>
      </w:r>
      <w:proofErr w:type="spellEnd"/>
      <w:r>
        <w:t>.</w:t>
      </w:r>
    </w:p>
    <w:p w:rsidRDefault="00396840" w:rsidP="00396840" w:rsidR="00396840">
      <w:pPr>
        <w:pStyle w:val="Bezproreda"/>
      </w:pPr>
      <w:r>
        <w:t>Dna:</w:t>
      </w:r>
    </w:p>
    <w:p w:rsidRDefault="00396840" w:rsidP="00396840" w:rsidR="00396840">
      <w:pPr>
        <w:pStyle w:val="Bezproreda"/>
      </w:pPr>
      <w:r>
        <w:t>Financijska agencija- putem e-oglasne ploče suda</w:t>
      </w:r>
    </w:p>
    <w:p w:rsidRDefault="00396840" w:rsidP="00396840" w:rsidR="00396840">
      <w:pPr>
        <w:pStyle w:val="Bezproreda"/>
      </w:pPr>
      <w:proofErr w:type="spellStart"/>
      <w:r>
        <w:t>Maglenča</w:t>
      </w:r>
      <w:proofErr w:type="spellEnd"/>
      <w:r>
        <w:t xml:space="preserve"> d.o.o.  – putem e-oglasne ploče suda</w:t>
      </w:r>
    </w:p>
    <w:p w:rsidRDefault="00396840" w:rsidP="00396840" w:rsidR="00396840">
      <w:pPr>
        <w:pStyle w:val="Bezproreda"/>
      </w:pPr>
      <w:proofErr w:type="spellStart"/>
      <w:r>
        <w:t>z.z</w:t>
      </w:r>
      <w:proofErr w:type="spellEnd"/>
      <w:r>
        <w:t>. dužnika – putem e-oglasne ploče suda i putem pošte</w:t>
      </w:r>
    </w:p>
    <w:p w:rsidRDefault="00396840" w:rsidP="00396840" w:rsidR="00396840">
      <w:pPr>
        <w:pStyle w:val="Bezproreda"/>
      </w:pPr>
      <w:r>
        <w:t xml:space="preserve">Stečajnom upravitelju – putem e-oglasne ploče i putem pošte </w:t>
      </w:r>
    </w:p>
    <w:p w:rsidRDefault="00396840" w:rsidP="00396840" w:rsidR="00396840">
      <w:pPr>
        <w:pStyle w:val="Bezproreda"/>
      </w:pPr>
      <w:r>
        <w:t>Porezna uprava Područni ured Sjeverna Hrvatska, - putem e-oglasne ploče suda</w:t>
      </w:r>
    </w:p>
    <w:p w:rsidRDefault="00396840" w:rsidP="00396840" w:rsidR="00396840">
      <w:pPr>
        <w:pStyle w:val="Bezproreda"/>
      </w:pPr>
      <w:r>
        <w:t>Županijsko državno odvjetništvo u Bjelovaru – putem e-oglasne ploče suda</w:t>
      </w:r>
    </w:p>
    <w:p w:rsidRDefault="00396840" w:rsidP="00396840" w:rsidR="00396840">
      <w:pPr>
        <w:pStyle w:val="Bezproreda"/>
      </w:pPr>
      <w:r>
        <w:t>Sudski registar- nakon pravomoćnosti</w:t>
      </w:r>
    </w:p>
    <w:p w:rsidRDefault="00396840" w:rsidP="00396840" w:rsidR="00396840">
      <w:pPr>
        <w:pStyle w:val="Bezproreda"/>
      </w:pPr>
      <w:r>
        <w:t>Kal. pravomoćnost</w:t>
      </w:r>
    </w:p>
    <w:p w:rsidRDefault="00396840" w:rsidP="00396840" w:rsidR="00396840">
      <w:pPr>
        <w:pStyle w:val="Bezproreda"/>
      </w:pPr>
      <w:r>
        <w:t>Bjelovar, 17. 05. 2016.</w:t>
      </w:r>
    </w:p>
    <w:p w:rsidRDefault="00396840" w:rsidP="00396840" w:rsidR="00396840">
      <w:pPr>
        <w:pStyle w:val="Bezproreda"/>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9684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1298588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svibnja 2016.</izvorni_sadrzaj>
    <derivirana_varijabla naziv="DomainObject.DatumDonosenjaOdluke_1">17.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St-307/2016-5</izvorni_sadrzaj>
    <derivirana_varijabla naziv="DomainObject.Oznaka_1">St-307/2016-5</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307</izvorni_sadrzaj>
    <derivirana_varijabla naziv="DomainObject.Predmet.Broj_1">307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St-307/2016</izvorni_sadrzaj>
    <derivirana_varijabla naziv="DomainObject.Predmet.OznakaBroj_1">St-307/2016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MAGLENČA, društvo s ograničenom odgovornošću za trgovinu, ugostiteljstvo i građevinarstvo i putnička agencija, Bjelovar</izvorni_sadrzaj>
    <derivirana_varijabla naziv="DomainObject.Predmet.ProtustrankaFormated_1">  MAGLENČA, društvo s ograničenom odgovornošću za trgovinu, ugostiteljstvo i građevinarstvo i putnička agencija, Bjelovar</derivirana_varijabla>
  </DomainObject.Predmet.ProtustrankaFormated>
  <DomainObject.Predmet.ProtustrankaFormatedOIB>
    <izvorni_sadrzaj>  MAGLENČA, društvo s ograničenom odgovornošću za trgovinu, ugostiteljstvo i građevinarstvo i putnička agencija, Bjelovar, OIB 98568326019</izvorni_sadrzaj>
    <derivirana_varijabla naziv="DomainObject.Predmet.ProtustrankaFormatedOIB_1">  MAGLENČA, društvo s ograničenom odgovornošću za trgovinu, ugostiteljstvo i građevinarstvo i putnička agencija, Bjelovar, OIB 98568326019</derivirana_varijabla>
  </DomainObject.Predmet.ProtustrankaFormatedOIB>
  <DomainObject.Predmet.ProtustrankaFormatedWithAdress>
    <izvorni_sadrzaj> MAGLENČA, društvo s ograničenom odgovornošću za trgovinu, ugostiteljstvo i građevinarstvo i putnička agencija, Bjelovar, Ljudevita Jonkea 2, 43000 Bjelovar</izvorni_sadrzaj>
    <derivirana_varijabla naziv="DomainObject.Predmet.ProtustrankaFormatedWithAdress_1"> MAGLENČA, društvo s ograničenom odgovornošću za trgovinu, ugostiteljstvo i građevinarstvo i putnička agencija, Bjelovar, Ljudevita Jonkea 2, 43000 Bjelovar</derivirana_varijabla>
  </DomainObject.Predmet.ProtustrankaFormatedWithAdress>
  <DomainObject.Predmet.ProtustrankaFormatedWithAdressOIB>
    <izvorni_sadrzaj> MAGLENČA, društvo s ograničenom odgovornošću za trgovinu, ugostiteljstvo i građevinarstvo i putnička agencija, Bjelovar, OIB 98568326019, Ljudevita Jonkea 2, 43000 Bjelovar</izvorni_sadrzaj>
    <derivirana_varijabla naziv="DomainObject.Predmet.ProtustrankaFormatedWithAdressOIB_1"> MAGLENČA, društvo s ograničenom odgovornošću za trgovinu, ugostiteljstvo i građevinarstvo i putnička agencija, Bjelovar, OIB 98568326019, Ljudevita Jonkea 2, 43000 Bjelovar</derivirana_varijabla>
  </DomainObject.Predmet.ProtustrankaFormatedWithAdressOIB>
  <DomainObject.Predmet.ProtustrankaWithAdress>
    <izvorni_sadrzaj>MAGLENČA, društvo s ograničenom odgovornošću za trgovinu, ugostiteljstvo i građevinarstvo i putnička agencija, Bjelovar Ljudevita Jonkea 2, 43000 Bjelovar</izvorni_sadrzaj>
    <derivirana_varijabla naziv="DomainObject.Predmet.ProtustrankaWithAdress_1">MAGLENČA, društvo s ograničenom odgovornošću za trgovinu, ugostiteljstvo i građevinarstvo i putnička agencija, Bjelovar Ljudevita Jonkea 2, 43000 Bjelovar</derivirana_varijabla>
  </DomainObject.Predmet.ProtustrankaWithAdress>
  <DomainObject.Predmet.ProtustrankaWithAdressOIB>
    <izvorni_sadrzaj>MAGLENČA, društvo s ograničenom odgovornošću za trgovinu, ugostiteljstvo i građevinarstvo i putnička agencija, Bjelovar, OIB 98568326019, Ljudevita Jonkea 2, 43000 Bjelovar</izvorni_sadrzaj>
    <derivirana_varijabla naziv="DomainObject.Predmet.ProtustrankaWithAdressOIB_1">MAGLENČA, društvo s ograničenom odgovornošću za trgovinu, ugostiteljstvo i građevinarstvo i putnička agencija, Bjelovar, OIB 98568326019, Ljudevita Jonkea 2, 43000 Bjelovar</derivirana_varijabla>
  </DomainObject.Predmet.ProtustrankaWithAdressOIB>
  <DomainObject.Predmet.ProtustrankaNazivFormated>
    <izvorni_sadrzaj>MAGLENČA, društvo s ograničenom odgovornošću za trgovinu, ugostiteljstvo i građevinarstvo i putnička agencija, Bjelovar</izvorni_sadrzaj>
    <derivirana_varijabla naziv="DomainObject.Predmet.ProtustrankaNazivFormated_1">MAGLENČA, društvo s ograničenom odgovornošću za trgovinu, ugostiteljstvo i građevinarstvo i putnička agencija, Bjelovar</derivirana_varijabla>
  </DomainObject.Predmet.ProtustrankaNazivFormated>
  <DomainObject.Predmet.ProtustrankaNazivFormatedOIB>
    <izvorni_sadrzaj>MAGLENČA, društvo s ograničenom odgovornošću za trgovinu, ugostiteljstvo i građevinarstvo i putnička agencija, Bjelovar, OIB 98568326019</izvorni_sadrzaj>
    <derivirana_varijabla naziv="DomainObject.Predmet.ProtustrankaNazivFormatedOIB_1">MAGLENČA, društvo s ograničenom odgovornošću za trgovinu, ugostiteljstvo i građevinarstvo i putnička agencija, Bjelovar, OIB 98568326019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Sjeverna Hrvatska; FINA BJELOVAR</izvorni_sadrzaj>
    <derivirana_varijabla naziv="DomainObject.Predmet.StrankaFormated_1">  REPUBLIKA HRVATSKA, Ministarstvo financija, Porezna uprava, Područni ured Sjeverna Hrvatska; FINA BJELOVAR</derivirana_varijabla>
  </DomainObject.Predmet.StrankaFormated>
  <DomainObject.Predmet.StrankaFormatedOIB>
    <izvorni_sadrzaj>  REPUBLIKA HRVATSKA, Ministarstvo financija, Porezna uprava, Područni ured Sjeverna Hrvatska, OIB 52634238587; FINA BJELOVAR</izvorni_sadrzaj>
    <derivirana_varijabla naziv="DomainObject.Predmet.StrankaFormatedOIB_1">  REPUBLIKA HRVATSKA, Ministarstvo financija, Porezna uprava, Područni ured Sjeverna Hrvatska, OIB 52634238587; FINA BJELOVAR</derivirana_varijabla>
  </DomainObject.Predmet.StrankaFormatedOIB>
  <DomainObject.Predmet.StrankaFormatedWithAdress>
    <izvorni_sadrzaj> REPUBLIKA HRVATSKA, Ministarstvo financija, Porezna uprava, Područni ured Sjeverna Hrvatska; FINA BJELOVAR</izvorni_sadrzaj>
    <derivirana_varijabla naziv="DomainObject.Predmet.StrankaFormatedWithAdress_1"> REPUBLIKA HRVATSKA, Ministarstvo financija, Porezna uprava, Područni ured Sjeverna Hrvatska; FINA BJELOVAR</derivirana_varijabla>
  </DomainObject.Predmet.StrankaFormatedWithAdress>
  <DomainObject.Predmet.StrankaFormatedWithAdressOIB>
    <izvorni_sadrzaj> REPUBLIKA HRVATSKA, Ministarstvo financija, Porezna uprava, Područni ured Sjeverna Hrvatska, OIB 52634238587; FINA BJELOVAR</izvorni_sadrzaj>
    <derivirana_varijabla naziv="DomainObject.Predmet.StrankaFormatedWithAdressOIB_1"> REPUBLIKA HRVATSKA, Ministarstvo financija, Porezna uprava, Područni ured Sjeverna Hrvatska, OIB 52634238587; FINA BJELOVAR</derivirana_varijabla>
  </DomainObject.Predmet.StrankaFormatedWithAdressOIB>
  <DomainObject.Predmet.StrankaWithAdress>
    <izvorni_sadrzaj>REPUBLIKA HRVATSKA, Ministarstvo financija, Porezna uprava, Područni ured Sjeverna Hrvatska ,FINA BJELOVAR </izvorni_sadrzaj>
    <derivirana_varijabla naziv="DomainObject.Predmet.StrankaWithAdress_1">REPUBLIKA HRVATSKA, Ministarstvo financija, Porezna uprava, Područni ured Sjeverna Hrvatska ,FINA BJELOVAR </derivirana_varijabla>
  </DomainObject.Predmet.StrankaWithAdress>
  <DomainObject.Predmet.StrankaWithAdressOIB>
    <izvorni_sadrzaj>REPUBLIKA HRVATSKA, Ministarstvo financija, Porezna uprava, Područni ured Sjeverna Hrvatska, OIB 52634238587,FINA BJELOVAR</izvorni_sadrzaj>
    <derivirana_varijabla naziv="DomainObject.Predmet.StrankaWithAdressOIB_1">REPUBLIKA HRVATSKA, Ministarstvo financija, Porezna uprava, Područni ured Sjeverna Hrvatska, OIB 52634238587,FINA BJELOVAR</derivirana_varijabla>
  </DomainObject.Predmet.StrankaWithAdressOIB>
  <DomainObject.Predmet.StrankaNazivFormated>
    <izvorni_sadrzaj>REPUBLIKA HRVATSKA, Ministarstvo financija, Porezna uprava, Područni ured Sjeverna Hrvatska,FINA BJELOVAR</izvorni_sadrzaj>
    <derivirana_varijabla naziv="DomainObject.Predmet.StrankaNazivFormated_1">REPUBLIKA HRVATSKA, Ministarstvo financija, Porezna uprava, Područni ured Sjeverna Hrvatska,FINA BJELOVAR</derivirana_varijabla>
  </DomainObject.Predmet.StrankaNazivFormated>
  <DomainObject.Predmet.StrankaNazivFormatedOIB>
    <izvorni_sadrzaj>REPUBLIKA HRVATSKA, Ministarstvo financija, Porezna uprava, Područni ured Sjeverna Hrvatska, OIB 52634238587,FINA BJELOVAR</izvorni_sadrzaj>
    <derivirana_varijabla naziv="DomainObject.Predmet.StrankaNazivFormatedOIB_1">REPUBLIKA HRVATSKA, Ministarstvo financija, Porezna uprava, Područni ured Sjeverna Hrvatska, OIB 52634238587,FINA BJELOVAR</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REPUBLIKA HRVATSKA, Ministarstvo financija, Porezna uprava, Područni ured Sjeverna Hrvatska</item>
      <item>FINA BJELOVAR</item>
    </izvorni_sadrzaj>
    <derivirana_varijabla naziv="DomainObject.Predmet.StrankaListFormated_1">
      <item>REPUBLIKA HRVATSKA, Ministarstvo financija, Porezna uprava, Područni ured Sjeverna Hrvatska</item>
      <item>FINA BJELOVAR</item>
    </derivirana_varijabla>
  </DomainObject.Predmet.StrankaListFormated>
  <DomainObject.Predmet.StrankaListFormatedOIB>
    <izvorni_sadrzaj>
      <item>REPUBLIKA HRVATSKA, Ministarstvo financija, Porezna uprava, Područni ured Sjeverna Hrvatska, OIB 52634238587</item>
      <item>FINA BJELOVAR</item>
    </izvorni_sadrzaj>
    <derivirana_varijabla naziv="DomainObject.Predmet.StrankaListFormatedOIB_1">
      <item>REPUBLIKA HRVATSKA, Ministarstvo financija, Porezna uprava, Područni ured Sjeverna Hrvatska, OIB 52634238587</item>
      <item>FINA BJELOVAR</item>
    </derivirana_varijabla>
  </DomainObject.Predmet.StrankaListFormatedOIB>
  <DomainObject.Predmet.StrankaListFormatedWithAdress>
    <izvorni_sadrzaj>
      <item>REPUBLIKA HRVATSKA, Ministarstvo financija, Porezna uprava, Područni ured Sjeverna Hrvatska</item>
      <item>FINA BJELOVAR</item>
    </izvorni_sadrzaj>
    <derivirana_varijabla naziv="DomainObject.Predmet.StrankaListFormatedWithAdress_1">
      <item>REPUBLIKA HRVATSKA, Ministarstvo financija, Porezna uprava, Područni ured Sjeverna Hrvatska</item>
      <item>FINA BJELOVAR</item>
    </derivirana_varijabla>
  </DomainObject.Predmet.StrankaListFormatedWithAdress>
  <DomainObject.Predmet.StrankaListFormatedWithAdressOIB>
    <izvorni_sadrzaj>
      <item>REPUBLIKA HRVATSKA, Ministarstvo financija, Porezna uprava, Područni ured Sjeverna Hrvatska, OIB 52634238587</item>
      <item>FINA BJELOVAR</item>
    </izvorni_sadrzaj>
    <derivirana_varijabla naziv="DomainObject.Predmet.StrankaListFormatedWithAdressOIB_1">
      <item>REPUBLIKA HRVATSKA, Ministarstvo financija, Porezna uprava, Područni ured Sjeverna Hrvatska, OIB 52634238587</item>
      <item>FINA BJELOVAR</item>
    </derivirana_varijabla>
  </DomainObject.Predmet.StrankaListFormatedWithAdressOIB>
  <DomainObject.Predmet.StrankaListNazivFormated>
    <izvorni_sadrzaj>
      <item>REPUBLIKA HRVATSKA, Ministarstvo financija, Porezna uprava, Područni ured Sjeverna Hrvatska</item>
      <item>FINA BJELOVAR</item>
    </izvorni_sadrzaj>
    <derivirana_varijabla naziv="DomainObject.Predmet.StrankaListNazivFormated_1">
      <item>REPUBLIKA HRVATSKA, Ministarstvo financija, Porezna uprava, Područni ured Sjeverna Hrvatska</item>
      <item>FINA BJELOVAR</item>
    </derivirana_varijabla>
  </DomainObject.Predmet.StrankaListNazivFormated>
  <DomainObject.Predmet.StrankaListNazivFormatedOIB>
    <izvorni_sadrzaj>
      <item>REPUBLIKA HRVATSKA, Ministarstvo financija, Porezna uprava, Područni ured Sjeverna Hrvatska, OIB 52634238587</item>
      <item>FINA BJELOVAR</item>
    </izvorni_sadrzaj>
    <derivirana_varijabla naziv="DomainObject.Predmet.StrankaListNazivFormatedOIB_1">
      <item>REPUBLIKA HRVATSKA, Ministarstvo financija, Porezna uprava, Područni ured Sjeverna Hrvatska, OIB 52634238587</item>
      <item>FINA BJELOVAR</item>
    </derivirana_varijabla>
  </DomainObject.Predmet.StrankaListNazivFormatedOIB>
  <DomainObject.Predmet.ProtuStrankaListFormated>
    <izvorni_sadrzaj>
      <item>MAGLENČA, društvo s ograničenom odgovornošću za trgovinu, ugostiteljstvo i građevinarstvo i putnička agencija, Bjelovar</item>
    </izvorni_sadrzaj>
    <derivirana_varijabla naziv="DomainObject.Predmet.ProtuStrankaListFormated_1">
      <item>MAGLENČA, društvo s ograničenom odgovornošću za trgovinu, ugostiteljstvo i građevinarstvo i putnička agencija, Bjelovar</item>
    </derivirana_varijabla>
  </DomainObject.Predmet.ProtuStrankaListFormated>
  <DomainObject.Predmet.ProtuStrankaListFormatedOIB>
    <izvorni_sadrzaj>
      <item>MAGLENČA, društvo s ograničenom odgovornošću za trgovinu, ugostiteljstvo i građevinarstvo i putnička agencija, Bjelovar, OIB 98568326019</item>
    </izvorni_sadrzaj>
    <derivirana_varijabla naziv="DomainObject.Predmet.ProtuStrankaListFormatedOIB_1">
      <item>MAGLENČA, društvo s ograničenom odgovornošću za trgovinu, ugostiteljstvo i građevinarstvo i putnička agencija, Bjelovar, OIB 98568326019</item>
    </derivirana_varijabla>
  </DomainObject.Predmet.ProtuStrankaListFormatedOIB>
  <DomainObject.Predmet.ProtuStrankaListFormatedWithAdress>
    <izvorni_sadrzaj>
      <item>MAGLENČA, društvo s ograničenom odgovornošću za trgovinu, ugostiteljstvo i građevinarstvo i putnička agencija, Bjelovar, Ljudevita Jonkea 2, 43000 Bjelovar</item>
    </izvorni_sadrzaj>
    <derivirana_varijabla naziv="DomainObject.Predmet.ProtuStrankaListFormatedWithAdress_1">
      <item>MAGLENČA, društvo s ograničenom odgovornošću za trgovinu, ugostiteljstvo i građevinarstvo i putnička agencija, Bjelovar, Ljudevita Jonkea 2, 43000 Bjelovar</item>
    </derivirana_varijabla>
  </DomainObject.Predmet.ProtuStrankaListFormatedWithAdress>
  <DomainObject.Predmet.ProtuStrankaListFormatedWithAdressOIB>
    <izvorni_sadrzaj>
      <item>MAGLENČA, društvo s ograničenom odgovornošću za trgovinu, ugostiteljstvo i građevinarstvo i putnička agencija, Bjelovar, OIB 98568326019, Ljudevita Jonkea 2, 43000 Bjelovar</item>
    </izvorni_sadrzaj>
    <derivirana_varijabla naziv="DomainObject.Predmet.ProtuStrankaListFormatedWithAdressOIB_1">
      <item>MAGLENČA, društvo s ograničenom odgovornošću za trgovinu, ugostiteljstvo i građevinarstvo i putnička agencija, Bjelovar, OIB 98568326019, Ljudevita Jonkea 2, 43000 Bjelovar</item>
    </derivirana_varijabla>
  </DomainObject.Predmet.ProtuStrankaListFormatedWithAdressOIB>
  <DomainObject.Predmet.ProtuStrankaListNazivFormated>
    <izvorni_sadrzaj>
      <item>MAGLENČA, društvo s ograničenom odgovornošću za trgovinu, ugostiteljstvo i građevinarstvo i putnička agencija, Bjelovar</item>
    </izvorni_sadrzaj>
    <derivirana_varijabla naziv="DomainObject.Predmet.ProtuStrankaListNazivFormated_1">
      <item>MAGLENČA, društvo s ograničenom odgovornošću za trgovinu, ugostiteljstvo i građevinarstvo i putnička agencija, Bjelovar</item>
    </derivirana_varijabla>
  </DomainObject.Predmet.ProtuStrankaListNazivFormated>
  <DomainObject.Predmet.ProtuStrankaListNazivFormatedOIB>
    <izvorni_sadrzaj>
      <item>MAGLENČA, društvo s ograničenom odgovornošću za trgovinu, ugostiteljstvo i građevinarstvo i putnička agencija, Bjelovar, OIB 98568326019</item>
    </izvorni_sadrzaj>
    <derivirana_varijabla naziv="DomainObject.Predmet.ProtuStrankaListNazivFormatedOIB_1">
      <item>MAGLENČA, društvo s ograničenom odgovornošću za trgovinu, ugostiteljstvo i građevinarstvo i putnička agencija, Bjelovar, OIB 98568326019</item>
    </derivirana_varijabla>
  </DomainObject.Predmet.ProtuStrankaListNazivFormatedOIB>
  <DomainObject.Predmet.OstaliListFormated>
    <izvorni_sadrzaj>
      <item>Županijsko državno odvjetništvo u Bjelovaru</item>
      <item>Tomislav Lončarević</item>
      <item>Saša Lončarević</item>
    </izvorni_sadrzaj>
    <derivirana_varijabla naziv="DomainObject.Predmet.OstaliListFormated_1">
      <item>Županijsko državno odvjetništvo u Bjelovaru</item>
      <item>Tomislav Lončarević</item>
      <item>Saša Lončarević</item>
    </derivirana_varijabla>
  </DomainObject.Predmet.OstaliListFormated>
  <DomainObject.Predmet.OstaliListFormatedOIB>
    <izvorni_sadrzaj>
      <item>Županijsko državno odvjetništvo u Bjelovaru</item>
      <item>Tomislav Lončarević, OIB 59894213137</item>
      <item>Saša Lončarević, OIB 38831550083</item>
    </izvorni_sadrzaj>
    <derivirana_varijabla naziv="DomainObject.Predmet.OstaliListFormatedOIB_1">
      <item>Županijsko državno odvjetništvo u Bjelovaru</item>
      <item>Tomislav Lončarević, OIB 59894213137</item>
      <item>Saša Lončarević, OIB 38831550083</item>
    </derivirana_varijabla>
  </DomainObject.Predmet.OstaliListFormatedOIB>
  <DomainObject.Predmet.OstaliListFormatedWithAdress>
    <izvorni_sadrzaj>
      <item>Županijsko državno odvjetništvo u Bjelovaru</item>
      <item>Tomislav Lončarević, Ljudevita Jonkea 2, 43000 Bjelovar</item>
      <item>Saša Lončarević, Vlatka Mačeka 3, 43000 Bjelovar</item>
    </izvorni_sadrzaj>
    <derivirana_varijabla naziv="DomainObject.Predmet.OstaliListFormatedWithAdress_1">
      <item>Županijsko državno odvjetništvo u Bjelovaru</item>
      <item>Tomislav Lončarević, Ljudevita Jonkea 2, 43000 Bjelovar</item>
      <item>Saša Lončarević, Vlatka Mačeka 3, 43000 Bjelovar</item>
    </derivirana_varijabla>
  </DomainObject.Predmet.OstaliListFormatedWithAdress>
  <DomainObject.Predmet.OstaliListFormatedWithAdressOIB>
    <izvorni_sadrzaj>
      <item>Županijsko državno odvjetništvo u Bjelovaru</item>
      <item>Tomislav Lončarević, OIB 59894213137, Ljudevita Jonkea 2, 43000 Bjelovar</item>
      <item>Saša Lončarević, OIB 38831550083, Vlatka Mačeka 3, 43000 Bjelovar</item>
    </izvorni_sadrzaj>
    <derivirana_varijabla naziv="DomainObject.Predmet.OstaliListFormatedWithAdressOIB_1">
      <item>Županijsko državno odvjetništvo u Bjelovaru</item>
      <item>Tomislav Lončarević, OIB 59894213137, Ljudevita Jonkea 2, 43000 Bjelovar</item>
      <item>Saša Lončarević, OIB 38831550083, Vlatka Mačeka 3, 43000 Bjelovar</item>
    </derivirana_varijabla>
  </DomainObject.Predmet.OstaliListFormatedWithAdressOIB>
  <DomainObject.Predmet.OstaliListNazivFormated>
    <izvorni_sadrzaj>
      <item>Županijsko državno odvjetništvo u Bjelovaru</item>
      <item>Tomislav Lončarević</item>
      <item>Saša Lončarević</item>
    </izvorni_sadrzaj>
    <derivirana_varijabla naziv="DomainObject.Predmet.OstaliListNazivFormated_1">
      <item>Županijsko državno odvjetništvo u Bjelovaru</item>
      <item>Tomislav Lončarević</item>
      <item>Saša Lončarević</item>
    </derivirana_varijabla>
  </DomainObject.Predmet.OstaliListNazivFormated>
  <DomainObject.Predmet.OstaliListNazivFormatedOIB>
    <izvorni_sadrzaj>
      <item>Županijsko državno odvjetništvo u Bjelovaru</item>
      <item>Tomislav Lončarević, OIB 59894213137</item>
      <item>Saša Lončarević, OIB 38831550083</item>
    </izvorni_sadrzaj>
    <derivirana_varijabla naziv="DomainObject.Predmet.OstaliListNazivFormatedOIB_1">
      <item>Županijsko državno odvjetništvo u Bjelovaru</item>
      <item>Tomislav Lončarević, OIB 59894213137</item>
      <item>Saša Lončarević, OIB 38831550083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2016.</izvorni_sadrzaj>
    <derivirana_varijabla naziv="DomainObject.Datum_1">17. svibnja 2016.</derivirana_varijabla>
  </DomainObject.Datum>
  <DomainObject.PoslovniBrojDokumenta>
    <izvorni_sadrzaj>St-307/2016-5</izvorni_sadrzaj>
    <derivirana_varijabla naziv="DomainObject.PoslovniBrojDokumenta_1">St-307/2016-5</derivirana_varijabla>
  </DomainObject.PoslovniBrojDokumenta>
  <DomainObject.Predmet.StrankaIDrugi>
    <izvorni_sadrzaj>REPUBLIKA HRVATSKA, Ministarstvo financija, Porezna uprava, Područni ured Sjeverna Hrvatska i dr.</izvorni_sadrzaj>
    <derivirana_varijabla naziv="DomainObject.Predmet.StrankaIDrugi_1">REPUBLIKA HRVATSKA, Ministarstvo financija, Porezna uprava, Područni ured Sjeverna Hrvatska i dr.</derivirana_varijabla>
  </DomainObject.Predmet.StrankaIDrugi>
  <DomainObject.Predmet.ProtustrankaIDrugi>
    <izvorni_sadrzaj>MAGLENČA, društvo s ograničenom odgovornošću za trgovinu, ugostiteljstvo i građevinarstvo i putnička agencija, Bjelovar</izvorni_sadrzaj>
    <derivirana_varijabla naziv="DomainObject.Predmet.ProtustrankaIDrugi_1">MAGLENČA, društvo s ograničenom odgovornošću za trgovinu, ugostiteljstvo i građevinarstvo i putnička agencija, Bjelovar</derivirana_varijabla>
  </DomainObject.Predmet.ProtustrankaIDrugi>
  <DomainObject.Predmet.StrankaIDrugiAdressOIB>
    <izvorni_sadrzaj>REPUBLIKA HRVATSKA, Ministarstvo financija, Porezna uprava, Područni ured Sjeverna Hrvatska, OIB 52634238587 i dr.</izvorni_sadrzaj>
    <derivirana_varijabla naziv="DomainObject.Predmet.StrankaIDrugiAdressOIB_1">REPUBLIKA HRVATSKA, Ministarstvo financija, Porezna uprava, Područni ured Sjeverna Hrvatska, OIB 52634238587 i dr.</derivirana_varijabla>
  </DomainObject.Predmet.StrankaIDrugiAdressOIB>
  <DomainObject.Predmet.ProtustrankaIDrugiAdressOIB>
    <izvorni_sadrzaj>MAGLENČA, društvo s ograničenom odgovornošću za trgovinu, ugostiteljstvo i građevinarstvo i putnička agencija, Bjelovar, OIB 98568326019, Ljudevita Jonkea 2, 43000 Bjelovar</izvorni_sadrzaj>
    <derivirana_varijabla naziv="DomainObject.Predmet.ProtustrankaIDrugiAdressOIB_1">MAGLENČA, društvo s ograničenom odgovornošću za trgovinu, ugostiteljstvo i građevinarstvo i putnička agencija, Bjelovar, OIB 98568326019, Ljudevita Jonkea 2,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 Ministarstvo financija, Porezna uprava, Područni ured Sjeverna Hrvatska</item>
      <item>Županijsko državno odvjetništvo u Bjelovaru</item>
      <item>MAGLENČA, društvo s ograničenom odgovornošću za trgovinu, ugostiteljstvo i građevinarstvo i putnička agencija, Bjelovar</item>
      <item>Tomislav Lončarević</item>
      <item>Saša Lončarević</item>
      <item>FINA BJELOVAR</item>
    </izvorni_sadrzaj>
    <derivirana_varijabla naziv="DomainObject.Predmet.SudioniciListNaziv_1">
      <item>REPUBLIKA HRVATSKA, Ministarstvo financija, Porezna uprava, Područni ured Sjeverna Hrvatska</item>
      <item>Županijsko državno odvjetništvo u Bjelovaru</item>
      <item>MAGLENČA, društvo s ograničenom odgovornošću za trgovinu, ugostiteljstvo i građevinarstvo i putnička agencija, Bjelovar</item>
      <item>Tomislav Lončarević</item>
      <item>Saša Lončarević</item>
      <item>FINA BJELOVAR</item>
    </derivirana_varijabla>
  </DomainObject.Predmet.SudioniciListNaziv>
  <DomainObject.Predmet.SudioniciListAdressOIB>
    <izvorni_sadrzaj>
      <item>REPUBLIKA HRVATSKA, Ministarstvo financija, Porezna uprava, Područni ured Sjeverna Hrvatska, OIB 52634238587</item>
      <item>Županijsko državno odvjetništvo u Bjelovaru</item>
      <item>MAGLENČA, društvo s ograničenom odgovornošću za trgovinu, ugostiteljstvo i građevinarstvo i putnička agencija, Bjelovar, OIB 98568326019, Ljudevita Jonkea 2,43000 Bjelovar</item>
      <item>Tomislav Lončarević, OIB 59894213137, Ljudevita Jonkea 2,43000 Bjelovar</item>
      <item>Saša Lončarević, OIB 38831550083, Vlatka Mačeka 3,43000 Bjelovar</item>
      <item>FINA BJELOVAR</item>
    </izvorni_sadrzaj>
    <derivirana_varijabla naziv="DomainObject.Predmet.SudioniciListAdressOIB_1">
      <item>REPUBLIKA HRVATSKA, Ministarstvo financija, Porezna uprava, Područni ured Sjeverna Hrvatska, OIB 52634238587</item>
      <item>Županijsko državno odvjetništvo u Bjelovaru</item>
      <item>MAGLENČA, društvo s ograničenom odgovornošću za trgovinu, ugostiteljstvo i građevinarstvo i putnička agencija, Bjelovar, OIB 98568326019, Ljudevita Jonkea 2,43000 Bjelovar</item>
      <item>Tomislav Lončarević, OIB 59894213137, Ljudevita Jonkea 2,43000 Bjelovar</item>
      <item>Saša Lončarević, OIB 38831550083, Vlatka Mačeka 3,43000 Bjelovar</item>
      <item>FINA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ED84762-56D3-4D38-86FD-461496CD4F7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801</properties:Words>
  <properties:Characters>4504</properties:Characters>
  <properties:Lines>113</properties:Lines>
  <properties:Paragraphs>35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5581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2016-05-17T06:17:00Z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St-307/2016-5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