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9e3f5" w14:paraId="149e3f5" w:rsidRDefault="00AE649C" w:rsidP="00FA5B5E" w:rsidR="00AE649C" w:rsidRPr="00B76F3C">
      <w:pPr>
        <w:pStyle w:val="Naslov3"/>
        <w15:collapsed w:val="false"/>
      </w:pPr>
    </w:p>
    <w:p w:rsidRDefault="0043350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3350E" w:rsidP="0043350E" w:rsidR="0043350E">
      <w:pPr>
        <w:ind w:firstLine="5245"/>
        <w:jc w:val="right"/>
        <w:rPr>
          <w:rFonts w:cs="Arial" w:hAnsi="Arial" w:ascii="Arial"/>
          <w:b/>
        </w:rPr>
      </w:pPr>
      <w:r>
        <w:rPr>
          <w:rFonts w:cs="Arial" w:hAnsi="Arial" w:ascii="Arial"/>
        </w:rPr>
        <w:t xml:space="preserve">     7. St-322/2015-3.</w:t>
      </w:r>
    </w:p>
    <w:p w:rsidRDefault="0043350E" w:rsidP="0043350E" w:rsidR="0043350E">
      <w:pPr>
        <w:jc w:val="center"/>
        <w:rPr>
          <w:rFonts w:cs="Arial" w:hAnsi="Arial" w:ascii="Arial"/>
          <w:b/>
        </w:rPr>
      </w:pPr>
    </w:p>
    <w:p w:rsidRDefault="0043350E" w:rsidP="0043350E" w:rsidR="0043350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43350E" w:rsidP="0043350E" w:rsidR="0043350E">
      <w:pPr>
        <w:jc w:val="center"/>
        <w:rPr>
          <w:rFonts w:cs="Arial" w:hAnsi="Arial" w:ascii="Arial"/>
          <w:b/>
        </w:rPr>
      </w:pPr>
    </w:p>
    <w:p w:rsidRDefault="0043350E" w:rsidP="0043350E" w:rsidR="0043350E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43350E" w:rsidP="0043350E" w:rsidR="0043350E">
      <w:pPr>
        <w:jc w:val="both"/>
        <w:rPr>
          <w:rFonts w:cs="Arial" w:hAnsi="Arial" w:ascii="Arial"/>
        </w:rPr>
      </w:pPr>
    </w:p>
    <w:p w:rsidRDefault="0043350E" w:rsidP="0043350E" w:rsidR="0043350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KIKI d.o.o. za proizvodnju, trgovinu i usluge iz </w:t>
      </w:r>
      <w:proofErr w:type="spellStart"/>
      <w:r>
        <w:rPr>
          <w:rFonts w:cs="Arial" w:hAnsi="Arial" w:ascii="Arial"/>
        </w:rPr>
        <w:t>Trojstvenog</w:t>
      </w:r>
      <w:proofErr w:type="spellEnd"/>
      <w:r>
        <w:rPr>
          <w:rFonts w:cs="Arial" w:hAnsi="Arial" w:ascii="Arial"/>
        </w:rPr>
        <w:t xml:space="preserve"> Markovca, Ferde </w:t>
      </w:r>
      <w:proofErr w:type="spellStart"/>
      <w:r>
        <w:rPr>
          <w:rFonts w:cs="Arial" w:hAnsi="Arial" w:ascii="Arial"/>
        </w:rPr>
        <w:t>Gassmanna</w:t>
      </w:r>
      <w:proofErr w:type="spellEnd"/>
      <w:r>
        <w:rPr>
          <w:rFonts w:cs="Arial" w:hAnsi="Arial" w:ascii="Arial"/>
        </w:rPr>
        <w:t xml:space="preserve"> 5, MBS 010081839, OIB 19469361971, dana 05. veljače 2016. godine  </w:t>
      </w:r>
    </w:p>
    <w:p w:rsidRDefault="0043350E" w:rsidP="0043350E" w:rsidR="0043350E">
      <w:pPr>
        <w:jc w:val="both"/>
        <w:rPr>
          <w:rFonts w:cs="Arial" w:hAnsi="Arial" w:ascii="Arial"/>
        </w:rPr>
      </w:pPr>
    </w:p>
    <w:p w:rsidRDefault="0043350E" w:rsidP="0043350E" w:rsidR="0043350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43350E" w:rsidP="0043350E" w:rsidR="0043350E">
      <w:pPr>
        <w:jc w:val="both"/>
        <w:rPr>
          <w:rFonts w:cs="Arial" w:hAnsi="Arial" w:ascii="Arial"/>
        </w:rPr>
      </w:pPr>
    </w:p>
    <w:p w:rsidRDefault="0043350E" w:rsidP="0043350E" w:rsidR="0043350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I. Otvara se stečajni postupak nad dužnikom KIKI d.o.o. za proizvodnju, trgovinu i usluge iz </w:t>
      </w:r>
      <w:proofErr w:type="spellStart"/>
      <w:r>
        <w:rPr>
          <w:rFonts w:cs="Arial" w:hAnsi="Arial" w:ascii="Arial"/>
        </w:rPr>
        <w:t>Trojstvenog</w:t>
      </w:r>
      <w:proofErr w:type="spellEnd"/>
      <w:r>
        <w:rPr>
          <w:rFonts w:cs="Arial" w:hAnsi="Arial" w:ascii="Arial"/>
        </w:rPr>
        <w:t xml:space="preserve"> Markovca, Ferde </w:t>
      </w:r>
      <w:proofErr w:type="spellStart"/>
      <w:r>
        <w:rPr>
          <w:rFonts w:cs="Arial" w:hAnsi="Arial" w:ascii="Arial"/>
        </w:rPr>
        <w:t>Gassmanna</w:t>
      </w:r>
      <w:proofErr w:type="spellEnd"/>
      <w:r>
        <w:rPr>
          <w:rFonts w:cs="Arial" w:hAnsi="Arial" w:ascii="Arial"/>
        </w:rPr>
        <w:t xml:space="preserve"> 5, MBS 010081839, OIB 19469361971.</w:t>
      </w:r>
    </w:p>
    <w:p w:rsidRDefault="0043350E" w:rsidP="0043350E" w:rsidR="0043350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IVAN PRPIĆ iz Zagreba, </w:t>
      </w:r>
      <w:proofErr w:type="spellStart"/>
      <w:r>
        <w:rPr>
          <w:rFonts w:cs="Arial" w:hAnsi="Arial" w:ascii="Arial"/>
        </w:rPr>
        <w:t>Hruševečka</w:t>
      </w:r>
      <w:proofErr w:type="spellEnd"/>
      <w:r>
        <w:rPr>
          <w:rFonts w:cs="Arial" w:hAnsi="Arial" w:ascii="Arial"/>
        </w:rPr>
        <w:t xml:space="preserve"> ulica 11, OIB 16795120342. </w:t>
      </w:r>
    </w:p>
    <w:p w:rsidRDefault="0043350E" w:rsidP="0043350E" w:rsidR="0043350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Zaključuje se stečajni postupak nad dužnikom KIKI d.o.o. za proizvodnju, trgovinu i usluge iz </w:t>
      </w:r>
      <w:proofErr w:type="spellStart"/>
      <w:r>
        <w:rPr>
          <w:rFonts w:cs="Arial" w:hAnsi="Arial" w:ascii="Arial"/>
        </w:rPr>
        <w:t>Trojstvenog</w:t>
      </w:r>
      <w:proofErr w:type="spellEnd"/>
      <w:r>
        <w:rPr>
          <w:rFonts w:cs="Arial" w:hAnsi="Arial" w:ascii="Arial"/>
        </w:rPr>
        <w:t xml:space="preserve"> Markovca, Ferde </w:t>
      </w:r>
      <w:proofErr w:type="spellStart"/>
      <w:r>
        <w:rPr>
          <w:rFonts w:cs="Arial" w:hAnsi="Arial" w:ascii="Arial"/>
        </w:rPr>
        <w:t>Gassmanna</w:t>
      </w:r>
      <w:proofErr w:type="spellEnd"/>
      <w:r>
        <w:rPr>
          <w:rFonts w:cs="Arial" w:hAnsi="Arial" w:ascii="Arial"/>
        </w:rPr>
        <w:t xml:space="preserve"> 5, MBS 010081839, OIB 19469361971.</w:t>
      </w:r>
    </w:p>
    <w:p w:rsidRDefault="0043350E" w:rsidP="0043350E" w:rsidR="0043350E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05. veljače 2016. u 12,30 sati, kada je ovo rješenje objavljeno na e-oglasnoj ploči ovoga suda.</w:t>
      </w:r>
    </w:p>
    <w:p w:rsidRDefault="0043350E" w:rsidP="0043350E" w:rsidR="0043350E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43350E" w:rsidP="0043350E" w:rsidR="0043350E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3350E" w:rsidP="0043350E" w:rsidR="0043350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43350E" w:rsidP="0043350E" w:rsidR="0043350E">
      <w:pPr>
        <w:jc w:val="center"/>
        <w:rPr>
          <w:rFonts w:cs="Arial" w:hAnsi="Arial" w:ascii="Arial"/>
          <w:b/>
        </w:rPr>
      </w:pPr>
    </w:p>
    <w:p w:rsidRDefault="0043350E" w:rsidP="0043350E" w:rsidR="0043350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43350E" w:rsidP="0043350E" w:rsidR="0043350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St-322/2015-2., koji je objavljen na mrežnoj stranici e-oglasna ploča Trgovačkog suda u Bjelovaru 30. studenog 2015.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43350E" w:rsidP="0043350E" w:rsidR="0043350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3350E" w:rsidP="0043350E" w:rsidR="0043350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43350E" w:rsidP="0043350E" w:rsidR="0043350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43350E" w:rsidP="0043350E" w:rsidR="0043350E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3350E" w:rsidP="0043350E" w:rsidR="0043350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43350E" w:rsidP="0043350E" w:rsidR="0043350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Bjelovaru 05. veljače 2016. godine</w:t>
      </w:r>
    </w:p>
    <w:p w:rsidRDefault="0043350E" w:rsidP="0043350E" w:rsidR="0043350E">
      <w:pPr>
        <w:rPr>
          <w:rFonts w:cs="Arial" w:hAnsi="Arial" w:ascii="Arial"/>
          <w:b/>
        </w:rPr>
      </w:pPr>
    </w:p>
    <w:p w:rsidRDefault="0043350E" w:rsidP="0043350E" w:rsidR="0043350E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43350E" w:rsidP="0043350E" w:rsidR="0043350E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43350E" w:rsidP="0043350E" w:rsidR="0043350E">
      <w:pPr>
        <w:ind w:firstLine="4111"/>
        <w:jc w:val="both"/>
        <w:rPr>
          <w:rFonts w:cs="Arial" w:hAnsi="Arial" w:ascii="Arial"/>
        </w:rPr>
      </w:pPr>
    </w:p>
    <w:p w:rsidRDefault="0043350E" w:rsidP="0043350E" w:rsidR="0043350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43350E" w:rsidP="0043350E" w:rsidR="0043350E">
      <w:pPr>
        <w:jc w:val="both"/>
        <w:rPr>
          <w:rFonts w:cs="Arial" w:hAnsi="Arial" w:ascii="Arial"/>
        </w:rPr>
      </w:pPr>
    </w:p>
    <w:p w:rsidRDefault="0043350E" w:rsidP="0043350E" w:rsidR="0043350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  <w:bookmarkStart w:name="_GoBack" w:id="0"/>
      <w:bookmarkEnd w:id="0"/>
    </w:p>
    <w:p w:rsidRDefault="0043350E" w:rsidP="0043350E" w:rsidR="0043350E">
      <w:pPr>
        <w:jc w:val="both"/>
        <w:rPr>
          <w:rFonts w:cs="Arial" w:hAnsi="Arial" w:ascii="Arial"/>
        </w:rPr>
      </w:pPr>
    </w:p>
    <w:p w:rsidRDefault="0043350E" w:rsidP="0043350E" w:rsidR="0043350E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43350E" w:rsidP="0043350E" w:rsidR="0043350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DNA:-predlagatelju FINI, Podružnica Bjelovar  – putem e-oglasne ploče suda</w:t>
      </w:r>
    </w:p>
    <w:p w:rsidRDefault="0043350E" w:rsidP="0043350E" w:rsidR="0043350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43350E" w:rsidP="0043350E" w:rsidR="0043350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43350E" w:rsidP="0043350E" w:rsidR="0043350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43350E" w:rsidP="0043350E" w:rsidR="0043350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43350E" w:rsidP="0043350E" w:rsidR="0043350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suda</w:t>
      </w:r>
    </w:p>
    <w:p w:rsidRDefault="0043350E" w:rsidP="0043350E" w:rsidR="0043350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43350E" w:rsidP="0043350E" w:rsidR="0043350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43350E" w:rsidP="0043350E" w:rsidR="0043350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43350E" w:rsidP="0043350E" w:rsidR="0043350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05.2.2016.g.</w:t>
      </w:r>
    </w:p>
    <w:p w:rsidRDefault="0043350E" w:rsidP="0043350E" w:rsidR="0043350E">
      <w:pPr>
        <w:rPr>
          <w:rFonts w:cs="Arial" w:hAnsi="Arial" w:ascii="Arial"/>
        </w:rPr>
      </w:pPr>
    </w:p>
    <w:p w:rsidRDefault="0043350E" w:rsidP="0043350E" w:rsidR="0043350E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50E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051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St-322/2015-3</izvorni_sadrzaj>
    <derivirana_varijabla naziv="DomainObject.Oznaka_1">St-322/2015-3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St-322/2015</izvorni_sadrzaj>
    <derivirana_varijabla naziv="DomainObject.Predmet.OznakaBroj_1">St-322/2015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KIKI društvo s ograničenom odgovornošću za proizvodnju, trgovinu i usluge, Trojstveni Markovac zastupanog po punomoćniku DARKO KANEŠIĆ</izvorni_sadrzaj>
    <derivirana_varijabla naziv="DomainObject.Predmet.ProtustrankaFormated_1">  KIKI društvo s ograničenom odgovornošću za proizvodnju, trgovinu i usluge, Trojstveni Markovac zastupanog po punomoćniku DARKO KANEŠIĆ</derivirana_varijabla>
  </DomainObject.Predmet.ProtustrankaFormated>
  <DomainObject.Predmet.ProtustrankaFormatedOIB>
    <izvorni_sadrzaj>  KIKI društvo s ograničenom odgovornošću za proizvodnju, trgovinu i usluge, Trojstveni Markovac, OIB 19469361971 zastupanog po punomoćniku DARKO KANEŠIĆ</izvorni_sadrzaj>
    <derivirana_varijabla naziv="DomainObject.Predmet.ProtustrankaFormatedOIB_1">  KIKI društvo s ograničenom odgovornošću za proizvodnju, trgovinu i usluge, Trojstveni Markovac, OIB 19469361971 zastupanog po punomoćniku DARKO KANEŠIĆ</derivirana_varijabla>
  </DomainObject.Predmet.ProtustrankaFormatedOIB>
  <DomainObject.Predmet.ProtustrankaFormatedWithAdress>
    <izvorni_sadrzaj> KIKI društvo s ograničenom odgovornošću za proizvodnju, trgovinu i usluge, Trojstveni Markovac, Ferde Gassmanna 5, 43000 Trojstveni Markovac zastupanog po punomoćniku DARKO KANEŠIĆ</izvorni_sadrzaj>
    <derivirana_varijabla naziv="DomainObject.Predmet.ProtustrankaFormatedWithAdress_1"> KIKI društvo s ograničenom odgovornošću za proizvodnju, trgovinu i usluge, Trojstveni Markovac, Ferde Gassmanna 5, 43000 Trojstveni Markovac zastupanog po punomoćniku DARKO KANEŠIĆ</derivirana_varijabla>
  </DomainObject.Predmet.ProtustrankaFormatedWithAdress>
  <DomainObject.Predmet.ProtustrankaFormatedWithAdressOIB>
    <izvorni_sadrzaj> KIKI društvo s ograničenom odgovornošću za proizvodnju, trgovinu i usluge, Trojstveni Markovac, OIB 19469361971, Ferde Gassmanna 5, 43000 Trojstveni Markovac zastupanog po punomoćniku DARKO KANEŠIĆ</izvorni_sadrzaj>
    <derivirana_varijabla naziv="DomainObject.Predmet.ProtustrankaFormatedWithAdressOIB_1"> KIKI društvo s ograničenom odgovornošću za proizvodnju, trgovinu i usluge, Trojstveni Markovac, OIB 19469361971, Ferde Gassmanna 5, 43000 Trojstveni Markovac zastupanog po punomoćniku DARKO KANEŠIĆ</derivirana_varijabla>
  </DomainObject.Predmet.ProtustrankaFormatedWithAdressOIB>
  <DomainObject.Predmet.ProtustrankaWithAdress>
    <izvorni_sadrzaj>KIKI društvo s ograničenom odgovornošću za proizvodnju, trgovinu i usluge, Trojstveni Markovac Ferde Gassmanna 5, 43000 Trojstveni Markovac</izvorni_sadrzaj>
    <derivirana_varijabla naziv="DomainObject.Predmet.ProtustrankaWithAdress_1">KIKI društvo s ograničenom odgovornošću za proizvodnju, trgovinu i usluge, Trojstveni Markovac Ferde Gassmanna 5, 43000 Trojstveni Markovac</derivirana_varijabla>
  </DomainObject.Predmet.ProtustrankaWithAdress>
  <DomainObject.Predmet.ProtustrankaWithAdressOIB>
    <izvorni_sadrzaj>KIKI društvo s ograničenom odgovornošću za proizvodnju, trgovinu i usluge, Trojstveni Markovac, OIB 19469361971, Ferde Gassmanna 5, 43000 Trojstveni Markovac</izvorni_sadrzaj>
    <derivirana_varijabla naziv="DomainObject.Predmet.ProtustrankaWithAdressOIB_1">KIKI društvo s ograničenom odgovornošću za proizvodnju, trgovinu i usluge, Trojstveni Markovac, OIB 19469361971, Ferde Gassmanna 5, 43000 Trojstveni Markovac</derivirana_varijabla>
  </DomainObject.Predmet.ProtustrankaWithAdressOIB>
  <DomainObject.Predmet.ProtustrankaNazivFormated>
    <izvorni_sadrzaj>KIKI društvo s ograničenom odgovornošću za proizvodnju, trgovinu i usluge, Trojstveni Markovac</izvorni_sadrzaj>
    <derivirana_varijabla naziv="DomainObject.Predmet.ProtustrankaNazivFormated_1">KIKI društvo s ograničenom odgovornošću za proizvodnju, trgovinu i usluge, Trojstveni Markovac</derivirana_varijabla>
  </DomainObject.Predmet.ProtustrankaNazivFormated>
  <DomainObject.Predmet.ProtustrankaNazivFormatedOIB>
    <izvorni_sadrzaj>KIKI društvo s ograničenom odgovornošću za proizvodnju, trgovinu i usluge, Trojstveni Markovac, OIB 19469361971</izvorni_sadrzaj>
    <derivirana_varijabla naziv="DomainObject.Predmet.ProtustrankaNazivFormatedOIB_1">KIKI društvo s ograničenom odgovornošću za proizvodnju, trgovinu i usluge, Trojstveni Markovac, OIB 19469361971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KIKI društvo s ograničenom odgovornošću za proizvodnju, trgovinu i usluge, Trojstveni Markovac zastupanog po punomoćniku DARKO KANEŠIĆ</item>
    </izvorni_sadrzaj>
    <derivirana_varijabla naziv="DomainObject.Predmet.ProtuStrankaListFormated_1">
      <item>KIKI društvo s ograničenom odgovornošću za proizvodnju, trgovinu i usluge, Trojstveni Markovac zastupanog po punomoćniku DARKO KANEŠIĆ</item>
    </derivirana_varijabla>
  </DomainObject.Predmet.ProtuStrankaListFormated>
  <DomainObject.Predmet.ProtuStrankaListFormatedOIB>
    <izvorni_sadrzaj>
      <item>KIKI društvo s ograničenom odgovornošću za proizvodnju, trgovinu i usluge, Trojstveni Markovac, OIB 19469361971 zastupanog po punomoćniku DARKO KANEŠIĆ</item>
    </izvorni_sadrzaj>
    <derivirana_varijabla naziv="DomainObject.Predmet.ProtuStrankaListFormatedOIB_1">
      <item>KIKI društvo s ograničenom odgovornošću za proizvodnju, trgovinu i usluge, Trojstveni Markovac, OIB 19469361971 zastupanog po punomoćniku DARKO KANEŠIĆ</item>
    </derivirana_varijabla>
  </DomainObject.Predmet.ProtuStrankaListFormatedOIB>
  <DomainObject.Predmet.ProtuStrankaListFormatedWithAdress>
    <izvorni_sadrzaj>
      <item>KIKI društvo s ograničenom odgovornošću za proizvodnju, trgovinu i usluge, Trojstveni Markovac, Ferde Gassmanna 5, 43000 Trojstveni Markovac zastupanog po punomoćniku DARKO KANEŠIĆ</item>
    </izvorni_sadrzaj>
    <derivirana_varijabla naziv="DomainObject.Predmet.ProtuStrankaListFormatedWithAdress_1">
      <item>KIKI društvo s ograničenom odgovornošću za proizvodnju, trgovinu i usluge, Trojstveni Markovac, Ferde Gassmanna 5, 43000 Trojstveni Markovac zastupanog po punomoćniku DARKO KANEŠIĆ</item>
    </derivirana_varijabla>
  </DomainObject.Predmet.ProtuStrankaListFormatedWithAdress>
  <DomainObject.Predmet.ProtuStrankaListFormatedWithAdressOIB>
    <izvorni_sadrzaj>
      <item>KIKI društvo s ograničenom odgovornošću za proizvodnju, trgovinu i usluge, Trojstveni Markovac, OIB 19469361971, Ferde Gassmanna 5, 43000 Trojstveni Markovac zastupanog po punomoćniku DARKO KANEŠIĆ</item>
    </izvorni_sadrzaj>
    <derivirana_varijabla naziv="DomainObject.Predmet.ProtuStrankaListFormatedWithAdressOIB_1">
      <item>KIKI društvo s ograničenom odgovornošću za proizvodnju, trgovinu i usluge, Trojstveni Markovac, OIB 19469361971, Ferde Gassmanna 5, 43000 Trojstveni Markovac zastupanog po punomoćniku DARKO KANEŠIĆ</item>
    </derivirana_varijabla>
  </DomainObject.Predmet.ProtuStrankaListFormatedWithAdressOIB>
  <DomainObject.Predmet.ProtuStrankaListNazivFormated>
    <izvorni_sadrzaj>
      <item>KIKI društvo s ograničenom odgovornošću za proizvodnju, trgovinu i usluge, Trojstveni Markovac</item>
    </izvorni_sadrzaj>
    <derivirana_varijabla naziv="DomainObject.Predmet.ProtuStrankaListNazivFormated_1">
      <item>KIKI društvo s ograničenom odgovornošću za proizvodnju, trgovinu i usluge, Trojstveni Markovac</item>
    </derivirana_varijabla>
  </DomainObject.Predmet.ProtuStrankaListNazivFormated>
  <DomainObject.Predmet.ProtuStrankaListNazivFormatedOIB>
    <izvorni_sadrzaj>
      <item>KIKI društvo s ograničenom odgovornošću za proizvodnju, trgovinu i usluge, Trojstveni Markovac, OIB 19469361971</item>
    </izvorni_sadrzaj>
    <derivirana_varijabla naziv="DomainObject.Predmet.ProtuStrankaListNazivFormatedOIB_1">
      <item>KIKI društvo s ograničenom odgovornošću za proizvodnju, trgovinu i usluge, Trojstveni Markovac, OIB 19469361971</item>
    </derivirana_varijabla>
  </DomainObject.Predmet.ProtuStrankaListNazivFormatedOIB>
  <DomainObject.Predmet.OstaliListFormated>
    <izvorni_sadrzaj>
      <item>DARKO KANEŠIĆ punomoćnik sudionika u postupku KIKI društvo s ograničenom odgovornošću za proizvodnju, trgovinu i usluge, Trojstveni Markovac</item>
    </izvorni_sadrzaj>
    <derivirana_varijabla naziv="DomainObject.Predmet.OstaliListFormated_1">
      <item>DARKO KANEŠIĆ punomoćnik sudionika u postupku KIKI društvo s ograničenom odgovornošću za proizvodnju, trgovinu i usluge, Trojstveni Markovac</item>
    </derivirana_varijabla>
  </DomainObject.Predmet.OstaliListFormated>
  <DomainObject.Predmet.OstaliListFormatedOIB>
    <izvorni_sadrzaj>
      <item>DARKO KANEŠIĆ, OIB 13487671939 punomoćnik sudionika u postupku KIKI društvo s ograničenom odgovornošću za proizvodnju, trgovinu i usluge, Trojstveni Markovac</item>
    </izvorni_sadrzaj>
    <derivirana_varijabla naziv="DomainObject.Predmet.OstaliListFormatedOIB_1">
      <item>DARKO KANEŠIĆ, OIB 13487671939 punomoćnik sudionika u postupku KIKI društvo s ograničenom odgovornošću za proizvodnju, trgovinu i usluge, Trojstveni Markovac</item>
    </derivirana_varijabla>
  </DomainObject.Predmet.OstaliListFormatedOIB>
  <DomainObject.Predmet.OstaliListFormatedWithAdress>
    <izvorni_sadrzaj>
      <item>DARKO KANEŠIĆ, Ferde Gassmanna 5., 43000 Trojstveni Markovac punomoćnik sudionika u postupku KIKI društvo s ograničenom odgovornošću za proizvodnju, trgovinu i usluge, Trojstveni Markovac</item>
    </izvorni_sadrzaj>
    <derivirana_varijabla naziv="DomainObject.Predmet.OstaliListFormatedWithAdress_1">
      <item>DARKO KANEŠIĆ, Ferde Gassmanna 5., 43000 Trojstveni Markovac punomoćnik sudionika u postupku KIKI društvo s ograničenom odgovornošću za proizvodnju, trgovinu i usluge, Trojstveni Markovac</item>
    </derivirana_varijabla>
  </DomainObject.Predmet.OstaliListFormatedWithAdress>
  <DomainObject.Predmet.OstaliListFormatedWithAdressOIB>
    <izvorni_sadrzaj>
      <item>DARKO KANEŠIĆ, OIB 13487671939, Ferde Gassmanna 5., 43000 Trojstveni Markovac punomoćnik sudionika u postupku KIKI društvo s ograničenom odgovornošću za proizvodnju, trgovinu i usluge, Trojstveni Markovac</item>
    </izvorni_sadrzaj>
    <derivirana_varijabla naziv="DomainObject.Predmet.OstaliListFormatedWithAdressOIB_1">
      <item>DARKO KANEŠIĆ, OIB 13487671939, Ferde Gassmanna 5., 43000 Trojstveni Markovac punomoćnik sudionika u postupku KIKI društvo s ograničenom odgovornošću za proizvodnju, trgovinu i usluge, Trojstveni Markovac</item>
    </derivirana_varijabla>
  </DomainObject.Predmet.OstaliListFormatedWithAdressOIB>
  <DomainObject.Predmet.OstaliListNazivFormated>
    <izvorni_sadrzaj>
      <item>DARKO KANEŠIĆ</item>
    </izvorni_sadrzaj>
    <derivirana_varijabla naziv="DomainObject.Predmet.OstaliListNazivFormated_1">
      <item>DARKO KANEŠIĆ</item>
    </derivirana_varijabla>
  </DomainObject.Predmet.OstaliListNazivFormated>
  <DomainObject.Predmet.OstaliListNazivFormatedOIB>
    <izvorni_sadrzaj>
      <item>DARKO KANEŠIĆ, OIB 13487671939</item>
    </izvorni_sadrzaj>
    <derivirana_varijabla naziv="DomainObject.Predmet.OstaliListNazivFormatedOIB_1">
      <item>DARKO KANEŠIĆ, OIB 13487671939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>St-322/2015-3</izvorni_sadrzaj>
    <derivirana_varijabla naziv="DomainObject.PoslovniBrojDokumenta_1">St-322/2015-3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KIKI društvo s ograničenom odgovornošću za proizvodnju, trgovinu i usluge, Trojstveni Markovac</izvorni_sadrzaj>
    <derivirana_varijabla naziv="DomainObject.Predmet.ProtustrankaIDrugi_1">KIKI društvo s ograničenom odgovornošću za proizvodnju, trgovinu i usluge, Trojstveni Markovac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KIKI društvo s ograničenom odgovornošću za proizvodnju, trgovinu i usluge, Trojstveni Markovac, OIB 19469361971, Ferde Gassmanna 5, 43000 Trojstveni Markovac</izvorni_sadrzaj>
    <derivirana_varijabla naziv="DomainObject.Predmet.ProtustrankaIDrugiAdressOIB_1">KIKI društvo s ograničenom odgovornošću za proizvodnju, trgovinu i usluge, Trojstveni Markovac, OIB 19469361971, Ferde Gassmanna 5, 43000 Trojstveni Markovac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KIKI društvo s ograničenom odgovornošću za proizvodnju, trgovinu i usluge, Trojstveni Markovac</item>
      <item>DARKO KANEŠIĆ</item>
    </izvorni_sadrzaj>
    <derivirana_varijabla naziv="DomainObject.Predmet.SudioniciListNaziv_1">
      <item>FINA, RC ZAGREB, Podružnica Bjelovar</item>
      <item>KIKI društvo s ograničenom odgovornošću za proizvodnju, trgovinu i usluge, Trojstveni Markovac</item>
      <item>DARKO KANEŠIĆ</item>
    </derivirana_varijabla>
  </DomainObject.Predmet.SudioniciListNaziv>
  <DomainObject.Predmet.SudioniciListAdressOIB>
    <izvorni_sadrzaj>
      <item>FINA, RC ZAGREB, Podružnica Bjelovar, OIB 85821130368, F. Supila 4,43000 Bjelovar</item>
      <item>KIKI društvo s ograničenom odgovornošću za proizvodnju, trgovinu i usluge, Trojstveni Markovac, OIB 19469361971, Ferde Gassmanna 5,43000 Trojstveni Markovac</item>
      <item>DARKO KANEŠIĆ, OIB 13487671939, Ferde Gassmanna 5.,43000 Trojstveni Markovac</item>
    </izvorni_sadrzaj>
    <derivirana_varijabla naziv="DomainObject.Predmet.SudioniciListAdressOIB_1">
      <item>FINA, RC ZAGREB, Podružnica Bjelovar, OIB 85821130368, F. Supila 4,43000 Bjelovar</item>
      <item>KIKI društvo s ograničenom odgovornošću za proizvodnju, trgovinu i usluge, Trojstveni Markovac, OIB 19469361971, Ferde Gassmanna 5,43000 Trojstveni Markovac</item>
      <item>DARKO KANEŠIĆ, OIB 13487671939, Ferde Gassmanna 5.,43000 Trojstveni Markovac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C1C64D-6C63-4B5B-B52D-1302593ABA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722</properties:Words>
  <properties:Characters>3841</properties:Characters>
  <properties:Lines>97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2016-02-05T09:29:00Z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St-322/2015-3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