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21e9" w14:paraId="9ca21e9" w:rsidRDefault="000E080E" w:rsidR="000E08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</w:p>
    <w:p w:rsidRDefault="00674942" w:rsidP="00E45A2E" w:rsidR="00E45A2E">
      <w:pPr>
        <w:rPr>
          <w:b/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</w:t>
      </w:r>
      <w:proofErr w:type="spellStart"/>
      <w:r w:rsidR="007E24CB" w:rsidRPr="007535DC">
        <w:rPr>
          <w:sz w:val="24"/>
          <w:szCs w:val="24"/>
        </w:rPr>
        <w:t>Amruševa</w:t>
      </w:r>
      <w:proofErr w:type="spellEnd"/>
      <w:r w:rsidR="007E24CB" w:rsidRPr="007535DC">
        <w:rPr>
          <w:sz w:val="24"/>
          <w:szCs w:val="24"/>
        </w:rPr>
        <w:t xml:space="preserve"> 2/II                                                          </w:t>
      </w:r>
      <w:r w:rsidRPr="007535DC">
        <w:rPr>
          <w:sz w:val="24"/>
          <w:szCs w:val="24"/>
        </w:rPr>
        <w:t xml:space="preserve">                            72 </w:t>
      </w:r>
      <w:r w:rsidR="007E24CB" w:rsidRPr="007535DC">
        <w:rPr>
          <w:sz w:val="24"/>
          <w:szCs w:val="24"/>
        </w:rPr>
        <w:t>St-</w:t>
      </w:r>
      <w:r w:rsidR="00365E54">
        <w:rPr>
          <w:sz w:val="24"/>
          <w:szCs w:val="24"/>
        </w:rPr>
        <w:t>503/2015</w:t>
      </w:r>
      <w:r w:rsidR="000E080E">
        <w:rPr>
          <w:sz w:val="24"/>
          <w:szCs w:val="24"/>
        </w:rPr>
        <w:t>-15</w:t>
      </w:r>
    </w:p>
    <w:p w:rsidRDefault="00E45A2E" w:rsidP="00E45A2E" w:rsidR="00E45A2E">
      <w:pPr>
        <w:rPr>
          <w:b/>
          <w:sz w:val="24"/>
          <w:szCs w:val="24"/>
        </w:rPr>
      </w:pPr>
    </w:p>
    <w:p w:rsidRDefault="00E45A2E" w:rsidP="00E45A2E" w:rsidR="00E45A2E" w:rsidRPr="007535DC">
      <w:pPr>
        <w:rPr>
          <w:b/>
          <w:sz w:val="24"/>
          <w:szCs w:val="24"/>
        </w:rPr>
      </w:pPr>
    </w:p>
    <w:p w:rsidRDefault="00B26294" w:rsidP="00B26294" w:rsidR="00B26294" w:rsidRPr="007535DC">
      <w:pPr>
        <w:rPr>
          <w:sz w:val="24"/>
          <w:szCs w:val="24"/>
        </w:rPr>
      </w:pPr>
    </w:p>
    <w:p w:rsidRDefault="00160D03" w:rsidP="007E24CB" w:rsidR="007E24CB" w:rsidRPr="000E080E">
      <w:pPr>
        <w:jc w:val="center"/>
        <w:rPr>
          <w:sz w:val="24"/>
          <w:szCs w:val="24"/>
        </w:rPr>
      </w:pPr>
      <w:r w:rsidRPr="000E080E">
        <w:rPr>
          <w:sz w:val="24"/>
          <w:szCs w:val="24"/>
        </w:rPr>
        <w:t>R J E Š E NJ E</w:t>
      </w:r>
    </w:p>
    <w:p w:rsidRDefault="007E24CB" w:rsidP="007E24CB" w:rsidR="007E24CB" w:rsidRPr="00832EC5">
      <w:pPr>
        <w:widowControl/>
        <w:jc w:val="center"/>
        <w:rPr>
          <w:b/>
          <w:sz w:val="40"/>
          <w:szCs w:val="40"/>
        </w:rPr>
      </w:pPr>
    </w:p>
    <w:p w:rsidRDefault="00E45A2E" w:rsidP="00E45A2E" w:rsidR="00E45A2E" w:rsidRPr="00071DA3">
      <w:pPr>
        <w:jc w:val="both"/>
        <w:rPr>
          <w:sz w:val="24"/>
          <w:szCs w:val="24"/>
        </w:rPr>
      </w:pPr>
      <w:r w:rsidRPr="00071DA3">
        <w:rPr>
          <w:sz w:val="24"/>
          <w:szCs w:val="24"/>
        </w:rPr>
        <w:t>I</w:t>
      </w:r>
      <w:r w:rsidRPr="00071DA3">
        <w:rPr>
          <w:sz w:val="24"/>
          <w:szCs w:val="24"/>
        </w:rPr>
        <w:tab/>
        <w:t xml:space="preserve">Određuje se nagrada za prethodni postupak Davoru Bišćan, dipl. pravnik, iz Zagreba, </w:t>
      </w:r>
      <w:proofErr w:type="spellStart"/>
      <w:r w:rsidRPr="00071DA3">
        <w:rPr>
          <w:sz w:val="24"/>
          <w:szCs w:val="24"/>
        </w:rPr>
        <w:t>Jurišićeva</w:t>
      </w:r>
      <w:proofErr w:type="spellEnd"/>
      <w:r w:rsidRPr="00071DA3">
        <w:rPr>
          <w:sz w:val="24"/>
          <w:szCs w:val="24"/>
        </w:rPr>
        <w:t xml:space="preserve"> 10, OIB: 99116868296,  u bruto iznosu </w:t>
      </w:r>
      <w:r>
        <w:rPr>
          <w:sz w:val="24"/>
          <w:szCs w:val="24"/>
        </w:rPr>
        <w:t>________________________________</w:t>
      </w:r>
    </w:p>
    <w:p w:rsidRDefault="00E45A2E" w:rsidP="00E45A2E" w:rsidR="00E45A2E" w:rsidRPr="00071DA3">
      <w:pPr>
        <w:ind w:firstLine="709"/>
        <w:jc w:val="both"/>
        <w:rPr>
          <w:sz w:val="24"/>
          <w:szCs w:val="24"/>
        </w:rPr>
      </w:pP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</w:p>
    <w:p w:rsidRDefault="00E45A2E" w:rsidP="00E45A2E" w:rsidR="00E45A2E" w:rsidRPr="00832EC5">
      <w:pPr>
        <w:jc w:val="both"/>
        <w:rPr>
          <w:b/>
          <w:sz w:val="24"/>
          <w:szCs w:val="24"/>
        </w:rPr>
      </w:pPr>
      <w:r w:rsidRPr="00832EC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 w:rsidRPr="00832EC5">
        <w:rPr>
          <w:sz w:val="24"/>
          <w:szCs w:val="24"/>
        </w:rPr>
        <w:t>Uvid u cjelokupno Rješenje možete obaviti u sobi 82/II</w:t>
      </w:r>
      <w:r>
        <w:rPr>
          <w:b/>
          <w:sz w:val="24"/>
          <w:szCs w:val="24"/>
        </w:rPr>
        <w:t xml:space="preserve"> </w:t>
      </w:r>
      <w:r w:rsidRPr="00832EC5">
        <w:rPr>
          <w:sz w:val="24"/>
          <w:szCs w:val="24"/>
        </w:rPr>
        <w:t>ulična zgrada.</w:t>
      </w:r>
    </w:p>
    <w:p w:rsidRDefault="00832EC5" w:rsidP="007E24CB" w:rsidR="00832EC5" w:rsidRPr="007535DC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7535DC">
        <w:rPr>
          <w:sz w:val="24"/>
          <w:szCs w:val="24"/>
        </w:rPr>
        <w:t>Za</w:t>
      </w:r>
      <w:r w:rsidR="00A22779" w:rsidRPr="007535DC">
        <w:rPr>
          <w:sz w:val="24"/>
          <w:szCs w:val="24"/>
        </w:rPr>
        <w:t xml:space="preserve">greb, </w:t>
      </w:r>
      <w:r w:rsidR="00891359">
        <w:rPr>
          <w:sz w:val="24"/>
          <w:szCs w:val="24"/>
        </w:rPr>
        <w:t>1</w:t>
      </w:r>
      <w:r w:rsidR="00365E54">
        <w:rPr>
          <w:sz w:val="24"/>
          <w:szCs w:val="24"/>
        </w:rPr>
        <w:t>7</w:t>
      </w:r>
      <w:r w:rsidR="006B714F" w:rsidRPr="007535DC">
        <w:rPr>
          <w:sz w:val="24"/>
          <w:szCs w:val="24"/>
        </w:rPr>
        <w:t>.</w:t>
      </w:r>
      <w:r w:rsidR="00DA3310">
        <w:rPr>
          <w:sz w:val="24"/>
          <w:szCs w:val="24"/>
        </w:rPr>
        <w:t xml:space="preserve"> </w:t>
      </w:r>
      <w:r w:rsidR="00365E54">
        <w:rPr>
          <w:sz w:val="24"/>
          <w:szCs w:val="24"/>
        </w:rPr>
        <w:t xml:space="preserve"> ožujka</w:t>
      </w:r>
      <w:r w:rsidR="006B714F" w:rsidRPr="007535DC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365E54">
        <w:rPr>
          <w:sz w:val="24"/>
          <w:szCs w:val="24"/>
        </w:rPr>
        <w:t>6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E91121" w:rsidR="000E08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535DC">
        <w:rPr>
          <w:szCs w:val="24"/>
        </w:rPr>
        <w:tab/>
      </w:r>
      <w:r w:rsidRPr="007535DC">
        <w:rPr>
          <w:szCs w:val="24"/>
        </w:rPr>
        <w:tab/>
      </w:r>
      <w:r w:rsidRPr="007535DC">
        <w:rPr>
          <w:szCs w:val="24"/>
        </w:rPr>
        <w:tab/>
      </w:r>
      <w:r w:rsidRPr="007535DC">
        <w:rPr>
          <w:szCs w:val="24"/>
        </w:rPr>
        <w:tab/>
        <w:t xml:space="preserve">             </w:t>
      </w:r>
      <w:r w:rsidR="000D6CC8" w:rsidRPr="007535DC">
        <w:rPr>
          <w:szCs w:val="24"/>
        </w:rPr>
        <w:tab/>
      </w:r>
      <w:r w:rsidR="000D6CC8" w:rsidRPr="007535DC">
        <w:rPr>
          <w:szCs w:val="24"/>
        </w:rPr>
        <w:tab/>
      </w:r>
      <w:r w:rsidR="000D6CC8" w:rsidRPr="007535DC">
        <w:rPr>
          <w:szCs w:val="24"/>
        </w:rPr>
        <w:tab/>
      </w:r>
      <w:r w:rsidR="000E08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080E" w:rsidP="00E91121" w:rsidR="000E08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080E" w:rsidP="00E91121" w:rsidR="000E08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080E" w:rsidP="00E91121" w:rsidR="000E08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E080E" w:rsidP="00E91121" w:rsidR="000E08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53AF1" w:rsidP="000E080E" w:rsidR="00253AF1" w:rsidRPr="00253AF1">
      <w:pPr>
        <w:widowControl/>
        <w:jc w:val="both"/>
      </w:pPr>
    </w:p>
    <w:p w:rsidRDefault="007E24CB" w:rsidP="007E24CB" w:rsidR="007E24CB" w:rsidRPr="00253AF1">
      <w:pPr>
        <w:jc w:val="both"/>
        <w:rPr>
          <w:sz w:val="24"/>
          <w:szCs w:val="24"/>
        </w:rPr>
      </w:pPr>
      <w:r w:rsidRPr="00253AF1">
        <w:rPr>
          <w:sz w:val="24"/>
          <w:szCs w:val="24"/>
        </w:rPr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C4F" w:rsidR="00933C4F">
      <w:r>
        <w:separator/>
      </w:r>
    </w:p>
  </w:endnote>
  <w:endnote w:id="0" w:type="continuationSeparator">
    <w:p w:rsidRDefault="00933C4F" w:rsidR="00933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C4F" w:rsidR="00933C4F">
      <w:r>
        <w:separator/>
      </w:r>
    </w:p>
  </w:footnote>
  <w:footnote w:id="0" w:type="continuationSeparator">
    <w:p w:rsidRDefault="00933C4F" w:rsidR="00933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14F" w:rsidP="00A67A58" w:rsidR="006B71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14F" w:rsidR="006B71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14F" w:rsidP="00A67A58" w:rsidR="006B714F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6B714F" w:rsidP="00A67A58" w:rsidR="006B714F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77D32"/>
    <w:rsid w:val="000D6CC8"/>
    <w:rsid w:val="000E080E"/>
    <w:rsid w:val="00160D03"/>
    <w:rsid w:val="001E30B9"/>
    <w:rsid w:val="00213EBF"/>
    <w:rsid w:val="00253AF1"/>
    <w:rsid w:val="00255253"/>
    <w:rsid w:val="00365E54"/>
    <w:rsid w:val="0039125F"/>
    <w:rsid w:val="003E6155"/>
    <w:rsid w:val="00577C20"/>
    <w:rsid w:val="00674942"/>
    <w:rsid w:val="006A177F"/>
    <w:rsid w:val="006B714F"/>
    <w:rsid w:val="007535DC"/>
    <w:rsid w:val="007E24CB"/>
    <w:rsid w:val="00832EC5"/>
    <w:rsid w:val="00891359"/>
    <w:rsid w:val="008A286D"/>
    <w:rsid w:val="00933C4F"/>
    <w:rsid w:val="00935ABA"/>
    <w:rsid w:val="00946C46"/>
    <w:rsid w:val="00984987"/>
    <w:rsid w:val="009B0B5D"/>
    <w:rsid w:val="00A11438"/>
    <w:rsid w:val="00A22779"/>
    <w:rsid w:val="00A67A58"/>
    <w:rsid w:val="00AA263E"/>
    <w:rsid w:val="00B26294"/>
    <w:rsid w:val="00BD0455"/>
    <w:rsid w:val="00BE7B6B"/>
    <w:rsid w:val="00C00CB9"/>
    <w:rsid w:val="00C53E39"/>
    <w:rsid w:val="00CD0297"/>
    <w:rsid w:val="00D1187A"/>
    <w:rsid w:val="00D717B0"/>
    <w:rsid w:val="00DA3310"/>
    <w:rsid w:val="00E45A2E"/>
    <w:rsid w:val="00F9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0E08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0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0E08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0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OSNOVNI PROJEKT d.o.o.</izvorni_sadrzaj>
    <derivirana_varijabla naziv="DomainObject.Predmet.ProtustrankaFormated_1">  OSNOVNI PROJEKT d.o.o.</derivirana_varijabla>
  </DomainObject.Predmet.ProtustrankaFormated>
  <DomainObject.Predmet.ProtustrankaFormatedOIB>
    <izvorni_sadrzaj>  OSNOVNI PROJEKT d.o.o., OIB 48252042064</izvorni_sadrzaj>
    <derivirana_varijabla naziv="DomainObject.Predmet.ProtustrankaFormatedOIB_1">  OSNOVNI PROJEKT d.o.o., OIB 48252042064</derivirana_varijabla>
  </DomainObject.Predmet.ProtustrankaFormatedOIB>
  <DomainObject.Predmet.ProtustrankaFormatedWithAdress>
    <izvorni_sadrzaj> OSNOVNI PROJEKT d.o.o., Vladimira Ruždjaka 1 A, 10430 Samobor</izvorni_sadrzaj>
    <derivirana_varijabla naziv="DomainObject.Predmet.ProtustrankaFormatedWithAdress_1"> OSNOVNI PROJEKT d.o.o., Vladimira Ruždjaka 1 A, 10430 Samobor</derivirana_varijabla>
  </DomainObject.Predmet.ProtustrankaFormatedWithAdress>
  <DomainObject.Predmet.ProtustrankaFormatedWithAdressOIB>
    <izvorni_sadrzaj> OSNOVNI PROJEKT d.o.o., OIB 48252042064, Vladimira Ruždjaka 1 A, 10430 Samobor</izvorni_sadrzaj>
    <derivirana_varijabla naziv="DomainObject.Predmet.ProtustrankaFormatedWithAdressOIB_1"> OSNOVNI PROJEKT d.o.o., OIB 48252042064, Vladimira Ruždjaka 1 A, 10430 Samobor</derivirana_varijabla>
  </DomainObject.Predmet.ProtustrankaFormatedWithAdressOIB>
  <DomainObject.Predmet.ProtustrankaWithAdress>
    <izvorni_sadrzaj>OSNOVNI PROJEKT d.o.o. Vladimira Ruždjaka 1 A, 10430 Samobor</izvorni_sadrzaj>
    <derivirana_varijabla naziv="DomainObject.Predmet.ProtustrankaWithAdress_1">OSNOVNI PROJEKT d.o.o. Vladimira Ruždjaka 1 A, 10430 Samobor</derivirana_varijabla>
  </DomainObject.Predmet.ProtustrankaWithAdress>
  <DomainObject.Predmet.ProtustrankaWithAdressOIB>
    <izvorni_sadrzaj>OSNOVNI PROJEKT d.o.o., OIB 48252042064, Vladimira Ruždjaka 1 A, 10430 Samobor</izvorni_sadrzaj>
    <derivirana_varijabla naziv="DomainObject.Predmet.ProtustrankaWithAdressOIB_1">OSNOVNI PROJEKT d.o.o., OIB 48252042064, Vladimira Ruždjaka 1 A, 10430 Samobor</derivirana_varijabla>
  </DomainObject.Predmet.ProtustrankaWithAdressOIB>
  <DomainObject.Predmet.ProtustrankaNazivFormated>
    <izvorni_sadrzaj>OSNOVNI PROJEKT d.o.o.</izvorni_sadrzaj>
    <derivirana_varijabla naziv="DomainObject.Predmet.ProtustrankaNazivFormated_1">OSNOVNI PROJEKT d.o.o.</derivirana_varijabla>
  </DomainObject.Predmet.ProtustrankaNazivFormated>
  <DomainObject.Predmet.ProtustrankaNazivFormatedOIB>
    <izvorni_sadrzaj>OSNOVNI PROJEKT d.o.o., OIB 48252042064</izvorni_sadrzaj>
    <derivirana_varijabla naziv="DomainObject.Predmet.ProtustrankaNazivFormatedOIB_1">OSNOVNI PROJEKT d.o.o., OIB 48252042064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OSNOVNI PROJEKT d.o.o.; TOMISLAV ČOVIĆ</izvorni_sadrzaj>
    <derivirana_varijabla naziv="DomainObject.Predmet.StrankaFormated_1">  OSNOVNI PROJEKT d.o.o.; TOMISLAV ČOVIĆ</derivirana_varijabla>
  </DomainObject.Predmet.StrankaFormated>
  <DomainObject.Predmet.StrankaFormatedOIB>
    <izvorni_sadrzaj>  OSNOVNI PROJEKT d.o.o., OIB 48252042064; TOMISLAV ČOVIĆ</izvorni_sadrzaj>
    <derivirana_varijabla naziv="DomainObject.Predmet.StrankaFormatedOIB_1">  OSNOVNI PROJEKT d.o.o., OIB 48252042064; TOMISLAV ČOVIĆ</derivirana_varijabla>
  </DomainObject.Predmet.StrankaFormatedOIB>
  <DomainObject.Predmet.StrankaFormatedWithAdress>
    <izvorni_sadrzaj> OSNOVNI PROJEKT d.o.o., Vladimira Ruždjaka 1 A, 10430 Samobor; TOMISLAV ČOVIĆ</izvorni_sadrzaj>
    <derivirana_varijabla naziv="DomainObject.Predmet.StrankaFormatedWithAdress_1"> OSNOVNI PROJEKT d.o.o., Vladimira Ruždjaka 1 A, 10430 Samobor; TOMISLAV ČOVIĆ</derivirana_varijabla>
  </DomainObject.Predmet.StrankaFormatedWithAdress>
  <DomainObject.Predmet.StrankaFormatedWithAdressOIB>
    <izvorni_sadrzaj> OSNOVNI PROJEKT d.o.o., OIB 48252042064, Vladimira Ruždjaka 1 A, 10430 Samobor; TOMISLAV ČOVIĆ</izvorni_sadrzaj>
    <derivirana_varijabla naziv="DomainObject.Predmet.StrankaFormatedWithAdressOIB_1"> OSNOVNI PROJEKT d.o.o., OIB 48252042064, Vladimira Ruždjaka 1 A, 10430 Samobor; TOMISLAV ČOVIĆ</derivirana_varijabla>
  </DomainObject.Predmet.StrankaFormatedWithAdressOIB>
  <DomainObject.Predmet.StrankaWithAdress>
    <izvorni_sadrzaj>OSNOVNI PROJEKT d.o.o. Vladimira Ruždjaka 1 A,10430 Samobor,TOMISLAV ČOVIĆ </izvorni_sadrzaj>
    <derivirana_varijabla naziv="DomainObject.Predmet.StrankaWithAdress_1">OSNOVNI PROJEKT d.o.o. Vladimira Ruždjaka 1 A,10430 Samobor,TOMISLAV ČOVIĆ </derivirana_varijabla>
  </DomainObject.Predmet.StrankaWithAdress>
  <DomainObject.Predmet.StrankaWithAdressOIB>
    <izvorni_sadrzaj>OSNOVNI PROJEKT d.o.o., OIB 48252042064, Vladimira Ruždjaka 1 A,10430 Samobor,TOMISLAV ČOVIĆ</izvorni_sadrzaj>
    <derivirana_varijabla naziv="DomainObject.Predmet.StrankaWithAdressOIB_1">OSNOVNI PROJEKT d.o.o., OIB 48252042064, Vladimira Ruždjaka 1 A,10430 Samobor,TOMISLAV ČOVIĆ</derivirana_varijabla>
  </DomainObject.Predmet.StrankaWithAdressOIB>
  <DomainObject.Predmet.StrankaNazivFormated>
    <izvorni_sadrzaj>OSNOVNI PROJEKT d.o.o.,TOMISLAV ČOVIĆ</izvorni_sadrzaj>
    <derivirana_varijabla naziv="DomainObject.Predmet.StrankaNazivFormated_1">OSNOVNI PROJEKT d.o.o.,TOMISLAV ČOVIĆ</derivirana_varijabla>
  </DomainObject.Predmet.StrankaNazivFormated>
  <DomainObject.Predmet.StrankaNazivFormatedOIB>
    <izvorni_sadrzaj>OSNOVNI PROJEKT d.o.o., OIB 48252042064,TOMISLAV ČOVIĆ</izvorni_sadrzaj>
    <derivirana_varijabla naziv="DomainObject.Predmet.StrankaNazivFormatedOIB_1">OSNOVNI PROJEKT d.o.o., OIB 48252042064,TOMISLAV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OSNOVNI PROJEKT d.o.o.</item>
      <item>TOMISLAV ČOVIĆ</item>
    </izvorni_sadrzaj>
    <derivirana_varijabla naziv="DomainObject.Predmet.StrankaListFormated_1">
      <item>OSNOVNI PROJEKT d.o.o.</item>
      <item>TOMISLAV ČOVIĆ</item>
    </derivirana_varijabla>
  </DomainObject.Predmet.StrankaListFormated>
  <DomainObject.Predmet.StrankaListFormatedOIB>
    <izvorni_sadrzaj>
      <item>OSNOVNI PROJEKT d.o.o., OIB 48252042064</item>
      <item>TOMISLAV ČOVIĆ</item>
    </izvorni_sadrzaj>
    <derivirana_varijabla naziv="DomainObject.Predmet.StrankaListFormatedOIB_1">
      <item>OSNOVNI PROJEKT d.o.o., OIB 48252042064</item>
      <item>TOMISLAV ČOVIĆ</item>
    </derivirana_varijabla>
  </DomainObject.Predmet.StrankaListFormatedOIB>
  <DomainObject.Predmet.StrankaListFormatedWithAdress>
    <izvorni_sadrzaj>
      <item>OSNOVNI PROJEKT d.o.o., Vladimira Ruždjaka 1 A, 10430 Samobor</item>
      <item>TOMISLAV ČOVIĆ</item>
    </izvorni_sadrzaj>
    <derivirana_varijabla naziv="DomainObject.Predmet.StrankaListFormatedWithAdress_1">
      <item>OSNOVNI PROJEKT d.o.o., Vladimira Ruždjaka 1 A, 10430 Samobor</item>
      <item>TOMISLAV ČOVIĆ</item>
    </derivirana_varijabla>
  </DomainObject.Predmet.StrankaListFormatedWithAdress>
  <DomainObject.Predmet.StrankaListFormatedWithAdressOIB>
    <izvorni_sadrzaj>
      <item>OSNOVNI PROJEKT d.o.o., OIB 48252042064, Vladimira Ruždjaka 1 A, 10430 Samobor</item>
      <item>TOMISLAV ČOVIĆ</item>
    </izvorni_sadrzaj>
    <derivirana_varijabla naziv="DomainObject.Predmet.StrankaListFormatedWithAdressOIB_1">
      <item>OSNOVNI PROJEKT d.o.o., OIB 48252042064, Vladimira Ruždjaka 1 A, 10430 Samobor</item>
      <item>TOMISLAV ČOVIĆ</item>
    </derivirana_varijabla>
  </DomainObject.Predmet.StrankaListFormatedWithAdressOIB>
  <DomainObject.Predmet.StrankaListNazivFormated>
    <izvorni_sadrzaj>
      <item>OSNOVNI PROJEKT d.o.o.</item>
      <item>TOMISLAV ČOVIĆ</item>
    </izvorni_sadrzaj>
    <derivirana_varijabla naziv="DomainObject.Predmet.StrankaListNazivFormated_1">
      <item>OSNOVNI PROJEKT d.o.o.</item>
      <item>TOMISLAV ČOVIĆ</item>
    </derivirana_varijabla>
  </DomainObject.Predmet.StrankaListNazivFormated>
  <DomainObject.Predmet.StrankaListNazivFormatedOIB>
    <izvorni_sadrzaj>
      <item>OSNOVNI PROJEKT d.o.o., OIB 48252042064</item>
      <item>TOMISLAV ČOVIĆ</item>
    </izvorni_sadrzaj>
    <derivirana_varijabla naziv="DomainObject.Predmet.StrankaListNazivFormatedOIB_1">
      <item>OSNOVNI PROJEKT d.o.o., OIB 48252042064</item>
      <item>TOMISLAV ČOVIĆ</item>
    </derivirana_varijabla>
  </DomainObject.Predmet.StrankaListNazivFormatedOIB>
  <DomainObject.Predmet.ProtuStrankaListFormated>
    <izvorni_sadrzaj>
      <item>OSNOVNI PROJEKT d.o.o.</item>
    </izvorni_sadrzaj>
    <derivirana_varijabla naziv="DomainObject.Predmet.ProtuStrankaListFormated_1">
      <item>OSNOVNI PROJEKT d.o.o.</item>
    </derivirana_varijabla>
  </DomainObject.Predmet.ProtuStrankaListFormated>
  <DomainObject.Predmet.ProtuStrankaListFormatedOIB>
    <izvorni_sadrzaj>
      <item>OSNOVNI PROJEKT d.o.o., OIB 48252042064</item>
    </izvorni_sadrzaj>
    <derivirana_varijabla naziv="DomainObject.Predmet.ProtuStrankaListFormatedOIB_1">
      <item>OSNOVNI PROJEKT d.o.o., OIB 48252042064</item>
    </derivirana_varijabla>
  </DomainObject.Predmet.ProtuStrankaListFormatedOIB>
  <DomainObject.Predmet.ProtuStrankaListFormatedWithAdress>
    <izvorni_sadrzaj>
      <item>OSNOVNI PROJEKT d.o.o., Vladimira Ruždjaka 1 A, 10430 Samobor</item>
    </izvorni_sadrzaj>
    <derivirana_varijabla naziv="DomainObject.Predmet.ProtuStrankaListFormatedWithAdress_1">
      <item>OSNOVNI PROJEKT d.o.o., Vladimira Ruždjaka 1 A, 10430 Samobor</item>
    </derivirana_varijabla>
  </DomainObject.Predmet.ProtuStrankaListFormatedWithAdress>
  <DomainObject.Predmet.ProtuStrankaListFormatedWithAdressOIB>
    <izvorni_sadrzaj>
      <item>OSNOVNI PROJEKT d.o.o., OIB 48252042064, Vladimira Ruždjaka 1 A, 10430 Samobor</item>
    </izvorni_sadrzaj>
    <derivirana_varijabla naziv="DomainObject.Predmet.ProtuStrankaListFormatedWithAdressOIB_1">
      <item>OSNOVNI PROJEKT d.o.o., OIB 48252042064, Vladimira Ruždjaka 1 A, 10430 Samobor</item>
    </derivirana_varijabla>
  </DomainObject.Predmet.ProtuStrankaListFormatedWithAdressOIB>
  <DomainObject.Predmet.ProtuStrankaListNazivFormated>
    <izvorni_sadrzaj>
      <item>OSNOVNI PROJEKT d.o.o.</item>
    </izvorni_sadrzaj>
    <derivirana_varijabla naziv="DomainObject.Predmet.ProtuStrankaListNazivFormated_1">
      <item>OSNOVNI PROJEKT d.o.o.</item>
    </derivirana_varijabla>
  </DomainObject.Predmet.ProtuStrankaListNazivFormated>
  <DomainObject.Predmet.ProtuStrankaListNazivFormatedOIB>
    <izvorni_sadrzaj>
      <item>OSNOVNI PROJEKT d.o.o., OIB 48252042064</item>
    </izvorni_sadrzaj>
    <derivirana_varijabla naziv="DomainObject.Predmet.ProtuStrankaListNazivFormatedOIB_1">
      <item>OSNOVNI PROJEKT d.o.o., OIB 48252042064</item>
    </derivirana_varijabla>
  </DomainObject.Predmet.ProtuStrankaListNazivFormatedOIB>
  <DomainObject.Predmet.OstaliListFormated>
    <izvorni_sadrzaj>
      <item>Tomislav Čović</item>
      <item>Financijska agencija</item>
    </izvorni_sadrzaj>
    <derivirana_varijabla naziv="DomainObject.Predmet.OstaliListFormated_1">
      <item>Tomislav Čović</item>
      <item>Financijska agencija</item>
    </derivirana_varijabla>
  </DomainObject.Predmet.OstaliListFormated>
  <DomainObject.Predmet.OstaliListFormatedOIB>
    <izvorni_sadrzaj>
      <item>Tomislav Čović, OIB 01684238260</item>
      <item>Financijska agencija, OIB 85821130368</item>
    </izvorni_sadrzaj>
    <derivirana_varijabla naziv="DomainObject.Predmet.OstaliListFormatedOIB_1">
      <item>Tomislav Čović, OIB 01684238260</item>
      <item>Financijska agencija, OIB 85821130368</item>
    </derivirana_varijabla>
  </DomainObject.Predmet.OstaliListFormatedOIB>
  <DomainObject.Predmet.OstaliListFormatedWithAdress>
    <izvorni_sadrzaj>
      <item>Tomislav Čović, Vladimira Ruždjaka 1 A, 10430 Samobor</item>
      <item>Financijska agencija, Ulica grada Vukovara 70, 10000 Zagreb</item>
    </izvorni_sadrzaj>
    <derivirana_varijabla naziv="DomainObject.Predmet.OstaliListFormatedWithAdress_1">
      <item>Tomislav Čović, Vladimira Ruždjaka 1 A, 10430 Samobor</item>
      <item>Financijska agencija, Ulica grada Vukovara 70, 10000 Zagreb</item>
    </derivirana_varijabla>
  </DomainObject.Predmet.OstaliListFormatedWithAdress>
  <DomainObject.Predmet.OstaliListFormatedWithAdressOIB>
    <izvorni_sadrzaj>
      <item>Tomislav Čović, OIB 01684238260, Vladimira Ruždjaka 1 A, 10430 Samobor</item>
      <item>Financijska agencija, OIB 85821130368, Ulica grada Vukovara 70, 10000 Zagreb</item>
    </izvorni_sadrzaj>
    <derivirana_varijabla naziv="DomainObject.Predmet.OstaliListFormatedWithAdressOIB_1">
      <item>Tomislav Čović, OIB 01684238260, Vladimira Ruždjaka 1 A, 10430 Samobor</item>
      <item>Financijska agencija, OIB 85821130368, Ulica grada Vukovara 70, 10000 Zagreb</item>
    </derivirana_varijabla>
  </DomainObject.Predmet.OstaliListFormatedWithAdressOIB>
  <DomainObject.Predmet.OstaliListNazivFormated>
    <izvorni_sadrzaj>
      <item>Tomislav Čović</item>
      <item>Financijska agencija</item>
    </izvorni_sadrzaj>
    <derivirana_varijabla naziv="DomainObject.Predmet.OstaliListNazivFormated_1">
      <item>Tomislav Čović</item>
      <item>Financijska agencija</item>
    </derivirana_varijabla>
  </DomainObject.Predmet.OstaliListNazivFormated>
  <DomainObject.Predmet.OstaliListNazivFormatedOIB>
    <izvorni_sadrzaj>
      <item>Tomislav Čović, OIB 01684238260</item>
      <item>Financijska agencija, OIB 85821130368</item>
    </izvorni_sadrzaj>
    <derivirana_varijabla naziv="DomainObject.Predmet.OstaliListNazivFormatedOIB_1">
      <item>Tomislav Čović, OIB 01684238260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OSNOVNI PROJEKT d.o.o. i dr.</izvorni_sadrzaj>
    <derivirana_varijabla naziv="DomainObject.Predmet.StrankaIDrugi_1">OSNOVNI PROJEKT d.o.o. i dr.</derivirana_varijabla>
  </DomainObject.Predmet.StrankaIDrugi>
  <DomainObject.Predmet.ProtustrankaIDrugi>
    <izvorni_sadrzaj>OSNOVNI PROJEKT d.o.o.</izvorni_sadrzaj>
    <derivirana_varijabla naziv="DomainObject.Predmet.ProtustrankaIDrugi_1">OSNOVNI PROJEKT d.o.o.</derivirana_varijabla>
  </DomainObject.Predmet.ProtustrankaIDrugi>
  <DomainObject.Predmet.StrankaIDrugiAdressOIB>
    <izvorni_sadrzaj>OSNOVNI PROJEKT d.o.o., OIB 48252042064, Vladimira Ruždjaka 1 A, 10430 Samobor i dr.</izvorni_sadrzaj>
    <derivirana_varijabla naziv="DomainObject.Predmet.StrankaIDrugiAdressOIB_1">OSNOVNI PROJEKT d.o.o., OIB 48252042064, Vladimira Ruždjaka 1 A, 10430 Samobor i dr.</derivirana_varijabla>
  </DomainObject.Predmet.StrankaIDrugiAdressOIB>
  <DomainObject.Predmet.ProtustrankaIDrugiAdressOIB>
    <izvorni_sadrzaj>OSNOVNI PROJEKT d.o.o., OIB 48252042064, Vladimira Ruždjaka 1 A, 10430 Samobor</izvorni_sadrzaj>
    <derivirana_varijabla naziv="DomainObject.Predmet.ProtustrankaIDrugiAdressOIB_1">OSNOVNI PROJEKT d.o.o., OIB 48252042064,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OSNOVNI PROJEKT d.o.o.</item>
      <item>OSNOVNI PROJEKT d.o.o.</item>
      <item>TOMISLAV ČOVIĆ</item>
      <item>Tomislav Čović</item>
      <item>Financijska agencija</item>
    </izvorni_sadrzaj>
    <derivirana_varijabla naziv="DomainObject.Predmet.SudioniciListNaziv_1">
      <item>OSNOVNI PROJEKT d.o.o.</item>
      <item>OSNOVNI PROJEKT d.o.o.</item>
      <item>TOMISLAV ČOVIĆ</item>
      <item>Tomislav Čović</item>
      <item>Financijska agencija</item>
    </derivirana_varijabla>
  </DomainObject.Predmet.SudioniciListNaziv>
  <DomainObject.Predmet.SudioniciListAdressOIB>
    <izvorni_sadrzaj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izvorni_sadrzaj>
    <derivirana_varijabla naziv="DomainObject.Predmet.SudioniciListAdressOIB_1"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48252042064</item>
      <item>, OIB 48252042064</item>
      <item>, OIB null</item>
      <item>, OIB 01684238260</item>
      <item>, OIB 85821130368</item>
    </izvorni_sadrzaj>
    <derivirana_varijabla naziv="DomainObject.Predmet.SudioniciListNazivOIB_1">
      <item>, OIB 48252042064</item>
      <item>, OIB 48252042064</item>
      <item>, OIB null</item>
      <item>, OIB 01684238260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67</properties:Words>
  <properties:Characters>389</properties:Characters>
  <properties:Lines>24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2016-03-17T10:07:00Z</dcterms:created>
  <dc:creator>nmarkovic</dc:creator>
  <cp:lastModifiedBy>Jadranka Zelić</cp:lastModifiedBy>
  <cp:lastPrinted>2016-03-21T12:27:00Z</cp:lastPrinted>
  <dcterms:modified xmlns:xsi="http://www.w3.org/2001/XMLSchema-instance" xsi:type="dcterms:W3CDTF">2016-03-21T12:27:00Z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