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09f0" w14:paraId="20e09f0" w:rsidRDefault="00F23D16" w:rsidP="00A81684" w:rsidR="00A81684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81684" w:rsidP="00A81684" w:rsidR="00A81684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684" w:rsidP="00A81684" w:rsidR="00A81684"/>
    <w:p w:rsidRDefault="00A81684" w:rsidP="00A81684" w:rsidR="00A816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81684" w:rsidP="00A81684" w:rsidR="00A81684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81684" w:rsidP="00A81684" w:rsidR="00A81684">
      <w:pPr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81684" w:rsidP="00A81684" w:rsidR="00A81684">
      <w:pPr>
        <w:jc w:val="center"/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J E Š E N J E</w:t>
      </w:r>
    </w:p>
    <w:p w:rsidRDefault="00A81684" w:rsidP="00A81684" w:rsidR="00A81684">
      <w:pPr>
        <w:ind w:left="1485"/>
        <w:jc w:val="both"/>
      </w:pPr>
    </w:p>
    <w:p w:rsidRDefault="00A81684" w:rsidP="00A81684" w:rsidR="00A81684"/>
    <w:p w:rsidRDefault="00A81684" w:rsidP="00A81684" w:rsidR="00A81684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Jegerova 3, OIB 85821130368 za provedbom skraćenog stečajnog postupka nad dužnikom</w:t>
      </w:r>
      <w:r w:rsidR="001A4AA4">
        <w:t xml:space="preserve"> </w:t>
      </w:r>
      <w:r w:rsidR="00A4100D">
        <w:t>IZRADA  jednostavno</w:t>
      </w:r>
      <w:r w:rsidR="001A4AA4" w:rsidRPr="001A4AA4">
        <w:t xml:space="preserve"> </w:t>
      </w:r>
      <w:r w:rsidR="001A4AA4">
        <w:t>društvo s ograničenom odgovornošću</w:t>
      </w:r>
      <w:r w:rsidR="00A4100D">
        <w:t xml:space="preserve"> za trgovinu i usluge</w:t>
      </w:r>
      <w:r w:rsidR="001A4AA4">
        <w:t xml:space="preserve"> </w:t>
      </w:r>
      <w:r w:rsidR="00A4100D">
        <w:t>Ernestinovo, Vladimira Nazora 61, OIB 09526770811, MBS 030164073</w:t>
      </w:r>
      <w:r>
        <w:t xml:space="preserve">, dana </w:t>
      </w:r>
      <w:r w:rsidR="00050801">
        <w:t>4</w:t>
      </w:r>
      <w:r w:rsidR="001A4AA4">
        <w:t xml:space="preserve">. srpnja </w:t>
      </w:r>
      <w:r>
        <w:t xml:space="preserve"> 2017., </w:t>
      </w:r>
    </w:p>
    <w:p w:rsidRDefault="00A81684" w:rsidP="00A81684" w:rsidR="00A81684">
      <w:pPr>
        <w:jc w:val="both"/>
      </w:pPr>
    </w:p>
    <w:p w:rsidRDefault="00A81684" w:rsidP="00A81684" w:rsidR="00A81684">
      <w:pPr>
        <w:jc w:val="both"/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i j e š i o    j e</w:t>
      </w:r>
    </w:p>
    <w:p w:rsidRDefault="00A81684" w:rsidP="00A81684" w:rsidR="00A81684">
      <w:pPr>
        <w:ind w:left="360"/>
        <w:jc w:val="both"/>
      </w:pPr>
      <w:r>
        <w:t xml:space="preserve">                                                </w:t>
      </w:r>
    </w:p>
    <w:p w:rsidRDefault="00A81684" w:rsidP="00A81684" w:rsidR="00A81684">
      <w:pPr>
        <w:ind w:left="360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skraćeni stečajni postupak nad dužnikom</w:t>
      </w:r>
      <w:r>
        <w:t xml:space="preserve"> </w:t>
      </w:r>
      <w:r w:rsidR="00A4100D">
        <w:t>IZRADA  jednostavno</w:t>
      </w:r>
      <w:r w:rsidR="00A4100D" w:rsidRPr="001A4AA4">
        <w:t xml:space="preserve"> </w:t>
      </w:r>
      <w:r w:rsidR="00A4100D">
        <w:t>društvo s ograničenom odgovornošću za trgovinu i usluge Ernestinovo, Vladimira Nazora 61, OIB 09526770811, MBS 030164073</w:t>
      </w:r>
      <w:r>
        <w:t>.</w:t>
      </w:r>
    </w:p>
    <w:p w:rsidRDefault="00A81684" w:rsidP="00A81684" w:rsidR="00A81684">
      <w:pPr>
        <w:pStyle w:val="Odlomakpopisa"/>
        <w:ind w:left="1571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F23D16">
        <w:t>Sanela Kučar iz Osijeka, J.J. Strossmayera 37, OIB 97473612486.</w:t>
      </w:r>
      <w:r w:rsidR="001A4AA4">
        <w:t xml:space="preserve"> </w:t>
      </w:r>
    </w:p>
    <w:p w:rsidRDefault="00A81684" w:rsidP="00A81684" w:rsidR="00A81684">
      <w:pPr>
        <w:pStyle w:val="Odlomakpopisa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skraćeni stečajni postupak nad dužnikom </w:t>
      </w:r>
      <w:r w:rsidR="00A4100D">
        <w:t>IZRADA  jednostavno</w:t>
      </w:r>
      <w:r w:rsidR="00A4100D" w:rsidRPr="001A4AA4">
        <w:t xml:space="preserve"> </w:t>
      </w:r>
      <w:r w:rsidR="00A4100D">
        <w:t>društvo s ograničenom odgovornošću za trgovinu i usluge Ernestinovo, Vladimira Nazora 61, OIB 09526770811, MBS 030164073</w:t>
      </w:r>
      <w:r>
        <w:t>.</w:t>
      </w:r>
    </w:p>
    <w:p w:rsidRDefault="00A81684" w:rsidP="00A81684" w:rsidR="00A81684">
      <w:pPr>
        <w:pStyle w:val="Odlomakpopisa"/>
        <w:rPr>
          <w:bCs/>
        </w:rPr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81684" w:rsidP="00A81684" w:rsidR="00A81684">
      <w:pPr>
        <w:pStyle w:val="Tijeloteksta"/>
        <w:rPr>
          <w:b/>
          <w:bCs/>
        </w:rPr>
      </w:pPr>
    </w:p>
    <w:p w:rsidRDefault="00A81684" w:rsidP="00A81684" w:rsidR="00A81684">
      <w:pPr>
        <w:pStyle w:val="Tijeloteksta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ind w:firstLine="708"/>
        <w:jc w:val="both"/>
      </w:pPr>
      <w:r>
        <w:t xml:space="preserve">Financijska agencija Regionalni centar Osijek, Podružnica Osijek podnijela je ovome sudu </w:t>
      </w:r>
      <w:r w:rsidR="00A4100D">
        <w:t>29. ožujka</w:t>
      </w:r>
      <w:r>
        <w:t xml:space="preserve"> 2017. zahtjev za provedbu skraćenog stečajnog postupka nad dužnikom </w:t>
      </w:r>
      <w:r w:rsidR="00DB3BEC">
        <w:t>IZRADA jednostavno</w:t>
      </w:r>
      <w:r w:rsidR="00DB3BEC" w:rsidRPr="001A4AA4">
        <w:t xml:space="preserve"> </w:t>
      </w:r>
      <w:r w:rsidR="00DB3BEC">
        <w:t>društvo s ograničenom odgovornošću za trgovinu i usluge Ernestinovo, Vladimira Nazora 61, OIB 09526770811.</w:t>
      </w:r>
    </w:p>
    <w:p w:rsidRDefault="00A81684" w:rsidP="00A81684" w:rsidR="00A81684">
      <w:pPr>
        <w:ind w:firstLine="708"/>
        <w:jc w:val="both"/>
      </w:pPr>
    </w:p>
    <w:p w:rsidRDefault="00A81684" w:rsidP="00A81684" w:rsidR="00A81684">
      <w:pPr>
        <w:ind w:firstLine="708"/>
        <w:jc w:val="both"/>
      </w:pPr>
      <w:r>
        <w:t xml:space="preserve">  Trgovački sud u Osijeku je dana </w:t>
      </w:r>
      <w:r w:rsidR="00DB3BEC">
        <w:t>4</w:t>
      </w:r>
      <w:r w:rsidR="00E106BD">
        <w:t xml:space="preserve">. travnja </w:t>
      </w:r>
      <w:r>
        <w:t>2017.  godine objavio oglas na mrežnoj stranici e-Oglasna ploča sudova pod poslovnim brojem St-</w:t>
      </w:r>
      <w:r w:rsidR="00E106BD">
        <w:t>4</w:t>
      </w:r>
      <w:r w:rsidR="00DB3BEC">
        <w:t>48</w:t>
      </w:r>
      <w:r>
        <w:t xml:space="preserve">/17-3 sukladno članku 430.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81684" w:rsidP="00A81684" w:rsidR="00A81684">
      <w:pPr>
        <w:pStyle w:val="Tijeloteksta"/>
        <w:ind w:firstLine="708"/>
        <w:jc w:val="center"/>
      </w:pPr>
    </w:p>
    <w:p w:rsidRDefault="00A81684" w:rsidP="00A81684" w:rsidR="00A8168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81684" w:rsidP="00A81684" w:rsidR="00A81684">
      <w:pPr>
        <w:pStyle w:val="Tijeloteksta"/>
      </w:pPr>
    </w:p>
    <w:p w:rsidRDefault="00A81684" w:rsidP="00A81684" w:rsidR="00A81684">
      <w:pPr>
        <w:pStyle w:val="Tijeloteksta"/>
        <w:ind w:firstLine="71"/>
      </w:pPr>
    </w:p>
    <w:p w:rsidRDefault="00A81684" w:rsidP="00A81684" w:rsidR="00A81684">
      <w:pPr>
        <w:pStyle w:val="Tijeloteksta"/>
        <w:jc w:val="center"/>
      </w:pPr>
      <w:r>
        <w:t xml:space="preserve">U Osijeku </w:t>
      </w:r>
      <w:r w:rsidR="00E106BD">
        <w:t>4. srpnja</w:t>
      </w:r>
      <w:r>
        <w:t xml:space="preserve"> 2017.   </w:t>
      </w: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/>
      </w:pP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          S U D A C:</w:t>
      </w: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Dubravka Kuveždić, v.r.  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  <w:r>
        <w:t>UPUTA O PRAVNOM LIJEKU:</w:t>
      </w:r>
    </w:p>
    <w:p w:rsidRDefault="00A81684" w:rsidP="00A81684" w:rsidR="00A8168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 w:left="4956"/>
      </w:pPr>
      <w:r>
        <w:t xml:space="preserve">     Za točnost otpravka</w:t>
      </w:r>
    </w:p>
    <w:p w:rsidRDefault="00A81684" w:rsidP="00A81684" w:rsidR="00A81684">
      <w:pPr>
        <w:ind w:firstLine="708" w:left="4956"/>
      </w:pPr>
      <w:r>
        <w:t xml:space="preserve">     ovlašteni službenik:</w:t>
      </w:r>
    </w:p>
    <w:p w:rsidRDefault="00A81684" w:rsidP="00A81684" w:rsidR="00A81684">
      <w:pPr>
        <w:ind w:firstLine="708" w:left="4956"/>
      </w:pPr>
      <w:r>
        <w:t xml:space="preserve">         Darija Miličević   </w:t>
      </w:r>
    </w:p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sectPr w:rsidR="00A8168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62C" w:rsidP="00F23D16" w:rsidR="0072462C">
      <w:r>
        <w:separator/>
      </w:r>
    </w:p>
  </w:endnote>
  <w:endnote w:id="0" w:type="continuationSeparator">
    <w:p w:rsidRDefault="0072462C" w:rsidP="00F23D16" w:rsidR="00724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62C" w:rsidP="00F23D16" w:rsidR="0072462C">
      <w:r>
        <w:separator/>
      </w:r>
    </w:p>
  </w:footnote>
  <w:footnote w:id="0" w:type="continuationSeparator">
    <w:p w:rsidRDefault="0072462C" w:rsidP="00F23D16" w:rsidR="00724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D16" w:rsidP="00F23D16" w:rsidR="00F23D16">
    <w:pPr>
      <w:pStyle w:val="Zaglavlje"/>
      <w:jc w:val="right"/>
    </w:pPr>
    <w:r>
      <w:t>4 St-448/17-6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BE4"/>
    <w:rsid w:val="00050801"/>
    <w:rsid w:val="001A4AA4"/>
    <w:rsid w:val="001C2BE4"/>
    <w:rsid w:val="0066353D"/>
    <w:rsid w:val="0072462C"/>
    <w:rsid w:val="008D36F9"/>
    <w:rsid w:val="00A4100D"/>
    <w:rsid w:val="00A81684"/>
    <w:rsid w:val="00DB3BEC"/>
    <w:rsid w:val="00E106BD"/>
    <w:rsid w:val="00F2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6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8168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3D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3D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3D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3D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6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8168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3D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3D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3D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3D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03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IZRADA jednostavno društvo s ograničenom odgovornošću za trgovinu i usluge</izvorni_sadrzaj>
    <derivirana_varijabla naziv="DomainObject.Predmet.ProtustrankaFormated_1">  IZRADA jednostavno društvo s ograničenom odgovornošću za trgovinu i usluge</derivirana_varijabla>
  </DomainObject.Predmet.ProtustrankaFormated>
  <DomainObject.Predmet.ProtustrankaFormatedOIB>
    <izvorni_sadrzaj>  IZRADA jednostavno društvo s ograničenom odgovornošću za trgovinu i usluge, OIB 09526770811</izvorni_sadrzaj>
    <derivirana_varijabla naziv="DomainObject.Predmet.ProtustrankaFormatedOIB_1">  IZRADA jednostavno društvo s ograničenom odgovornošću za trgovinu i usluge, OIB 09526770811</derivirana_varijabla>
  </DomainObject.Predmet.ProtustrankaFormatedOIB>
  <DomainObject.Predmet.ProtustrankaFormatedWithAdress>
    <izvorni_sadrzaj> IZRADA jednostavno društvo s ograničenom odgovornošću za trgovinu i usluge, Vladimira Nazora 61, 31216 Ernestinovo</izvorni_sadrzaj>
    <derivirana_varijabla naziv="DomainObject.Predmet.ProtustrankaFormatedWithAdress_1"> IZRADA jednostavno društvo s ograničenom odgovornošću za trgovinu i usluge, Vladimira Nazora 61, 31216 Ernestinovo</derivirana_varijabla>
  </DomainObject.Predmet.ProtustrankaFormatedWithAdress>
  <DomainObject.Predmet.ProtustrankaFormatedWithAdressOIB>
    <izvorni_sadrzaj> IZRADA jednostavno društvo s ograničenom odgovornošću za trgovinu i usluge, OIB 09526770811, Vladimira Nazora 61, 31216 Ernestinovo</izvorni_sadrzaj>
    <derivirana_varijabla naziv="DomainObject.Predmet.ProtustrankaFormatedWithAdressOIB_1"> IZRADA jednostavno društvo s ograničenom odgovornošću za trgovinu i usluge, OIB 09526770811, Vladimira Nazora 61, 31216 Ernestinovo</derivirana_varijabla>
  </DomainObject.Predmet.ProtustrankaFormatedWithAdressOIB>
  <DomainObject.Predmet.ProtustrankaWithAdress>
    <izvorni_sadrzaj>IZRADA jednostavno društvo s ograničenom odgovornošću za trgovinu i usluge Vladimira Nazora 61, 31216 Ernestinovo</izvorni_sadrzaj>
    <derivirana_varijabla naziv="DomainObject.Predmet.ProtustrankaWithAdress_1">IZRADA jednostavno društvo s ograničenom odgovornošću za trgovinu i usluge Vladimira Nazora 61, 31216 Ernestinovo</derivirana_varijabla>
  </DomainObject.Predmet.ProtustrankaWithAdress>
  <DomainObject.Predmet.ProtustrankaWithAdressOIB>
    <izvorni_sadrzaj>IZRADA jednostavno društvo s ograničenom odgovornošću za trgovinu i usluge, OIB 09526770811, Vladimira Nazora 61, 31216 Ernestinovo</izvorni_sadrzaj>
    <derivirana_varijabla naziv="DomainObject.Predmet.ProtustrankaWithAdressOIB_1">IZRADA jednostavno društvo s ograničenom odgovornošću za trgovinu i usluge, OIB 09526770811, Vladimira Nazora 61, 31216 Ernestinovo</derivirana_varijabla>
  </DomainObject.Predmet.ProtustrankaWithAdressOIB>
  <DomainObject.Predmet.ProtustrankaNazivFormated>
    <izvorni_sadrzaj>IZRADA jednostavno društvo s ograničenom odgovornošću za trgovinu i usluge</izvorni_sadrzaj>
    <derivirana_varijabla naziv="DomainObject.Predmet.ProtustrankaNazivFormated_1">IZRADA jednostavno društvo s ograničenom odgovornošću za trgovinu i usluge</derivirana_varijabla>
  </DomainObject.Predmet.ProtustrankaNazivFormated>
  <DomainObject.Predmet.ProtustrankaNazivFormatedOIB>
    <izvorni_sadrzaj>IZRADA jednostavno društvo s ograničenom odgovornošću za trgovinu i usluge, OIB 09526770811</izvorni_sadrzaj>
    <derivirana_varijabla naziv="DomainObject.Predmet.ProtustrankaNazivFormatedOIB_1">IZRADA jednostavno društvo s ograničenom odgovornošću za trgovinu i usluge, OIB 09526770811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IZRADA jednostavno društvo s ograničenom odgovornošću za trgovinu i usluge</item>
    </izvorni_sadrzaj>
    <derivirana_varijabla naziv="DomainObject.Predmet.ProtuStrankaListFormated_1">
      <item>IZRADA jednostavno društvo s ograničenom odgovornošću za trgovinu i usluge</item>
    </derivirana_varijabla>
  </DomainObject.Predmet.ProtuStrankaListFormated>
  <DomainObject.Predmet.ProtuStrankaListFormatedOIB>
    <izvorni_sadrzaj>
      <item>IZRADA jednostavno društvo s ograničenom odgovornošću za trgovinu i usluge, OIB 09526770811</item>
    </izvorni_sadrzaj>
    <derivirana_varijabla naziv="DomainObject.Predmet.ProtuStrankaListFormatedOIB_1">
      <item>IZRADA jednostavno društvo s ograničenom odgovornošću za trgovinu i usluge, OIB 09526770811</item>
    </derivirana_varijabla>
  </DomainObject.Predmet.ProtuStrankaListFormatedOIB>
  <DomainObject.Predmet.ProtuStrankaListFormatedWithAdress>
    <izvorni_sadrzaj>
      <item>IZRADA jednostavno društvo s ograničenom odgovornošću za trgovinu i usluge, Vladimira Nazora 61, 31216 Ernestinovo</item>
    </izvorni_sadrzaj>
    <derivirana_varijabla naziv="DomainObject.Predmet.ProtuStrankaListFormatedWithAdress_1">
      <item>IZRADA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IZRADA jednostavno društvo s ograničenom odgovornošću za trgovinu i usluge, OIB 09526770811, Vladimira Nazora 61, 31216 Ernestinovo</item>
    </izvorni_sadrzaj>
    <derivirana_varijabla naziv="DomainObject.Predmet.ProtuStrankaListFormatedWithAdressOIB_1">
      <item>IZRADA jednostavno društvo s ograničenom odgovornošću za trgovinu i usluge, OIB 09526770811, Vladimira Nazora 61, 31216 Ernestinovo</item>
    </derivirana_varijabla>
  </DomainObject.Predmet.ProtuStrankaListFormatedWithAdressOIB>
  <DomainObject.Predmet.ProtuStrankaListNazivFormated>
    <izvorni_sadrzaj>
      <item>IZRADA jednostavno društvo s ograničenom odgovornošću za trgovinu i usluge</item>
    </izvorni_sadrzaj>
    <derivirana_varijabla naziv="DomainObject.Predmet.ProtuStrankaListNazivFormated_1">
      <item>IZRADA jednostavno društvo s ograničenom odgovornošću za trgovinu i usluge</item>
    </derivirana_varijabla>
  </DomainObject.Predmet.ProtuStrankaListNazivFormated>
  <DomainObject.Predmet.ProtuStrankaListNazivFormatedOIB>
    <izvorni_sadrzaj>
      <item>IZRADA jednostavno društvo s ograničenom odgovornošću za trgovinu i usluge, OIB 09526770811</item>
    </izvorni_sadrzaj>
    <derivirana_varijabla naziv="DomainObject.Predmet.ProtuStrankaListNazivFormatedOIB_1">
      <item>IZRADA jednostavno društvo s ograničenom odgovornošću za trgovinu i usluge, OIB 09526770811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IZRADA jednostavno društvo s ograničenom odgovornošću za trgovinu i usluge</izvorni_sadrzaj>
    <derivirana_varijabla naziv="DomainObject.Predmet.ProtustrankaIDrugi_1">IZRADA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IZRADA jednostavno društvo s ograničenom odgovornošću za trgovinu i usluge, OIB 09526770811, Vladimira Nazora 61, 31216 Ernestinovo</izvorni_sadrzaj>
    <derivirana_varijabla naziv="DomainObject.Predmet.ProtustrankaIDrugiAdressOIB_1">IZRADA jednostavno društvo s ograničenom odgovornošću za trgovinu i usluge, OIB 09526770811,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IZRADA jednostavno društvo s ograničenom odgovornošću za trgovinu i usluge</item>
    </izvorni_sadrzaj>
    <derivirana_varijabla naziv="DomainObject.Predmet.SudioniciListNaziv_1">
      <item>FINA RC OSIJEK</item>
      <item>IZRADA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IZRADA jednostavno društvo s ograničenom odgovornošću za trgovinu i usluge, OIB 09526770811, Vladimira Nazora 61,31216 Ernestinovo</item>
    </izvorni_sadrzaj>
    <derivirana_varijabla naziv="DomainObject.Predmet.SudioniciListAdressOIB_1">
      <item>FINA RC OSIJEK, OIB 85821130368</item>
      <item>IZRADA jednostavno društvo s ograničenom odgovornošću za trgovinu i usluge, OIB 09526770811,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09526770811</item>
    </izvorni_sadrzaj>
    <derivirana_varijabla naziv="DomainObject.Predmet.SudioniciListNazivOIB_1">
      <item>, OIB 85821130368</item>
      <item>, OIB 09526770811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2265</properties:Characters>
  <properties:Lines>86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2017-07-03T07:36:00Z</dcterms:created>
  <dc:creator>Darija Miličević</dc:creator>
  <cp:lastModifiedBy>Darija Miličević</cp:lastModifiedBy>
  <cp:lastPrinted>2017-07-04T05:59:00Z</cp:lastPrinted>
  <dcterms:modified xmlns:xsi="http://www.w3.org/2001/XMLSchema-instance" xsi:type="dcterms:W3CDTF">2017-07-04T06:03:00Z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