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e060" w14:paraId="f3ee060" w:rsidRDefault="00271CBC" w:rsidP="00271CBC" w:rsidR="00271CB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1CBC" w:rsidP="00271CBC" w:rsidR="00271CB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Pr="00271CBC">
        <w:rPr>
          <w:rFonts w:hAnsi="Times New Roman" w:ascii="Times New Roman"/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CBC" w:rsidR="00271CBC" w:rsidRPr="00271CBC">
      <w:pPr>
        <w:rPr>
          <w:rFonts w:hAnsi="Times New Roman" w:ascii="Times New Roman"/>
        </w:rPr>
      </w:pPr>
      <w:r>
        <w:t xml:space="preserve">    </w:t>
      </w:r>
      <w:r w:rsidRPr="00271CBC">
        <w:rPr>
          <w:rFonts w:hAnsi="Times New Roman" w:ascii="Times New Roman"/>
        </w:rPr>
        <w:t>Republika Hrvatska</w:t>
      </w:r>
    </w:p>
    <w:p w:rsidRDefault="00271CBC" w:rsidR="00271CBC" w:rsidRPr="00271CBC">
      <w:pPr>
        <w:rPr>
          <w:rFonts w:hAnsi="Times New Roman" w:ascii="Times New Roman"/>
        </w:rPr>
      </w:pPr>
      <w:r w:rsidRPr="00271CBC">
        <w:rPr>
          <w:rFonts w:hAnsi="Times New Roman" w:ascii="Times New Roman"/>
        </w:rPr>
        <w:t>Trgovački sud u Zagrebu</w:t>
      </w:r>
    </w:p>
    <w:p w:rsidRDefault="00271CBC" w:rsidR="00271CBC" w:rsidRPr="00271CBC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271CBC">
        <w:rPr>
          <w:rFonts w:hAnsi="Times New Roman" w:ascii="Times New Roman"/>
        </w:rPr>
        <w:t xml:space="preserve">  Zagreb, Amruševa 2/II</w:t>
      </w:r>
    </w:p>
    <w:p w:rsidRDefault="008343AD" w:rsidP="00271CBC" w:rsidR="00271CBC">
      <w:pPr>
        <w:ind w:firstLine="720"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3E1259">
        <w:rPr>
          <w:rFonts w:hAnsi="Times New Roman" w:ascii="Times New Roman"/>
        </w:rPr>
        <w:t>75. St-4274</w:t>
      </w:r>
      <w:r w:rsidR="00271CBC">
        <w:rPr>
          <w:rFonts w:hAnsi="Times New Roman" w:ascii="Times New Roman"/>
        </w:rPr>
        <w:t>/2015-</w:t>
      </w:r>
      <w:r>
        <w:rPr>
          <w:rFonts w:hAnsi="Times New Roman" w:ascii="Times New Roman"/>
        </w:rPr>
        <w:t>3</w:t>
      </w:r>
    </w:p>
    <w:p w:rsidRDefault="00271CBC" w:rsidP="00271CBC" w:rsidR="00271CBC">
      <w:pPr>
        <w:ind w:firstLine="720" w:left="5760"/>
        <w:jc w:val="center"/>
        <w:rPr>
          <w:rFonts w:hAnsi="Times New Roman" w:ascii="Times New Roman"/>
        </w:rPr>
      </w:pPr>
    </w:p>
    <w:p w:rsidRDefault="001C55FB" w:rsidP="00271CBC" w:rsidR="00997BA9" w:rsidRPr="00271C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I M E   </w:t>
      </w:r>
      <w:r w:rsidR="00B60868" w:rsidRPr="00B60868">
        <w:rPr>
          <w:rFonts w:hAnsi="Times New Roman" w:ascii="Times New Roman"/>
        </w:rPr>
        <w:t xml:space="preserve">R E P U B L I K E  </w:t>
      </w:r>
      <w:r>
        <w:rPr>
          <w:rFonts w:hAnsi="Times New Roman" w:ascii="Times New Roman"/>
        </w:rPr>
        <w:t xml:space="preserve"> </w:t>
      </w:r>
      <w:r w:rsidR="00B60868" w:rsidRPr="00B60868">
        <w:rPr>
          <w:rFonts w:hAnsi="Times New Roman" w:ascii="Times New Roman"/>
        </w:rPr>
        <w:t>H R V A T S K E</w:t>
      </w:r>
    </w:p>
    <w:p w:rsidRDefault="001C55FB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>ud u Zagrebu po sucu pojedincu</w:t>
      </w:r>
      <w:r w:rsidR="00271CBC">
        <w:rPr>
          <w:rFonts w:hAnsi="Times New Roman" w:ascii="Times New Roman"/>
          <w:szCs w:val="24"/>
          <w:lang w:val="hr-HR"/>
        </w:rPr>
        <w:t xml:space="preserve"> Sanda Jeromela Kurick</w:t>
      </w:r>
      <w:r w:rsidR="00031C37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3E1259">
        <w:rPr>
          <w:rFonts w:hAnsi="Times New Roman" w:ascii="Times New Roman"/>
          <w:szCs w:val="24"/>
          <w:lang w:val="hr-HR"/>
        </w:rPr>
        <w:t xml:space="preserve"> "AUTO CLASSIC" d.o.o. unutarnja i vanjska trgovina, zastupanje i proizvodnja, Zagreb, Dedići 16, OIB: 78594027214</w:t>
      </w:r>
      <w:r w:rsidR="005C47A1">
        <w:rPr>
          <w:rFonts w:hAnsi="Times New Roman" w:ascii="Times New Roman"/>
          <w:szCs w:val="24"/>
          <w:lang w:val="hr-HR"/>
        </w:rPr>
        <w:t xml:space="preserve">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1C55FB">
        <w:rPr>
          <w:rFonts w:hAnsi="Times New Roman" w:ascii="Times New Roman"/>
          <w:szCs w:val="24"/>
          <w:lang w:val="hr-HR"/>
        </w:rPr>
        <w:t>18. siječnja 2016. godine</w:t>
      </w:r>
    </w:p>
    <w:p w:rsidRDefault="001C55FB" w:rsidP="00997BA9" w:rsidR="001C55F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3E1259" w:rsidRPr="003E1259">
        <w:rPr>
          <w:rFonts w:hAnsi="Times New Roman" w:ascii="Times New Roman"/>
          <w:szCs w:val="24"/>
          <w:lang w:val="hr-HR"/>
        </w:rPr>
        <w:t>"AUTO CLASSIC" d.o.o. unutarnja i vanjska trgovina, zastupanje i proizvodnja, Zagreb, Dedići 16, OIB: 78594027214</w:t>
      </w:r>
      <w:r w:rsidR="00FD4E31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031C37" w:rsidR="00AB788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92EA9" w:rsidP="00B03169" w:rsidR="00A92EA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1C55FB">
        <w:rPr>
          <w:rFonts w:hAnsi="Times New Roman" w:ascii="Times New Roman"/>
          <w:szCs w:val="24"/>
          <w:lang w:val="hr-HR"/>
        </w:rPr>
        <w:t xml:space="preserve">30. listopada </w:t>
      </w:r>
      <w:r w:rsidR="0005386E">
        <w:rPr>
          <w:rFonts w:hAnsi="Times New Roman" w:ascii="Times New Roman"/>
          <w:szCs w:val="24"/>
          <w:lang w:val="hr-HR"/>
        </w:rPr>
        <w:t xml:space="preserve">2015.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271CBC" w:rsidR="00FD4E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1C55FB">
        <w:rPr>
          <w:rFonts w:hAnsi="Times New Roman" w:ascii="Times New Roman"/>
          <w:lang w:val="hr-HR"/>
        </w:rPr>
        <w:t>Provjerom u sudskom registru</w:t>
      </w:r>
      <w:r w:rsidR="00481CCB">
        <w:rPr>
          <w:rFonts w:hAnsi="Times New Roman" w:ascii="Times New Roman"/>
          <w:lang w:val="hr-HR"/>
        </w:rPr>
        <w:t xml:space="preserve"> </w:t>
      </w:r>
      <w:r w:rsidR="001C55FB">
        <w:rPr>
          <w:rFonts w:hAnsi="Times New Roman" w:ascii="Times New Roman"/>
          <w:lang w:val="hr-HR"/>
        </w:rPr>
        <w:t xml:space="preserve">je </w:t>
      </w:r>
      <w:r w:rsidR="00481CCB">
        <w:rPr>
          <w:rFonts w:hAnsi="Times New Roman" w:ascii="Times New Roman"/>
          <w:lang w:val="hr-HR"/>
        </w:rPr>
        <w:t xml:space="preserve">utvrđeno da je </w:t>
      </w:r>
      <w:r w:rsidR="0022459F">
        <w:rPr>
          <w:rFonts w:hAnsi="Times New Roman" w:ascii="Times New Roman"/>
          <w:lang w:val="hr-HR"/>
        </w:rPr>
        <w:t xml:space="preserve">dužnik </w:t>
      </w:r>
      <w:r w:rsidR="003E1259" w:rsidRPr="003E1259">
        <w:rPr>
          <w:rFonts w:hAnsi="Times New Roman" w:ascii="Times New Roman"/>
          <w:szCs w:val="24"/>
          <w:lang w:val="hr-HR"/>
        </w:rPr>
        <w:t>"AUTO CLASSIC" d.o.o. unutarnja i vanjska trgovina, zastupanje i proizvodnja, Zagreb, Dedići 16, OIB: 78594027214</w:t>
      </w:r>
      <w:r w:rsidR="003E1259">
        <w:rPr>
          <w:rFonts w:hAnsi="Times New Roman" w:ascii="Times New Roman"/>
          <w:szCs w:val="24"/>
          <w:lang w:val="hr-HR"/>
        </w:rPr>
        <w:t>,</w:t>
      </w:r>
      <w:r w:rsidR="001C55FB">
        <w:rPr>
          <w:rFonts w:hAnsi="Times New Roman" w:ascii="Times New Roman"/>
          <w:szCs w:val="24"/>
          <w:lang w:val="hr-HR"/>
        </w:rPr>
        <w:t xml:space="preserve"> </w:t>
      </w:r>
      <w:r w:rsidR="0022459F">
        <w:rPr>
          <w:rFonts w:hAnsi="Times New Roman" w:ascii="Times New Roman"/>
          <w:szCs w:val="24"/>
          <w:lang w:val="hr-HR"/>
        </w:rPr>
        <w:t>brisan</w:t>
      </w:r>
      <w:r w:rsidR="00481CCB" w:rsidRPr="001C55FB">
        <w:rPr>
          <w:rFonts w:hAnsi="Times New Roman" w:ascii="Times New Roman"/>
          <w:szCs w:val="24"/>
          <w:lang w:val="hr-HR"/>
        </w:rPr>
        <w:t xml:space="preserve"> zbog zaključenja likvidacije</w:t>
      </w:r>
      <w:r w:rsidR="00481CCB" w:rsidRPr="00481CCB">
        <w:rPr>
          <w:rFonts w:hAnsi="Times New Roman" w:ascii="Times New Roman"/>
          <w:szCs w:val="24"/>
          <w:lang w:val="hr-HR"/>
        </w:rPr>
        <w:t xml:space="preserve"> po službenoj dužnosti</w:t>
      </w:r>
      <w:r w:rsidR="00A92EA9">
        <w:rPr>
          <w:rFonts w:hAnsi="Times New Roman" w:ascii="Times New Roman"/>
          <w:szCs w:val="24"/>
          <w:lang w:val="hr-HR"/>
        </w:rPr>
        <w:t xml:space="preserve"> rješenjem </w:t>
      </w:r>
      <w:r w:rsidR="00481CCB" w:rsidRPr="00481CCB">
        <w:rPr>
          <w:rFonts w:hAnsi="Times New Roman" w:ascii="Times New Roman"/>
          <w:szCs w:val="24"/>
          <w:lang w:val="hr-HR"/>
        </w:rPr>
        <w:t>Tt-</w:t>
      </w:r>
      <w:r w:rsidR="005C47A1">
        <w:rPr>
          <w:rFonts w:hAnsi="Times New Roman" w:ascii="Times New Roman"/>
          <w:szCs w:val="24"/>
          <w:lang w:val="hr-HR"/>
        </w:rPr>
        <w:t>1</w:t>
      </w:r>
      <w:r w:rsidR="003E1259">
        <w:rPr>
          <w:rFonts w:hAnsi="Times New Roman" w:ascii="Times New Roman"/>
          <w:szCs w:val="24"/>
          <w:lang w:val="hr-HR"/>
        </w:rPr>
        <w:t xml:space="preserve">0/7261-1 od 18. lipnja 2010. </w:t>
      </w:r>
      <w:r w:rsidR="001C55FB">
        <w:rPr>
          <w:rFonts w:hAnsi="Times New Roman" w:ascii="Times New Roman"/>
          <w:szCs w:val="24"/>
          <w:lang w:val="hr-HR"/>
        </w:rPr>
        <w:t xml:space="preserve">te </w:t>
      </w:r>
      <w:r w:rsidR="00481CCB">
        <w:rPr>
          <w:rFonts w:hAnsi="Times New Roman" w:ascii="Times New Roman"/>
          <w:szCs w:val="24"/>
          <w:lang w:val="hr-HR"/>
        </w:rPr>
        <w:t>stoga nisu ispunjeni uvjeti za vođenje skraćenog stečajnog postupka.</w:t>
      </w:r>
    </w:p>
    <w:p w:rsidRDefault="001C55FB" w:rsidP="00271CBC" w:rsidR="001C55FB" w:rsidRP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271CBC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586BEE">
        <w:rPr>
          <w:rFonts w:hAnsi="Times New Roman" w:ascii="Times New Roman"/>
          <w:lang w:val="hr-HR"/>
        </w:rPr>
        <w:t>dana 18. siječnja 2016. godine</w:t>
      </w:r>
    </w:p>
    <w:p w:rsidRDefault="00D44D4F" w:rsidP="00271CBC" w:rsidR="00D44D4F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271CBC">
        <w:rPr>
          <w:rFonts w:hAnsi="Times New Roman" w:ascii="Times New Roman"/>
          <w:lang w:val="hr-HR"/>
        </w:rPr>
        <w:t xml:space="preserve">            </w:t>
      </w:r>
      <w:r>
        <w:rPr>
          <w:rFonts w:hAnsi="Times New Roman" w:ascii="Times New Roman"/>
          <w:lang w:val="hr-HR"/>
        </w:rPr>
        <w:t xml:space="preserve"> </w:t>
      </w:r>
      <w:r w:rsidR="00271CBC">
        <w:rPr>
          <w:rFonts w:hAnsi="Times New Roman" w:ascii="Times New Roman"/>
          <w:lang w:val="hr-HR"/>
        </w:rPr>
        <w:t xml:space="preserve">  Sudac</w:t>
      </w:r>
      <w:r>
        <w:rPr>
          <w:rFonts w:hAnsi="Times New Roman" w:ascii="Times New Roman"/>
          <w:lang w:val="hr-HR"/>
        </w:rPr>
        <w:t>:</w:t>
      </w:r>
    </w:p>
    <w:p w:rsidRDefault="00271CBC" w:rsidP="001C55FB" w:rsidR="00271CBC" w:rsidRPr="001C55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Sanda Jeromela Kurick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2EA9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A92EA9">
        <w:rPr>
          <w:rFonts w:hAnsi="Times New Roman" w:ascii="Times New Roman"/>
          <w:szCs w:val="24"/>
          <w:lang w:val="hr-HR"/>
        </w:rPr>
        <w:t>podnositelj zahtjeva ima pravo na žalbu</w:t>
      </w:r>
      <w:r w:rsidR="00271CBC">
        <w:rPr>
          <w:rFonts w:hAnsi="Times New Roman" w:ascii="Times New Roman"/>
          <w:szCs w:val="24"/>
          <w:lang w:val="hr-HR"/>
        </w:rPr>
        <w:t xml:space="preserve"> Visokom trgovačkom sudu Republike Hrvatske,</w:t>
      </w:r>
      <w:r w:rsidR="00D44D4F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>a koja se podnosi</w:t>
      </w:r>
      <w:r w:rsidR="00977886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A92EA9">
        <w:rPr>
          <w:rFonts w:hAnsi="Times New Roman" w:ascii="Times New Roman"/>
          <w:szCs w:val="24"/>
          <w:lang w:val="hr-HR"/>
        </w:rPr>
        <w:t xml:space="preserve"> </w:t>
      </w:r>
    </w:p>
    <w:p w:rsidRDefault="00271CBC" w:rsid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271CB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 putem e-oglasne ploče – 8 dana (za javnost)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kal 30 dana</w:t>
      </w:r>
    </w:p>
    <w:sectPr w:rsidSect="00271CBC" w:rsidR="00271CB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55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D6187"/>
    <w:multiLevelType w:val="hybridMultilevel"/>
    <w:tmpl w:val="2FAC4CAE"/>
    <w:lvl w:tplc="3586DE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C37"/>
    <w:rsid w:val="000513C8"/>
    <w:rsid w:val="0005386E"/>
    <w:rsid w:val="00085AE7"/>
    <w:rsid w:val="000A6BF4"/>
    <w:rsid w:val="000B609B"/>
    <w:rsid w:val="000C47B3"/>
    <w:rsid w:val="000F2BDD"/>
    <w:rsid w:val="00112B50"/>
    <w:rsid w:val="00182088"/>
    <w:rsid w:val="001C55FB"/>
    <w:rsid w:val="00222DCB"/>
    <w:rsid w:val="0022459F"/>
    <w:rsid w:val="00251C87"/>
    <w:rsid w:val="00253C6A"/>
    <w:rsid w:val="00271CBC"/>
    <w:rsid w:val="00393720"/>
    <w:rsid w:val="003C1607"/>
    <w:rsid w:val="003E1259"/>
    <w:rsid w:val="0042162E"/>
    <w:rsid w:val="00445F27"/>
    <w:rsid w:val="00475289"/>
    <w:rsid w:val="00481CCB"/>
    <w:rsid w:val="0049724A"/>
    <w:rsid w:val="00532B71"/>
    <w:rsid w:val="00566044"/>
    <w:rsid w:val="00583227"/>
    <w:rsid w:val="00586BEE"/>
    <w:rsid w:val="005940E9"/>
    <w:rsid w:val="005C47A1"/>
    <w:rsid w:val="00622DA6"/>
    <w:rsid w:val="006356C5"/>
    <w:rsid w:val="00674115"/>
    <w:rsid w:val="00683F3B"/>
    <w:rsid w:val="006D703A"/>
    <w:rsid w:val="00730E5F"/>
    <w:rsid w:val="00781936"/>
    <w:rsid w:val="007A29F9"/>
    <w:rsid w:val="00802288"/>
    <w:rsid w:val="00821164"/>
    <w:rsid w:val="00822B9B"/>
    <w:rsid w:val="008343AD"/>
    <w:rsid w:val="00840E3D"/>
    <w:rsid w:val="00884C90"/>
    <w:rsid w:val="00977886"/>
    <w:rsid w:val="0099166B"/>
    <w:rsid w:val="00997BA9"/>
    <w:rsid w:val="009A345C"/>
    <w:rsid w:val="009C3058"/>
    <w:rsid w:val="00A23918"/>
    <w:rsid w:val="00A92EA9"/>
    <w:rsid w:val="00A95334"/>
    <w:rsid w:val="00AB7883"/>
    <w:rsid w:val="00AF40B4"/>
    <w:rsid w:val="00B03169"/>
    <w:rsid w:val="00B41534"/>
    <w:rsid w:val="00B60868"/>
    <w:rsid w:val="00B72373"/>
    <w:rsid w:val="00CD5848"/>
    <w:rsid w:val="00CF2939"/>
    <w:rsid w:val="00D400E1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F10FD6"/>
    <w:rsid w:val="00F16366"/>
    <w:rsid w:val="00F17592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4274</izvorni_sadrzaj>
    <derivirana_varijabla naziv="DomainObject.Predmet.Broj_1">4274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St-4274/2015</izvorni_sadrzaj>
    <derivirana_varijabla naziv="DomainObject.Predmet.OznakaBroj_1">St-4274/2015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CLASSIC d.o.o. UNUTARNJA I VANJSKA TRGOVINA,ZASTUPANJE I PROIZVODNJA</izvorni_sadrzaj>
    <derivirana_varijabla naziv="DomainObject.Predmet.ProtustrankaFormated_1">  AUTO CLASSIC d.o.o. UNUTARNJA I VANJSKA TRGOVINA,ZASTUPANJE I PROIZVODNJA</derivirana_varijabla>
  </DomainObject.Predmet.ProtustrankaFormated>
  <DomainObject.Predmet.ProtustrankaFormatedOIB>
    <izvorni_sadrzaj>  AUTO CLASSIC d.o.o. UNUTARNJA I VANJSKA TRGOVINA,ZASTUPANJE I PROIZVODNJA, OIB 78594027214</izvorni_sadrzaj>
    <derivirana_varijabla naziv="DomainObject.Predmet.ProtustrankaFormatedOIB_1">  AUTO CLASSIC d.o.o. UNUTARNJA I VANJSKA TRGOVINA,ZASTUPANJE I PROIZVODNJA, OIB 78594027214</derivirana_varijabla>
  </DomainObject.Predmet.ProtustrankaFormatedOIB>
  <DomainObject.Predmet.ProtustrankaFormatedWithAdress>
    <izvorni_sadrzaj> AUTO CLASSIC d.o.o. UNUTARNJA I VANJSKA TRGOVINA,ZASTUPANJE I PROIZVODNJA, Dedići 16, 10000 Zagreb</izvorni_sadrzaj>
    <derivirana_varijabla naziv="DomainObject.Predmet.ProtustrankaFormatedWithAdress_1"> AUTO CLASSIC d.o.o. UNUTARNJA I VANJSKA TRGOVINA,ZASTUPANJE I PROIZVODNJA, Dedići 16, 10000 Zagreb</derivirana_varijabla>
  </DomainObject.Predmet.ProtustrankaFormatedWithAdress>
  <DomainObject.Predmet.ProtustrankaFormatedWithAdressOIB>
    <izvorni_sadrzaj> AUTO CLASSIC d.o.o. UNUTARNJA I VANJSKA TRGOVINA,ZASTUPANJE I PROIZVODNJA, OIB 78594027214, Dedići 16, 10000 Zagreb</izvorni_sadrzaj>
    <derivirana_varijabla naziv="DomainObject.Predmet.ProtustrankaFormatedWithAdressOIB_1"> AUTO CLASSIC d.o.o. UNUTARNJA I VANJSKA TRGOVINA,ZASTUPANJE I PROIZVODNJA, OIB 78594027214, Dedići 16, 10000 Zagreb</derivirana_varijabla>
  </DomainObject.Predmet.ProtustrankaFormatedWithAdressOIB>
  <DomainObject.Predmet.ProtustrankaWithAdress>
    <izvorni_sadrzaj>AUTO CLASSIC d.o.o. UNUTARNJA I VANJSKA TRGOVINA,ZASTUPANJE I PROIZVODNJA Dedići 16, 10000 Zagreb</izvorni_sadrzaj>
    <derivirana_varijabla naziv="DomainObject.Predmet.ProtustrankaWithAdress_1">AUTO CLASSIC d.o.o. UNUTARNJA I VANJSKA TRGOVINA,ZASTUPANJE I PROIZVODNJA Dedići 16, 10000 Zagreb</derivirana_varijabla>
  </DomainObject.Predmet.ProtustrankaWithAdress>
  <DomainObject.Predmet.ProtustrankaWithAdressOIB>
    <izvorni_sadrzaj>AUTO CLASSIC d.o.o. UNUTARNJA I VANJSKA TRGOVINA,ZASTUPANJE I PROIZVODNJA, OIB 78594027214, Dedići 16, 10000 Zagreb</izvorni_sadrzaj>
    <derivirana_varijabla naziv="DomainObject.Predmet.ProtustrankaWithAdressOIB_1">AUTO CLASSIC d.o.o. UNUTARNJA I VANJSKA TRGOVINA,ZASTUPANJE I PROIZVODNJA, OIB 78594027214, Dedići 16, 10000 Zagreb</derivirana_varijabla>
  </DomainObject.Predmet.ProtustrankaWithAdressOIB>
  <DomainObject.Predmet.ProtustrankaNazivFormated>
    <izvorni_sadrzaj>AUTO CLASSIC d.o.o. UNUTARNJA I VANJSKA TRGOVINA,ZASTUPANJE I PROIZVODNJA</izvorni_sadrzaj>
    <derivirana_varijabla naziv="DomainObject.Predmet.ProtustrankaNazivFormated_1">AUTO CLASSIC d.o.o. UNUTARNJA I VANJSKA TRGOVINA,ZASTUPANJE I PROIZVODNJA</derivirana_varijabla>
  </DomainObject.Predmet.ProtustrankaNazivFormated>
  <DomainObject.Predmet.ProtustrankaNazivFormatedOIB>
    <izvorni_sadrzaj>AUTO CLASSIC d.o.o. UNUTARNJA I VANJSKA TRGOVINA,ZASTUPANJE I PROIZVODNJA, OIB 78594027214</izvorni_sadrzaj>
    <derivirana_varijabla naziv="DomainObject.Predmet.ProtustrankaNazivFormatedOIB_1">AUTO CLASSIC d.o.o. UNUTARNJA I VANJSKA TRGOVINA,ZASTUPANJE I PROIZVODNJA, OIB 78594027214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CLASSIC d.o.o. UNUTARNJA I VANJSKA TRGOVINA,ZASTUPANJE I PROIZVODNJA</item>
    </izvorni_sadrzaj>
    <derivirana_varijabla naziv="DomainObject.Predmet.ProtuStrankaListFormated_1">
      <item>AUTO CLASSIC d.o.o. UNUTARNJA I VANJSKA TRGOVINA,ZASTUPANJE I PROIZVODNJA</item>
    </derivirana_varijabla>
  </DomainObject.Predmet.ProtuStrankaListFormated>
  <DomainObject.Predmet.ProtuStrankaListFormatedOIB>
    <izvorni_sadrzaj>
      <item>AUTO CLASSIC d.o.o. UNUTARNJA I VANJSKA TRGOVINA,ZASTUPANJE I PROIZVODNJA, OIB 78594027214</item>
    </izvorni_sadrzaj>
    <derivirana_varijabla naziv="DomainObject.Predmet.ProtuStrankaListFormatedOIB_1">
      <item>AUTO CLASSIC d.o.o. UNUTARNJA I VANJSKA TRGOVINA,ZASTUPANJE I PROIZVODNJA, OIB 78594027214</item>
    </derivirana_varijabla>
  </DomainObject.Predmet.ProtuStrankaListFormatedOIB>
  <DomainObject.Predmet.ProtuStrankaListFormatedWithAdress>
    <izvorni_sadrzaj>
      <item>AUTO CLASSIC d.o.o. UNUTARNJA I VANJSKA TRGOVINA,ZASTUPANJE I PROIZVODNJA, Dedići 16, 10000 Zagreb</item>
    </izvorni_sadrzaj>
    <derivirana_varijabla naziv="DomainObject.Predmet.ProtuStrankaListFormatedWithAdress_1">
      <item>AUTO CLASSIC d.o.o. UNUTARNJA I VANJSKA TRGOVINA,ZASTUPANJE I PROIZVODNJA, Dedići 16, 10000 Zagreb</item>
    </derivirana_varijabla>
  </DomainObject.Predmet.ProtuStrankaListFormatedWithAdress>
  <DomainObject.Predmet.ProtuStrankaListFormatedWithAdressOIB>
    <izvorni_sadrzaj>
      <item>AUTO CLASSIC d.o.o. UNUTARNJA I VANJSKA TRGOVINA,ZASTUPANJE I PROIZVODNJA, OIB 78594027214, Dedići 16, 10000 Zagreb</item>
    </izvorni_sadrzaj>
    <derivirana_varijabla naziv="DomainObject.Predmet.ProtuStrankaListFormatedWithAdressOIB_1">
      <item>AUTO CLASSIC d.o.o. UNUTARNJA I VANJSKA TRGOVINA,ZASTUPANJE I PROIZVODNJA, OIB 78594027214, Dedići 16, 10000 Zagreb</item>
    </derivirana_varijabla>
  </DomainObject.Predmet.ProtuStrankaListFormatedWithAdressOIB>
  <DomainObject.Predmet.ProtuStrankaListNazivFormated>
    <izvorni_sadrzaj>
      <item>AUTO CLASSIC d.o.o. UNUTARNJA I VANJSKA TRGOVINA,ZASTUPANJE I PROIZVODNJA</item>
    </izvorni_sadrzaj>
    <derivirana_varijabla naziv="DomainObject.Predmet.ProtuStrankaListNazivFormated_1">
      <item>AUTO CLASSIC d.o.o. UNUTARNJA I VANJSKA TRGOVINA,ZASTUPANJE I PROIZVODNJA</item>
    </derivirana_varijabla>
  </DomainObject.Predmet.ProtuStrankaListNazivFormated>
  <DomainObject.Predmet.ProtuStrankaListNazivFormatedOIB>
    <izvorni_sadrzaj>
      <item>AUTO CLASSIC d.o.o. UNUTARNJA I VANJSKA TRGOVINA,ZASTUPANJE I PROIZVODNJA, OIB 78594027214</item>
    </izvorni_sadrzaj>
    <derivirana_varijabla naziv="DomainObject.Predmet.ProtuStrankaListNazivFormatedOIB_1">
      <item>AUTO CLASSIC d.o.o. UNUTARNJA I VANJSKA TRGOVINA,ZASTUPANJE I PROIZVODNJA, OIB 78594027214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CLASSIC d.o.o. UNUTARNJA I VANJSKA TRGOVINA,ZASTUPANJE I PROIZVODNJA</izvorni_sadrzaj>
    <derivirana_varijabla naziv="DomainObject.Predmet.ProtustrankaIDrugi_1">AUTO CLASSIC d.o.o. UNUTARNJA I VANJSKA TRGOVINA,ZASTUPANJE I PROIZVODNJA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CLASSIC d.o.o. UNUTARNJA I VANJSKA TRGOVINA,ZASTUPANJE I PROIZVODNJA, OIB 78594027214, Dedići 16, 10000 Zagreb</izvorni_sadrzaj>
    <derivirana_varijabla naziv="DomainObject.Predmet.ProtustrankaIDrugiAdressOIB_1">AUTO CLASSIC d.o.o. UNUTARNJA I VANJSKA TRGOVINA,ZASTUPANJE I PROIZVODNJA, OIB 78594027214, Dedići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CLASSIC d.o.o. UNUTARNJA I VANJSKA TRGOVINA,ZASTUPANJE I PROIZVODNJA</item>
    </izvorni_sadrzaj>
    <derivirana_varijabla naziv="DomainObject.Predmet.SudioniciListNaziv_1">
      <item>FINA Regionalni centar Zagreb</item>
      <item>AUTO CLASSIC d.o.o. UNUTARNJA I VANJSKA TRGOVINA,ZASTUPANJE I PROIZVODNJA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CLASSIC d.o.o. UNUTARNJA I VANJSKA TRGOVINA,ZASTUPANJE I PROIZVODNJA, OIB 78594027214, Dedići 16,10000 Zagreb</item>
    </izvorni_sadrzaj>
    <derivirana_varijabla naziv="DomainObject.Predmet.SudioniciListAdressOIB_1">
      <item>FINA Regionalni centar Zagreb, OIB 85821130368, Trg svibanjskih žrtava 1995. 1,10000 Zagreb</item>
      <item>AUTO CLASSIC d.o.o. UNUTARNJA I VANJSKA TRGOVINA,ZASTUPANJE I PROIZVODNJA, OIB 78594027214, Dedići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78594027214</item>
    </izvorni_sadrzaj>
    <derivirana_varijabla naziv="DomainObject.Predmet.SudioniciListNazivOIB_1">
      <item>, OIB 85821130368</item>
      <item>, OIB 78594027214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316</properties:Words>
  <properties:Characters>1682</properties:Characters>
  <properties:Lines>46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2016-01-18T13:50:00Z</dcterms:created>
  <dc:creator>Sudsko vijeæe</dc:creator>
  <cp:lastModifiedBy>Anita Ban</cp:lastModifiedBy>
  <cp:lastPrinted>2016-01-18T13:53:00Z</cp:lastPrinted>
  <dcterms:modified xmlns:xsi="http://www.w3.org/2001/XMLSchema-instance" xsi:type="dcterms:W3CDTF">2016-01-18T13:54:00Z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