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e3ac" w14:paraId="502e3ac" w:rsidRDefault="00671A4A" w:rsidP="00A7169F" w:rsidR="00671A4A" w:rsidRPr="00CC1194">
      <w:pPr>
        <w:tabs>
          <w:tab w:pos="1014" w:val="left"/>
        </w:tabs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6A09E3">
        <w:rPr>
          <w:bCs/>
          <w:noProof/>
        </w:rPr>
        <w:t xml:space="preserve">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C16AE8" w:rsidP="00184F3E" w:rsidR="00C16AE8">
      <w:pPr>
        <w:ind w:hanging="720" w:left="360"/>
      </w:pPr>
    </w:p>
    <w:p w:rsidRDefault="00C16AE8" w:rsidP="00184F3E" w:rsidR="00C16AE8">
      <w:pPr>
        <w:ind w:hanging="720" w:left="360"/>
      </w:pP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785580" w:rsidP="00DD34D8" w:rsidR="00785580">
      <w:pPr>
        <w:jc w:val="both"/>
      </w:pPr>
    </w:p>
    <w:p w:rsidRDefault="00F869B1" w:rsidP="009A5A39" w:rsidR="0008227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FOX-MONT j.d.o.o., Đakovo, Nikole Tesle 21, MBS: 030150001, OIB: 41186318486</w:t>
      </w:r>
      <w:r w:rsidR="003130A5">
        <w:rPr>
          <w:color w:val="000000"/>
        </w:rPr>
        <w:t xml:space="preserve">, dana </w:t>
      </w:r>
      <w:r>
        <w:rPr>
          <w:color w:val="000000"/>
        </w:rPr>
        <w:t>16</w:t>
      </w:r>
      <w:r w:rsidR="00D608B3">
        <w:rPr>
          <w:color w:val="000000"/>
        </w:rPr>
        <w:t>. ožujka</w:t>
      </w:r>
      <w:r w:rsidR="003130A5">
        <w:rPr>
          <w:color w:val="000000"/>
        </w:rPr>
        <w:t xml:space="preserve"> 2018. godine </w:t>
      </w:r>
    </w:p>
    <w:p w:rsidRDefault="00C16AE8" w:rsidP="009A5A39" w:rsidR="00C16AE8">
      <w:pPr>
        <w:ind w:firstLine="708"/>
        <w:jc w:val="both"/>
      </w:pPr>
    </w:p>
    <w:p w:rsidRDefault="00785580" w:rsidP="00C16AE8" w:rsidR="00785580" w:rsidRPr="00CC1194">
      <w:pPr>
        <w:jc w:val="both"/>
      </w:pPr>
    </w:p>
    <w:p w:rsidRDefault="00F957D4" w:rsidP="00C16AE8" w:rsidR="00F50968">
      <w:pPr>
        <w:jc w:val="center"/>
      </w:pPr>
      <w:r w:rsidRPr="00CC1194">
        <w:t>r i j e š i o   j e</w:t>
      </w:r>
    </w:p>
    <w:p w:rsidRDefault="00785580" w:rsidP="00F957D4" w:rsidR="00785580">
      <w:pPr>
        <w:jc w:val="both"/>
      </w:pPr>
    </w:p>
    <w:p w:rsidRDefault="00C16AE8" w:rsidP="00F957D4" w:rsidR="00C16AE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647DA5">
        <w:t>FOX-MONT j.d.o.o., Đakovo, Nikole Tesle 21, MBS: 030150001, OIB: 41186318486</w:t>
      </w:r>
      <w:r w:rsidR="009B4D5F">
        <w:rPr>
          <w:color w:val="000000"/>
        </w:rPr>
        <w:t xml:space="preserve">, </w:t>
      </w:r>
      <w:r w:rsidRPr="00CC1194">
        <w:t xml:space="preserve">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647DA5">
        <w:t>2684</w:t>
      </w:r>
      <w:r w:rsidR="000975FD" w:rsidRPr="00CC1194">
        <w:t>-1</w:t>
      </w:r>
      <w:r w:rsidR="00506453">
        <w:t>6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EB3DF9">
        <w:t>24.655,00</w:t>
      </w:r>
      <w:r w:rsidR="00FA6C39">
        <w:t xml:space="preserve"> </w:t>
      </w:r>
      <w:r w:rsidR="008E1758">
        <w:t xml:space="preserve">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BA578F">
        <w:rPr>
          <w:sz w:val="24"/>
        </w:rPr>
        <w:t>Stečajnog zakona („Narodne novine“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0471D3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C16AE8" w:rsidP="00F957D4" w:rsidR="00C16AE8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>
      <w:pPr>
        <w:jc w:val="both"/>
      </w:pPr>
    </w:p>
    <w:p w:rsidRDefault="00C16AE8" w:rsidP="00F957D4" w:rsidR="00C16AE8" w:rsidRPr="00CC1194">
      <w:pPr>
        <w:jc w:val="both"/>
      </w:pPr>
    </w:p>
    <w:p w:rsidRDefault="003722B0" w:rsidP="00F957D4" w:rsidR="003722B0" w:rsidRPr="00CC1194">
      <w:pPr>
        <w:jc w:val="both"/>
      </w:pPr>
    </w:p>
    <w:p w:rsidRDefault="00197E8C" w:rsidP="00105A49" w:rsidR="00105A49">
      <w:pPr>
        <w:ind w:firstLine="708"/>
        <w:jc w:val="both"/>
      </w:pPr>
      <w:r>
        <w:t xml:space="preserve">Dana 18. listopada 2016.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</w:t>
      </w:r>
      <w:r>
        <w:lastRenderedPageBreak/>
        <w:t xml:space="preserve">OIB: 85821130368 klasa: 110-07/16-01/04 </w:t>
      </w:r>
      <w:proofErr w:type="spellStart"/>
      <w:r>
        <w:t>Ur</w:t>
      </w:r>
      <w:proofErr w:type="spellEnd"/>
      <w:r>
        <w:t>. broj 04-06-16-12342 od 17. listopada 2016. godine, za otvaranje stečajnog postupka nad dužnikom FOX-MONT j.d.o.o., Đakovo, Nikole Tesle 21, MBS: 030150001, OIB: 41186318486.</w:t>
      </w:r>
    </w:p>
    <w:p w:rsidRDefault="00197E8C" w:rsidP="00105A49" w:rsidR="00197E8C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197E8C">
        <w:t>9</w:t>
      </w:r>
      <w:r w:rsidR="00DF4AE5">
        <w:t>. ožujka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FF16FD">
        <w:t>27</w:t>
      </w:r>
      <w:r w:rsidR="003977B5">
        <w:t xml:space="preserve">. </w:t>
      </w:r>
      <w:r w:rsidR="0031461C">
        <w:t>veljače 2018</w:t>
      </w:r>
      <w:r w:rsidR="00BB0166" w:rsidRPr="00CC1194">
        <w:t>. godine</w:t>
      </w:r>
      <w:r w:rsidR="004C187C">
        <w:t xml:space="preserve"> iz kojeg proizlazi da su predvidivi troškovi stečajnog postupka prema ocijeni privremene stečajne upraviteljice i ovoga suda </w:t>
      </w:r>
      <w:r w:rsidR="007A257F">
        <w:t>24.655,00</w:t>
      </w:r>
      <w:r w:rsidR="004C187C">
        <w:t xml:space="preserve"> kn i to za:</w:t>
      </w:r>
    </w:p>
    <w:p w:rsidRDefault="001E4783" w:rsidP="004C187C" w:rsidR="001E4783">
      <w:pPr>
        <w:ind w:firstLine="708"/>
        <w:jc w:val="both"/>
      </w:pPr>
    </w:p>
    <w:p w:rsidRDefault="00C84B8F" w:rsidP="00C84B8F" w:rsidR="00C84B8F">
      <w:pPr>
        <w:spacing w:after="240"/>
        <w:jc w:val="both"/>
      </w:pPr>
      <w:r>
        <w:t xml:space="preserve">- naknada banke za vođenje računa – mjesečno </w:t>
      </w:r>
      <w:proofErr w:type="spellStart"/>
      <w:r>
        <w:t>cca</w:t>
      </w:r>
      <w:proofErr w:type="spellEnd"/>
      <w:r>
        <w:t xml:space="preserve"> 50,00 kn x 12 mjeseci u iznosu od 600,00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C84B8F">
        <w:t>600</w:t>
      </w:r>
      <w:r>
        <w:t>,00 kn x 12 mjeseci u iznosu od 7.</w:t>
      </w:r>
      <w:r w:rsidR="00C84B8F">
        <w:t>2</w:t>
      </w:r>
      <w:r>
        <w:t>00,00 kn u skladu s prosječnom cijenom takvih usluga na tržištu</w:t>
      </w:r>
    </w:p>
    <w:p w:rsidRDefault="00B80442" w:rsidP="00B23DB5" w:rsidR="00B80442">
      <w:pPr>
        <w:spacing w:after="240"/>
        <w:jc w:val="both"/>
      </w:pPr>
      <w:r>
        <w:t>- poštanski troškovi u tijeku stečajnog postupka – cijena preporučene pošiljke 9,50 kn – predvidivo 10 pošiljki u iznosu od 95,00 kn u skladu s Cjenikom poštanskih usluga u unutarnjem prometu za preporučene pošiljke</w:t>
      </w:r>
    </w:p>
    <w:p w:rsidRDefault="008D0371" w:rsidP="008D0371" w:rsidR="008D0371">
      <w:pPr>
        <w:spacing w:after="240"/>
        <w:jc w:val="both"/>
      </w:pPr>
      <w:r>
        <w:t xml:space="preserve">- nagrada stečajnom upravitelju – čl. 7. Uredbe u </w:t>
      </w:r>
      <w:r w:rsidR="009F017D">
        <w:t xml:space="preserve">bruto </w:t>
      </w:r>
      <w:r>
        <w:t xml:space="preserve">iznosu od </w:t>
      </w:r>
      <w:r w:rsidR="009F017D">
        <w:t>9.650</w:t>
      </w:r>
      <w:r>
        <w:t>,00 kn</w:t>
      </w:r>
    </w:p>
    <w:p w:rsidRDefault="008D0371" w:rsidP="008D0371" w:rsidR="008D0371">
      <w:pPr>
        <w:spacing w:after="240"/>
        <w:jc w:val="both"/>
      </w:pPr>
      <w:r>
        <w:t xml:space="preserve">- jednokratna nagrada privremenom stečajnom upravitelju za obavljene poslove u prethodnom stečajnom postupku, čl. 4. Uredba o kriterijima i načinu obračuna i plaćanja nagrade stečajnim upraviteljima (Narodne novine 105/15) u bruto iznosu od </w:t>
      </w:r>
      <w:r w:rsidR="00647CE8">
        <w:t>3.500</w:t>
      </w:r>
      <w:r>
        <w:t>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E82410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</w:t>
      </w:r>
      <w:r>
        <w:lastRenderedPageBreak/>
        <w:t xml:space="preserve">nema imovine koja bi ušla u stečajnu masu i iz koje bi se mogli namiriti troškovi stečajnog postupka, odlučeno je kao u izreci temeljem odredbe čl. 132. SZ-a. </w:t>
      </w:r>
    </w:p>
    <w:p w:rsidRDefault="00785580" w:rsidP="004C187C" w:rsidR="00785580">
      <w:pPr>
        <w:ind w:firstLine="708"/>
        <w:jc w:val="both"/>
        <w:rPr>
          <w:color w:val="000000"/>
        </w:rPr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D660C6">
        <w:t>1</w:t>
      </w:r>
      <w:r w:rsidR="00F869B1">
        <w:t>6</w:t>
      </w:r>
      <w:r w:rsidR="00AF1B13">
        <w:t xml:space="preserve">. </w:t>
      </w:r>
      <w:r w:rsidR="00917CEC">
        <w:t>ožujka</w:t>
      </w:r>
      <w:r w:rsidR="00AF1B13">
        <w:t xml:space="preserve"> 2018.</w:t>
      </w:r>
    </w:p>
    <w:p w:rsidRDefault="00785580" w:rsidP="004C187C" w:rsidR="00785580">
      <w:pPr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4C187C" w:rsidP="004C187C" w:rsidR="004C187C">
      <w:pPr>
        <w:jc w:val="both"/>
      </w:pPr>
      <w:r>
        <w:t xml:space="preserve"> POUKA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203465">
        <w:t>10.4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1B1" w:rsidR="001211B1">
      <w:r>
        <w:separator/>
      </w:r>
    </w:p>
  </w:endnote>
  <w:endnote w:id="0" w:type="continuationSeparator">
    <w:p w:rsidRDefault="001211B1" w:rsidR="001211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1B1" w:rsidR="001211B1">
      <w:r>
        <w:separator/>
      </w:r>
    </w:p>
  </w:footnote>
  <w:footnote w:id="0" w:type="continuationSeparator">
    <w:p w:rsidRDefault="001211B1" w:rsidR="001211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35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B40D1" w:rsidR="005B40D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5B40D1">
      <w:t>7 St-2684/16-15</w:t>
    </w:r>
  </w:p>
  <w:p w:rsidRDefault="00785580" w:rsidP="000A556E" w:rsidR="00785580">
    <w:pPr>
      <w:jc w:val="right"/>
    </w:pPr>
  </w:p>
  <w:p w:rsidRDefault="00BF3E59" w:rsidP="000A556E" w:rsidR="00BF3E59">
    <w:pPr>
      <w:jc w:val="right"/>
    </w:pPr>
  </w:p>
  <w:p w:rsidRDefault="00C16AE8" w:rsidP="000A556E" w:rsidR="00C16AE8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771875">
      <w:t>2684</w:t>
    </w:r>
    <w:r w:rsidR="00E84A60">
      <w:t>/1</w:t>
    </w:r>
    <w:r w:rsidR="000A556E">
      <w:t>6-</w:t>
    </w:r>
    <w:r w:rsidR="00F36C12">
      <w:t>1</w:t>
    </w:r>
    <w:r w:rsidR="00771875">
      <w:t>5</w:t>
    </w:r>
  </w:p>
  <w:p w:rsidRDefault="00A7169F" w:rsidP="006A09E3" w:rsidR="00A7169F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1B1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97E8C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3AC5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22B0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4F76B2"/>
    <w:rsid w:val="005013B9"/>
    <w:rsid w:val="00503088"/>
    <w:rsid w:val="00504C4B"/>
    <w:rsid w:val="0050594E"/>
    <w:rsid w:val="00505F50"/>
    <w:rsid w:val="00506453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0D1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47CE8"/>
    <w:rsid w:val="00647DA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9E3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356F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875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257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1820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4D5F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017D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98D"/>
    <w:rsid w:val="00A71554"/>
    <w:rsid w:val="00A7169F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0442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6AE8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4B8F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E5C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34B4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1CD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10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3DF9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28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6C12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6CD8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69B1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16FD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B40D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35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35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5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5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5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B40D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35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35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5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5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5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743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2684</izvorni_sadrzaj>
    <derivirana_varijabla naziv="DomainObject.Predmet.Broj_1">2684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St-2684/2016</izvorni_sadrzaj>
    <derivirana_varijabla naziv="DomainObject.Predmet.OznakaBroj_1">St-2684/2016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FOX-MONT j.d.o.o. za proizvodnju zastupanog po punomoćniku Jasna Liović</izvorni_sadrzaj>
    <derivirana_varijabla naziv="DomainObject.Predmet.ProtustrankaFormated_1">  FOX-MONT j.d.o.o. za proizvodnju zastupanog po punomoćniku Jasna Liović</derivirana_varijabla>
  </DomainObject.Predmet.ProtustrankaFormated>
  <DomainObject.Predmet.ProtustrankaFormatedOIB>
    <izvorni_sadrzaj>  FOX-MONT j.d.o.o. za proizvodnju, OIB 41186318486 zastupanog po punomoćniku Jasna Liović</izvorni_sadrzaj>
    <derivirana_varijabla naziv="DomainObject.Predmet.ProtustrankaFormatedOIB_1">  FOX-MONT j.d.o.o. za proizvodnju, OIB 41186318486 zastupanog po punomoćniku Jasna Liović</derivirana_varijabla>
  </DomainObject.Predmet.ProtustrankaFormatedOIB>
  <DomainObject.Predmet.ProtustrankaFormatedWithAdress>
    <izvorni_sadrzaj> FOX-MONT j.d.o.o. za proizvodnju, Nikole Tesle 21, 31400 Đakovo zastupanog po punomoćniku Jasna Liović</izvorni_sadrzaj>
    <derivirana_varijabla naziv="DomainObject.Predmet.ProtustrankaFormatedWithAdress_1"> FOX-MONT j.d.o.o. za proizvodnju, Nikole Tesle 21, 31400 Đakovo zastupanog po punomoćniku Jasna Liović</derivirana_varijabla>
  </DomainObject.Predmet.ProtustrankaFormatedWithAdress>
  <DomainObject.Predmet.ProtustrankaFormatedWithAdressOIB>
    <izvorni_sadrzaj> FOX-MONT j.d.o.o. za proizvodnju, OIB 41186318486, Nikole Tesle 21, 31400 Đakovo zastupanog po punomoćniku Jasna Liović</izvorni_sadrzaj>
    <derivirana_varijabla naziv="DomainObject.Predmet.ProtustrankaFormatedWithAdressOIB_1"> FOX-MONT j.d.o.o. za proizvodnju, OIB 41186318486, Nikole Tesle 21, 31400 Đakovo zastupanog po punomoćniku Jasna Liović</derivirana_varijabla>
  </DomainObject.Predmet.ProtustrankaFormatedWithAdressOIB>
  <DomainObject.Predmet.ProtustrankaWithAdress>
    <izvorni_sadrzaj>FOX-MONT j.d.o.o. za proizvodnju Nikole Tesle 21, 31400 Đakovo</izvorni_sadrzaj>
    <derivirana_varijabla naziv="DomainObject.Predmet.ProtustrankaWithAdress_1">FOX-MONT j.d.o.o. za proizvodnju Nikole Tesle 21, 31400 Đakovo</derivirana_varijabla>
  </DomainObject.Predmet.ProtustrankaWithAdress>
  <DomainObject.Predmet.ProtustrankaWithAdressOIB>
    <izvorni_sadrzaj>FOX-MONT j.d.o.o. za proizvodnju, OIB 41186318486, Nikole Tesle 21, 31400 Đakovo</izvorni_sadrzaj>
    <derivirana_varijabla naziv="DomainObject.Predmet.ProtustrankaWithAdressOIB_1">FOX-MONT j.d.o.o. za proizvodnju, OIB 41186318486, Nikole Tesle 21, 31400 Đakovo</derivirana_varijabla>
  </DomainObject.Predmet.ProtustrankaWithAdressOIB>
  <DomainObject.Predmet.ProtustrankaNazivFormated>
    <izvorni_sadrzaj>FOX-MONT j.d.o.o. za proizvodnju</izvorni_sadrzaj>
    <derivirana_varijabla naziv="DomainObject.Predmet.ProtustrankaNazivFormated_1">FOX-MONT j.d.o.o. za proizvodnju</derivirana_varijabla>
  </DomainObject.Predmet.ProtustrankaNazivFormated>
  <DomainObject.Predmet.ProtustrankaNazivFormatedOIB>
    <izvorni_sadrzaj>FOX-MONT j.d.o.o. za proizvodnju, OIB 41186318486</izvorni_sadrzaj>
    <derivirana_varijabla naziv="DomainObject.Predmet.ProtustrankaNazivFormatedOIB_1">FOX-MONT j.d.o.o. za proizvodnju, OIB 41186318486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FOX-MONT j.d.o.o. za proizvodnju zastupanog po punomoćniku Jasna Liović</item>
    </izvorni_sadrzaj>
    <derivirana_varijabla naziv="DomainObject.Predmet.ProtuStrankaListFormated_1">
      <item>FOX-MONT j.d.o.o. za proizvodnju zastupanog po punomoćniku Jasna Liović</item>
    </derivirana_varijabla>
  </DomainObject.Predmet.ProtuStrankaListFormated>
  <DomainObject.Predmet.ProtuStrankaListFormatedOIB>
    <izvorni_sadrzaj>
      <item>FOX-MONT j.d.o.o. za proizvodnju, OIB 41186318486 zastupanog po punomoćniku Jasna Liović</item>
    </izvorni_sadrzaj>
    <derivirana_varijabla naziv="DomainObject.Predmet.ProtuStrankaListFormatedOIB_1">
      <item>FOX-MONT j.d.o.o. za proizvodnju, OIB 41186318486 zastupanog po punomoćniku Jasna Liović</item>
    </derivirana_varijabla>
  </DomainObject.Predmet.ProtuStrankaListFormatedOIB>
  <DomainObject.Predmet.ProtuStrankaListFormatedWithAdress>
    <izvorni_sadrzaj>
      <item>FOX-MONT j.d.o.o. za proizvodnju, Nikole Tesle 21, 31400 Đakovo zastupanog po punomoćniku Jasna Liović</item>
    </izvorni_sadrzaj>
    <derivirana_varijabla naziv="DomainObject.Predmet.ProtuStrankaListFormatedWithAdress_1">
      <item>FOX-MONT j.d.o.o. za proizvodnju, Nikole Tesle 21, 31400 Đakovo zastupanog po punomoćniku Jasna Liović</item>
    </derivirana_varijabla>
  </DomainObject.Predmet.ProtuStrankaListFormatedWithAdress>
  <DomainObject.Predmet.ProtuStrankaListFormatedWithAdressOIB>
    <izvorni_sadrzaj>
      <item>FOX-MONT j.d.o.o. za proizvodnju, OIB 41186318486, Nikole Tesle 21, 31400 Đakovo zastupanog po punomoćniku Jasna Liović</item>
    </izvorni_sadrzaj>
    <derivirana_varijabla naziv="DomainObject.Predmet.ProtuStrankaListFormatedWithAdressOIB_1">
      <item>FOX-MONT j.d.o.o. za proizvodnju, OIB 41186318486, Nikole Tesle 21, 31400 Đakovo zastupanog po punomoćniku Jasna Liović</item>
    </derivirana_varijabla>
  </DomainObject.Predmet.ProtuStrankaListFormatedWithAdressOIB>
  <DomainObject.Predmet.ProtuStrankaListNazivFormated>
    <izvorni_sadrzaj>
      <item>FOX-MONT j.d.o.o. za proizvodnju</item>
    </izvorni_sadrzaj>
    <derivirana_varijabla naziv="DomainObject.Predmet.ProtuStrankaListNazivFormated_1">
      <item>FOX-MONT j.d.o.o. za proizvodnju</item>
    </derivirana_varijabla>
  </DomainObject.Predmet.ProtuStrankaListNazivFormated>
  <DomainObject.Predmet.ProtuStrankaListNazivFormatedOIB>
    <izvorni_sadrzaj>
      <item>FOX-MONT j.d.o.o. za proizvodnju, OIB 41186318486</item>
    </izvorni_sadrzaj>
    <derivirana_varijabla naziv="DomainObject.Predmet.ProtuStrankaListNazivFormatedOIB_1">
      <item>FOX-MONT j.d.o.o. za proizvodnju, OIB 41186318486</item>
    </derivirana_varijabla>
  </DomainObject.Predmet.ProtuStrankaListNazivFormatedOIB>
  <DomainObject.Predmet.OstaliListFormated>
    <izvorni_sadrzaj>
      <item>Jasna Liović punomoćnik sudionika u postupku FOX-MONT j.d.o.o. za proizvodnju</item>
    </izvorni_sadrzaj>
    <derivirana_varijabla naziv="DomainObject.Predmet.OstaliListFormated_1">
      <item>Jasna Liović punomoćnik sudionika u postupku FOX-MONT j.d.o.o. za proizvodnju</item>
    </derivirana_varijabla>
  </DomainObject.Predmet.OstaliListFormated>
  <DomainObject.Predmet.OstaliListFormatedOIB>
    <izvorni_sadrzaj>
      <item>Jasna Liović, OIB 61749857758 punomoćnik sudionika u postupku FOX-MONT j.d.o.o. za proizvodnju</item>
    </izvorni_sadrzaj>
    <derivirana_varijabla naziv="DomainObject.Predmet.OstaliListFormatedOIB_1">
      <item>Jasna Liović, OIB 61749857758 punomoćnik sudionika u postupku FOX-MONT j.d.o.o. za proizvodnju</item>
    </derivirana_varijabla>
  </DomainObject.Predmet.OstaliListFormatedOIB>
  <DomainObject.Predmet.OstaliListFormatedWithAdress>
    <izvorni_sadrzaj>
      <item>Jasna Liović, Nikole Tesle 21, 31400 Đakovo punomoćnik sudionika u postupku FOX-MONT j.d.o.o. za proizvodnju</item>
    </izvorni_sadrzaj>
    <derivirana_varijabla naziv="DomainObject.Predmet.OstaliListFormatedWithAdress_1">
      <item>Jasna Liović, Nikole Tesle 21, 31400 Đakovo punomoćnik sudionika u postupku FOX-MONT j.d.o.o. za proizvodnju</item>
    </derivirana_varijabla>
  </DomainObject.Predmet.OstaliListFormatedWithAdress>
  <DomainObject.Predmet.OstaliListFormatedWithAdressOIB>
    <izvorni_sadrzaj>
      <item>Jasna Liović, OIB 61749857758, Nikole Tesle 21, 31400 Đakovo punomoćnik sudionika u postupku FOX-MONT j.d.o.o. za proizvodnju</item>
    </izvorni_sadrzaj>
    <derivirana_varijabla naziv="DomainObject.Predmet.OstaliListFormatedWithAdressOIB_1">
      <item>Jasna Liović, OIB 61749857758, Nikole Tesle 21, 31400 Đakovo punomoćnik sudionika u postupku FOX-MONT j.d.o.o. za proizvodnju</item>
    </derivirana_varijabla>
  </DomainObject.Predmet.OstaliListFormatedWithAdressOIB>
  <DomainObject.Predmet.OstaliListNazivFormated>
    <izvorni_sadrzaj>
      <item>Jasna Liović</item>
    </izvorni_sadrzaj>
    <derivirana_varijabla naziv="DomainObject.Predmet.OstaliListNazivFormated_1">
      <item>Jasna Liović</item>
    </derivirana_varijabla>
  </DomainObject.Predmet.OstaliListNazivFormated>
  <DomainObject.Predmet.OstaliListNazivFormatedOIB>
    <izvorni_sadrzaj>
      <item>Jasna Liović, OIB 61749857758</item>
    </izvorni_sadrzaj>
    <derivirana_varijabla naziv="DomainObject.Predmet.OstaliListNazivFormatedOIB_1">
      <item>Jasna Liović, OIB 61749857758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FOX-MONT j.d.o.o. za proizvodnju</izvorni_sadrzaj>
    <derivirana_varijabla naziv="DomainObject.Predmet.ProtustrankaIDrugi_1">FOX-MONT j.d.o.o. za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FOX-MONT j.d.o.o. za proizvodnju, OIB 41186318486, Nikole Tesle 21, 31400 Đakovo</izvorni_sadrzaj>
    <derivirana_varijabla naziv="DomainObject.Predmet.ProtustrankaIDrugiAdressOIB_1">FOX-MONT j.d.o.o. za proizvodnju, OIB 41186318486, Nikole Tesle 21,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FOX-MONT j.d.o.o. za proizvodnju</item>
      <item>Jasna Liović</item>
    </izvorni_sadrzaj>
    <derivirana_varijabla naziv="DomainObject.Predmet.SudioniciListNaziv_1">
      <item>FINA RC OSIJEK</item>
      <item>FOX-MONT j.d.o.o. za proizvodnju</item>
      <item>Jasna Liović</item>
    </derivirana_varijabla>
  </DomainObject.Predmet.SudioniciListNaziv>
  <DomainObject.Predmet.SudioniciListAdressOIB>
    <izvorni_sadrzaj>
      <item>FINA RC OSIJEK, OIB 85821130368</item>
      <item>FOX-MONT j.d.o.o. za proizvodnju, OIB 41186318486, Nikole Tesle 21,31400 Đakovo</item>
      <item>Jasna Liović, OIB 61749857758, Nikole Tesle 21,31400 Đakovo</item>
    </izvorni_sadrzaj>
    <derivirana_varijabla naziv="DomainObject.Predmet.SudioniciListAdressOIB_1">
      <item>FINA RC OSIJEK, OIB 85821130368</item>
      <item>FOX-MONT j.d.o.o. za proizvodnju, OIB 41186318486, Nikole Tesle 21,31400 Đakovo</item>
      <item>Jasna Liović, OIB 61749857758, Nikole Tesle 21,31400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41186318486</item>
      <item>, OIB 61749857758</item>
    </izvorni_sadrzaj>
    <derivirana_varijabla naziv="DomainObject.Predmet.SudioniciListNazivOIB_1">
      <item>, OIB 85821130368</item>
      <item>, OIB 41186318486</item>
      <item>, OIB 61749857758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60C1A0-8BB4-4C46-8356-247D30A70C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796</properties:Words>
  <properties:Characters>4326</properties:Characters>
  <properties:Lines>125</properties:Lines>
  <properties:Paragraphs>33</properties:Paragraphs>
  <properties:TotalTime>943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2018-03-16T13:38:00Z</dcterms:modified>
  <cp:revision>632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(2684-16 MILAN STANIĆ.docx)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