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3057" w14:paraId="f6e3057" w:rsidRDefault="00281BC7" w:rsidP="00EF7C9A" w:rsidR="00281BC7" w:rsidRPr="006E5E65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E5E65">
      <w:pPr>
        <w:rPr>
          <w:b/>
        </w:rPr>
      </w:pPr>
    </w:p>
    <w:p w:rsidRDefault="00281BC7" w:rsidP="00281BC7" w:rsidR="00281BC7" w:rsidRPr="006E5E65">
      <w:pPr>
        <w:rPr>
          <w:b/>
        </w:rPr>
      </w:pPr>
    </w:p>
    <w:p w:rsidRDefault="00E022E9" w:rsidP="00281BC7" w:rsidR="00E022E9" w:rsidRPr="006E5E65">
      <w:pPr>
        <w:rPr>
          <w:b/>
          <w:bCs/>
        </w:rPr>
      </w:pPr>
    </w:p>
    <w:p w:rsidRDefault="00281BC7" w:rsidP="00281BC7" w:rsidR="00281BC7" w:rsidRPr="006E5E65">
      <w:pPr>
        <w:rPr>
          <w:b/>
          <w:bCs/>
        </w:rPr>
      </w:pPr>
      <w:r w:rsidRPr="006E5E65">
        <w:rPr>
          <w:b/>
          <w:bCs/>
        </w:rPr>
        <w:t>REPUBLIKA HRVATSKA</w:t>
      </w:r>
    </w:p>
    <w:p w:rsidRDefault="00281BC7" w:rsidP="00281BC7" w:rsidR="00E022E9" w:rsidRPr="006E5E65">
      <w:pPr>
        <w:rPr>
          <w:b/>
          <w:bCs/>
        </w:rPr>
      </w:pPr>
      <w:r w:rsidRPr="006E5E65">
        <w:rPr>
          <w:b/>
          <w:bCs/>
        </w:rPr>
        <w:t>TRGOVAČKI SUD U ZADRU</w:t>
      </w:r>
    </w:p>
    <w:p w:rsidRDefault="00E022E9" w:rsidP="004E7E9B" w:rsidR="00EF7C9A" w:rsidRPr="006E5E65">
      <w:pPr>
        <w:rPr>
          <w:b/>
          <w:bCs/>
        </w:rPr>
      </w:pPr>
      <w:r w:rsidRPr="006E5E65">
        <w:rPr>
          <w:b/>
          <w:bCs/>
        </w:rPr>
        <w:t>Dr. Franje Tuđmana 35</w:t>
      </w:r>
      <w:r w:rsidR="00281BC7" w:rsidRPr="006E5E65">
        <w:rPr>
          <w:b/>
          <w:bCs/>
        </w:rPr>
        <w:tab/>
      </w:r>
    </w:p>
    <w:p w:rsidRDefault="00E022E9" w:rsidP="00281BC7" w:rsidR="00E022E9" w:rsidRPr="006E5E65">
      <w:pPr>
        <w:rPr>
          <w:b/>
          <w:bCs/>
        </w:rPr>
      </w:pPr>
    </w:p>
    <w:p w:rsidRDefault="00EF7C9A" w:rsidP="00EF7C9A" w:rsidR="00EF7C9A" w:rsidRPr="006E5E65">
      <w:pPr>
        <w:jc w:val="center"/>
        <w:rPr>
          <w:b/>
          <w:bCs/>
        </w:rPr>
      </w:pPr>
      <w:r w:rsidRPr="006E5E65">
        <w:rPr>
          <w:b/>
          <w:bCs/>
        </w:rPr>
        <w:t>R E P U B L I K A   H R V A T S K A</w:t>
      </w:r>
    </w:p>
    <w:p w:rsidRDefault="00281BC7" w:rsidP="00281BC7" w:rsidR="00281BC7" w:rsidRPr="006E5E65">
      <w:pPr>
        <w:rPr>
          <w:b/>
          <w:bCs/>
        </w:rPr>
      </w:pPr>
      <w:r w:rsidRPr="006E5E65">
        <w:rPr>
          <w:b/>
          <w:bCs/>
        </w:rPr>
        <w:tab/>
      </w:r>
      <w:r w:rsidRPr="006E5E65">
        <w:rPr>
          <w:b/>
          <w:bCs/>
        </w:rPr>
        <w:tab/>
      </w:r>
      <w:r w:rsidRPr="006E5E65">
        <w:rPr>
          <w:b/>
          <w:bCs/>
        </w:rPr>
        <w:tab/>
      </w:r>
      <w:r w:rsidRPr="006E5E65">
        <w:rPr>
          <w:b/>
          <w:bCs/>
        </w:rPr>
        <w:tab/>
      </w:r>
      <w:r w:rsidRPr="006E5E65">
        <w:rPr>
          <w:b/>
          <w:bCs/>
        </w:rPr>
        <w:tab/>
      </w:r>
    </w:p>
    <w:p w:rsidRDefault="00281BC7" w:rsidP="00281BC7" w:rsidR="00281BC7" w:rsidRPr="006E5E65">
      <w:pPr>
        <w:jc w:val="center"/>
        <w:rPr>
          <w:b/>
          <w:bCs/>
        </w:rPr>
      </w:pPr>
      <w:r w:rsidRPr="006E5E65">
        <w:rPr>
          <w:b/>
          <w:bCs/>
        </w:rPr>
        <w:t>R J E Š E N J E</w:t>
      </w:r>
    </w:p>
    <w:p w:rsidRDefault="00281BC7" w:rsidP="00281BC7" w:rsidR="00281BC7" w:rsidRPr="006E5E65">
      <w:pPr>
        <w:jc w:val="center"/>
        <w:rPr>
          <w:b/>
        </w:rPr>
      </w:pPr>
    </w:p>
    <w:p w:rsidRDefault="00E022E9" w:rsidP="00C72C87" w:rsidR="009D7950" w:rsidRPr="006E5E65">
      <w:pPr>
        <w:pStyle w:val="Tijeloteksta"/>
        <w:ind w:firstLine="708"/>
        <w:rPr>
          <w:szCs w:val="24"/>
        </w:rPr>
      </w:pPr>
      <w:r w:rsidRPr="006E5E65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 za otvaranje stečajnog postupka nad trgovačkim društvom</w:t>
      </w:r>
      <w:r w:rsidR="004E7E9B" w:rsidRPr="006E5E65">
        <w:rPr>
          <w:szCs w:val="24"/>
        </w:rPr>
        <w:t xml:space="preserve"> </w:t>
      </w:r>
      <w:r w:rsidR="00C72C87">
        <w:rPr>
          <w:szCs w:val="24"/>
        </w:rPr>
        <w:t>IDEAL j.d.o.o. za trgovinu i usluge, sa sjedištem u Splitska 26, Zadar, OIB: 05529348691</w:t>
      </w:r>
      <w:r w:rsidR="009D7950" w:rsidRPr="006E5E65">
        <w:rPr>
          <w:szCs w:val="24"/>
        </w:rPr>
        <w:t xml:space="preserve">, dana </w:t>
      </w:r>
      <w:r w:rsidR="0016550F">
        <w:rPr>
          <w:szCs w:val="24"/>
        </w:rPr>
        <w:t>1</w:t>
      </w:r>
      <w:r w:rsidR="006E5E65" w:rsidRPr="006E5E65">
        <w:rPr>
          <w:szCs w:val="24"/>
        </w:rPr>
        <w:t>4</w:t>
      </w:r>
      <w:r w:rsidR="009D7950" w:rsidRPr="006E5E65">
        <w:rPr>
          <w:szCs w:val="24"/>
        </w:rPr>
        <w:t xml:space="preserve">. </w:t>
      </w:r>
      <w:r w:rsidR="006E5E65" w:rsidRPr="006E5E65">
        <w:rPr>
          <w:szCs w:val="24"/>
        </w:rPr>
        <w:t xml:space="preserve">travnja </w:t>
      </w:r>
      <w:r w:rsidR="009D7950" w:rsidRPr="006E5E65">
        <w:rPr>
          <w:szCs w:val="24"/>
        </w:rPr>
        <w:t xml:space="preserve">2016. </w:t>
      </w:r>
    </w:p>
    <w:p w:rsidRDefault="00281BC7" w:rsidP="009D7950" w:rsidR="00281BC7" w:rsidRPr="006E5E65">
      <w:pPr>
        <w:pStyle w:val="Tijeloteksta"/>
        <w:ind w:firstLine="708"/>
        <w:rPr>
          <w:b/>
          <w:szCs w:val="24"/>
        </w:rPr>
      </w:pPr>
    </w:p>
    <w:p w:rsidRDefault="00281BC7" w:rsidP="00281BC7" w:rsidR="00281BC7" w:rsidRPr="006E5E65">
      <w:pPr>
        <w:jc w:val="center"/>
      </w:pPr>
      <w:r w:rsidRPr="006E5E65">
        <w:t>r i j e š i o   j e</w:t>
      </w:r>
    </w:p>
    <w:p w:rsidRDefault="004B768C" w:rsidP="00EF7C9A" w:rsidR="004B768C" w:rsidRPr="006E5E65">
      <w:pPr>
        <w:jc w:val="both"/>
      </w:pPr>
    </w:p>
    <w:p w:rsidRDefault="00C72C87" w:rsidP="00C72C87" w:rsidR="00BE6E59" w:rsidRPr="006E5E65">
      <w:pPr>
        <w:pStyle w:val="Odlomakpopisa"/>
        <w:numPr>
          <w:ilvl w:val="0"/>
          <w:numId w:val="3"/>
        </w:numPr>
        <w:ind w:firstLine="540" w:left="0"/>
        <w:jc w:val="both"/>
      </w:pPr>
      <w:r>
        <w:t>Blaž Savić, Zadar, Bana Josipa Jelačića 4/5, OIB: 660472906</w:t>
      </w:r>
      <w:r w:rsidR="00C9120F" w:rsidRPr="006E5E65">
        <w:t xml:space="preserve">, </w:t>
      </w:r>
      <w:r w:rsidR="00281BC7" w:rsidRPr="006E5E65">
        <w:t>postavlja se za privremenog stečajnog upravitelja nad</w:t>
      </w:r>
      <w:r w:rsidR="004F1515" w:rsidRPr="006E5E65">
        <w:t xml:space="preserve"> trgovačkim društvom</w:t>
      </w:r>
      <w:r w:rsidR="004E7E9B" w:rsidRPr="006E5E65">
        <w:t xml:space="preserve"> </w:t>
      </w:r>
      <w:r>
        <w:t>IDEAL j.d.o.o. za trgovinu i usluge, sa sjedištem u Splitska 26, Zadar, OIB: 05529348691</w:t>
      </w:r>
      <w:r w:rsidR="004E7E9B" w:rsidRPr="006E5E65">
        <w:t>.</w:t>
      </w:r>
    </w:p>
    <w:p w:rsidRDefault="006A6847" w:rsidP="006A6847" w:rsidR="006A6847" w:rsidRPr="006E5E65">
      <w:pPr>
        <w:pStyle w:val="Odlomakpopisa"/>
        <w:ind w:left="900"/>
        <w:jc w:val="both"/>
      </w:pPr>
    </w:p>
    <w:p w:rsidRDefault="006A6847" w:rsidP="006A6847" w:rsidR="006A6847" w:rsidRPr="006E5E65">
      <w:pPr>
        <w:pStyle w:val="Odlomakpopisa"/>
        <w:numPr>
          <w:ilvl w:val="0"/>
          <w:numId w:val="3"/>
        </w:numPr>
        <w:ind w:firstLine="540" w:left="0"/>
        <w:jc w:val="both"/>
      </w:pPr>
      <w:r w:rsidRPr="006E5E65"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6E5E65">
      <w:pPr>
        <w:pStyle w:val="Odlomakpopisa"/>
      </w:pPr>
    </w:p>
    <w:p w:rsidRDefault="006A6847" w:rsidP="0016550F" w:rsidR="006A6847" w:rsidRPr="006E5E65">
      <w:pPr>
        <w:pStyle w:val="Odlomakpopisa"/>
        <w:numPr>
          <w:ilvl w:val="0"/>
          <w:numId w:val="3"/>
        </w:numPr>
        <w:ind w:firstLine="540" w:left="0"/>
        <w:jc w:val="both"/>
      </w:pPr>
      <w:r w:rsidRPr="006E5E65">
        <w:t xml:space="preserve">Privremeni stečajni upravitelj dužan je svoje izvješće na propisanom obrascu dostaviti sudu u roku od </w:t>
      </w:r>
      <w:r w:rsidR="00C72C87">
        <w:t>3</w:t>
      </w:r>
      <w:r w:rsidR="0016550F">
        <w:t>0</w:t>
      </w:r>
      <w:r w:rsidRPr="006E5E65">
        <w:t xml:space="preserve"> dana.  </w:t>
      </w:r>
    </w:p>
    <w:p w:rsidRDefault="00EB3FAB" w:rsidP="00281BC7" w:rsidR="00EB3FAB" w:rsidRPr="006E5E65">
      <w:pPr>
        <w:jc w:val="center"/>
      </w:pPr>
    </w:p>
    <w:p w:rsidRDefault="00281BC7" w:rsidP="00C30170" w:rsidR="00281BC7" w:rsidRPr="006E5E65">
      <w:pPr>
        <w:jc w:val="center"/>
      </w:pPr>
      <w:r w:rsidRPr="006E5E65">
        <w:t>Obrazloženje</w:t>
      </w:r>
      <w:r w:rsidRPr="006E5E65">
        <w:tab/>
      </w:r>
    </w:p>
    <w:p w:rsidRDefault="00766A92" w:rsidP="009D7950" w:rsidR="00766A92" w:rsidRPr="006E5E65">
      <w:pPr>
        <w:ind w:firstLine="708"/>
        <w:jc w:val="both"/>
      </w:pPr>
    </w:p>
    <w:p w:rsidRDefault="008F3AD6" w:rsidP="00C72C87" w:rsidR="00342BE6" w:rsidRPr="006E5E65">
      <w:pPr>
        <w:ind w:firstLine="708"/>
        <w:jc w:val="both"/>
      </w:pPr>
      <w:r w:rsidRPr="006E5E65">
        <w:t xml:space="preserve">Kod ovog suda pod gornjim poslovnim brojem u tijeku je prethodni postupak radi utvrđivanja uvjeta za otvaranje stečajnog postupka nad </w:t>
      </w:r>
      <w:r w:rsidR="004F1515" w:rsidRPr="006E5E65">
        <w:t xml:space="preserve">trgovačkim društvom </w:t>
      </w:r>
      <w:r w:rsidR="00C72C87">
        <w:t>IDEAL j.d.o.o. za trgovinu i usluge, sa sjedištem u Splitska 26, Zadar, OIB: 05529348691</w:t>
      </w:r>
      <w:r w:rsidR="004E7E9B" w:rsidRPr="006E5E65">
        <w:t>.</w:t>
      </w:r>
    </w:p>
    <w:p w:rsidRDefault="008F3AD6" w:rsidP="006A6847" w:rsidR="006A6847" w:rsidRPr="006E5E65">
      <w:pPr>
        <w:ind w:firstLine="708"/>
        <w:jc w:val="both"/>
      </w:pPr>
      <w:r w:rsidRPr="006E5E65">
        <w:t xml:space="preserve">Postupak je inicirala </w:t>
      </w:r>
      <w:r w:rsidR="00EF7C9A" w:rsidRPr="006E5E65">
        <w:t>Financija agencija</w:t>
      </w:r>
      <w:r w:rsidR="001840A0" w:rsidRPr="006E5E65">
        <w:t xml:space="preserve"> </w:t>
      </w:r>
      <w:r w:rsidRPr="006E5E65">
        <w:t>prijedlogom za pokretanje stečajnog postupka. Na ročišt</w:t>
      </w:r>
      <w:r w:rsidR="006A6847" w:rsidRPr="006E5E65">
        <w:t>e</w:t>
      </w:r>
      <w:r w:rsidR="009B4456" w:rsidRPr="006E5E65">
        <w:t xml:space="preserve"> </w:t>
      </w:r>
      <w:r w:rsidRPr="006E5E65">
        <w:t>za utvrđivanje uvjeta za otvaranje stečajnog postupka</w:t>
      </w:r>
      <w:r w:rsidR="006A6847" w:rsidRPr="006E5E65">
        <w:t xml:space="preserve"> zastupnik stečajnog dužnika po zakonu nije pristupio, slijedom čega privremeni stečajni upravitelj treba utvrditi postojanje pretpostavke za otvaranje stečajnog postupka u smislu čl. 119. st. 3. Stečajnog zakona (NN 71/15), te će ispitati ima li stečajni dužnik imovine kojom bi se mogli pokriti troškovi postupka i dijelom vjerovnici.</w:t>
      </w:r>
    </w:p>
    <w:p w:rsidRDefault="006A6847" w:rsidP="0016550F" w:rsidR="006A6847" w:rsidRPr="006E5E65">
      <w:pPr>
        <w:ind w:firstLine="708"/>
        <w:jc w:val="both"/>
      </w:pPr>
      <w:r w:rsidRPr="006E5E65">
        <w:t xml:space="preserve">Privremeni stečajni upravitelj dužan je svoje izvješće dostaviti sudu u roku od </w:t>
      </w:r>
      <w:r w:rsidR="00C72C87">
        <w:t>3</w:t>
      </w:r>
      <w:r w:rsidR="0016550F">
        <w:t>0</w:t>
      </w:r>
      <w:r w:rsidRPr="006E5E65">
        <w:t xml:space="preserve"> dana.</w:t>
      </w:r>
    </w:p>
    <w:p w:rsidRDefault="006A6847" w:rsidP="00B310F0" w:rsidR="006A6847" w:rsidRPr="006E5E65">
      <w:pPr>
        <w:ind w:firstLine="708"/>
        <w:jc w:val="both"/>
      </w:pPr>
      <w:r w:rsidRPr="006E5E65">
        <w:t xml:space="preserve">Stoga je odlučeno kao u izreci. </w:t>
      </w:r>
    </w:p>
    <w:p w:rsidRDefault="008F3AD6" w:rsidP="008F3AD6" w:rsidR="008F3AD6" w:rsidRPr="006E5E65"/>
    <w:p w:rsidRDefault="008F3AD6" w:rsidP="006E5E65" w:rsidR="008F03DE" w:rsidRPr="006E5E65">
      <w:pPr>
        <w:jc w:val="center"/>
      </w:pPr>
      <w:r w:rsidRPr="006E5E65">
        <w:t>U Zadru</w:t>
      </w:r>
      <w:r w:rsidR="006E5E65" w:rsidRPr="006E5E65">
        <w:t xml:space="preserve"> </w:t>
      </w:r>
      <w:r w:rsidR="0016550F">
        <w:t>1</w:t>
      </w:r>
      <w:r w:rsidR="006E5E65" w:rsidRPr="006E5E65">
        <w:t>4</w:t>
      </w:r>
      <w:r w:rsidR="004E7E9B" w:rsidRPr="006E5E65">
        <w:t xml:space="preserve">. </w:t>
      </w:r>
      <w:r w:rsidR="006E5E65" w:rsidRPr="006E5E65">
        <w:t xml:space="preserve">travnja </w:t>
      </w:r>
      <w:r w:rsidR="004E7E9B" w:rsidRPr="006E5E65">
        <w:t xml:space="preserve">2016. </w:t>
      </w:r>
    </w:p>
    <w:p w:rsidRDefault="0055636D" w:rsidP="0055636D" w:rsidR="0055636D" w:rsidRPr="006E5E65">
      <w:pPr>
        <w:jc w:val="both"/>
      </w:pPr>
    </w:p>
    <w:p w:rsidRDefault="00580387" w:rsidP="00C72C87" w:rsidR="004E7E9B" w:rsidRPr="006E5E65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 w:rsidRPr="006E5E65">
        <w:t>Sutkinja</w:t>
      </w:r>
    </w:p>
    <w:p w:rsidRDefault="00580387" w:rsidP="00C72C87" w:rsidR="009068CC" w:rsidRPr="006E5E6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 w:rsidRPr="006E5E65">
        <w:t>Ana Markač</w:t>
      </w:r>
    </w:p>
    <w:p w:rsidRDefault="0055636D" w:rsidP="008F03DE" w:rsidR="0055636D" w:rsidRPr="006E5E65"/>
    <w:p w:rsidRDefault="0055636D" w:rsidP="008F03DE" w:rsidR="0055636D" w:rsidRPr="006E5E65"/>
    <w:p w:rsidRDefault="008F3AD6" w:rsidP="008F03DE" w:rsidR="008F3AD6" w:rsidRPr="006E5E65">
      <w:r w:rsidRPr="006E5E65">
        <w:t>POUKA O PRAVNOM LIJEKU</w:t>
      </w:r>
    </w:p>
    <w:p w:rsidRDefault="008F3AD6" w:rsidP="008F3AD6" w:rsidR="008F3AD6" w:rsidRPr="006E5E65">
      <w:r w:rsidRPr="006E5E65">
        <w:t>Protiv ovog rješenja dopuštena je žalba u roku od 8 dana od dostave istog.</w:t>
      </w:r>
    </w:p>
    <w:p w:rsidRDefault="008F3AD6" w:rsidP="008F3AD6" w:rsidR="008F3AD6" w:rsidRPr="006E5E65"/>
    <w:p w:rsidRDefault="0055636D" w:rsidP="008F3AD6" w:rsidR="0055636D" w:rsidRPr="006E5E65"/>
    <w:p w:rsidRDefault="0055636D" w:rsidP="008F3AD6" w:rsidR="0055636D" w:rsidRPr="006E5E65"/>
    <w:p w:rsidRDefault="0055636D" w:rsidP="008F3AD6" w:rsidR="0055636D" w:rsidRPr="006E5E65"/>
    <w:p w:rsidRDefault="008F3AD6" w:rsidP="008F3AD6" w:rsidR="008F3AD6" w:rsidRPr="006E5E65">
      <w:r w:rsidRPr="006E5E65">
        <w:t xml:space="preserve"> Dostaviti : </w:t>
      </w:r>
    </w:p>
    <w:p w:rsidRDefault="008F3AD6" w:rsidP="008F3AD6" w:rsidR="008F3AD6" w:rsidRPr="006E5E65">
      <w:pPr>
        <w:numPr>
          <w:ilvl w:val="0"/>
          <w:numId w:val="1"/>
        </w:numPr>
      </w:pPr>
      <w:r w:rsidRPr="006E5E65">
        <w:t>Privremenom stečajnom upravitelju uz izjavu i potvrdu o imenovanju</w:t>
      </w:r>
    </w:p>
    <w:p w:rsidRDefault="003024D4" w:rsidP="00BB4F73" w:rsidR="00BB4F73" w:rsidRPr="006E5E65">
      <w:pPr>
        <w:numPr>
          <w:ilvl w:val="0"/>
          <w:numId w:val="1"/>
        </w:numPr>
      </w:pPr>
      <w:r w:rsidRPr="006E5E65">
        <w:t>e-</w:t>
      </w:r>
      <w:r w:rsidR="008F3AD6" w:rsidRPr="006E5E65">
        <w:t>oglasna ploča</w:t>
      </w:r>
    </w:p>
    <w:p w:rsidRDefault="00C30170" w:rsidP="00BB4F73" w:rsidR="00C30170" w:rsidRPr="006E5E65">
      <w:pPr>
        <w:numPr>
          <w:ilvl w:val="0"/>
          <w:numId w:val="1"/>
        </w:numPr>
      </w:pPr>
      <w:r w:rsidRPr="006E5E65">
        <w:t xml:space="preserve">sudskom registru </w:t>
      </w:r>
    </w:p>
    <w:p w:rsidRDefault="008F3AD6" w:rsidP="009068CC" w:rsidR="00842CEB" w:rsidRPr="006E5E65">
      <w:pPr>
        <w:numPr>
          <w:ilvl w:val="0"/>
          <w:numId w:val="1"/>
        </w:numPr>
      </w:pPr>
      <w:r w:rsidRPr="006E5E65">
        <w:t xml:space="preserve">u spis      </w:t>
      </w:r>
    </w:p>
    <w:sectPr w:rsidSect="009C0FF2" w:rsidR="00842CEB" w:rsidRPr="006E5E65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C72C87" w:rsidR="00C72C87">
        <w:pPr>
          <w:pStyle w:val="Zaglavlje"/>
          <w:jc w:val="right"/>
        </w:pPr>
        <w:r>
          <w:tab/>
        </w:r>
        <w:r>
          <w:tab/>
        </w:r>
        <w:r w:rsidR="00C72C87">
          <w:t>Poslovni broj: 2 St-330/16-18</w:t>
        </w:r>
      </w:p>
      <w:p w:rsidRDefault="0016550F" w:rsidP="00C72C87" w:rsidR="0016550F">
        <w:pPr>
          <w:pStyle w:val="Zaglavlje"/>
          <w:jc w:val="right"/>
        </w:pPr>
      </w:p>
      <w:p w:rsidRDefault="009C0FF2" w:rsidP="00C72C87" w:rsidR="009C0FF2">
        <w:pPr>
          <w:pStyle w:val="Zaglavlje"/>
          <w:jc w:val="right"/>
        </w:pPr>
        <w:r>
          <w:tab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C72C87" w:rsidR="00E022E9">
    <w:pPr>
      <w:pStyle w:val="Zaglavlje"/>
      <w:jc w:val="right"/>
    </w:pPr>
    <w:r>
      <w:t>Poslovni broj: 2 St-</w:t>
    </w:r>
    <w:r w:rsidR="0016550F">
      <w:t>3</w:t>
    </w:r>
    <w:r w:rsidR="00C72C87">
      <w:t>3</w:t>
    </w:r>
    <w:r w:rsidR="0016550F">
      <w:t>0</w:t>
    </w:r>
    <w:r>
      <w:t>/16-</w:t>
    </w:r>
    <w:r w:rsidR="00C72C87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6550F"/>
    <w:rsid w:val="001840A0"/>
    <w:rsid w:val="00197F64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80387"/>
    <w:rsid w:val="00665069"/>
    <w:rsid w:val="006A6847"/>
    <w:rsid w:val="006E5E65"/>
    <w:rsid w:val="007002A2"/>
    <w:rsid w:val="0074396A"/>
    <w:rsid w:val="00766A92"/>
    <w:rsid w:val="007B6657"/>
    <w:rsid w:val="007C75BF"/>
    <w:rsid w:val="007F26FC"/>
    <w:rsid w:val="00842CEB"/>
    <w:rsid w:val="008F03DE"/>
    <w:rsid w:val="008F3AD6"/>
    <w:rsid w:val="009068CC"/>
    <w:rsid w:val="009B4456"/>
    <w:rsid w:val="009C0FF2"/>
    <w:rsid w:val="009D7950"/>
    <w:rsid w:val="009F62F2"/>
    <w:rsid w:val="00A5292A"/>
    <w:rsid w:val="00B310F0"/>
    <w:rsid w:val="00BB4F73"/>
    <w:rsid w:val="00BE6E59"/>
    <w:rsid w:val="00C30170"/>
    <w:rsid w:val="00C72C87"/>
    <w:rsid w:val="00C85781"/>
    <w:rsid w:val="00C9120F"/>
    <w:rsid w:val="00E022E9"/>
    <w:rsid w:val="00EB2FAA"/>
    <w:rsid w:val="00EB3FAB"/>
    <w:rsid w:val="00EF7C9A"/>
    <w:rsid w:val="00F17B71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7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B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B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B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B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7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B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B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B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B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j.d.o.o. za trgovinu i usluge</izvorni_sadrzaj>
    <derivirana_varijabla naziv="DomainObject.Predmet.ProtustrankaFormated_1">  IDEAL j.d.o.o. za trgovinu i usluge</derivirana_varijabla>
  </DomainObject.Predmet.ProtustrankaFormated>
  <DomainObject.Predmet.ProtustrankaFormatedOIB>
    <izvorni_sadrzaj>  IDEAL j.d.o.o. za trgovinu i usluge, OIB 05529348691</izvorni_sadrzaj>
    <derivirana_varijabla naziv="DomainObject.Predmet.ProtustrankaFormatedOIB_1">  IDEAL j.d.o.o. za trgovinu i usluge, OIB 05529348691</derivirana_varijabla>
  </DomainObject.Predmet.ProtustrankaFormatedOIB>
  <DomainObject.Predmet.ProtustrankaFormatedWithAdress>
    <izvorni_sadrzaj> IDEAL j.d.o.o. za trgovinu i usluge, Splitska 26, 23000 Zadar</izvorni_sadrzaj>
    <derivirana_varijabla naziv="DomainObject.Predmet.ProtustrankaFormatedWithAdress_1"> IDEAL j.d.o.o. za trgovinu i usluge, Splitska 26, 23000 Zadar</derivirana_varijabla>
  </DomainObject.Predmet.ProtustrankaFormatedWithAdress>
  <DomainObject.Predmet.ProtustrankaFormatedWithAdressOIB>
    <izvorni_sadrzaj> IDEAL j.d.o.o. za trgovinu i usluge, OIB 05529348691, Splitska 26, 23000 Zadar</izvorni_sadrzaj>
    <derivirana_varijabla naziv="DomainObject.Predmet.ProtustrankaFormatedWithAdressOIB_1"> IDEAL j.d.o.o. za trgovinu i usluge, OIB 05529348691, Splitska 26, 23000 Zadar</derivirana_varijabla>
  </DomainObject.Predmet.ProtustrankaFormatedWithAdressOIB>
  <DomainObject.Predmet.ProtustrankaWithAdress>
    <izvorni_sadrzaj>IDEAL j.d.o.o. za trgovinu i usluge Splitska 26, 23000 Zadar</izvorni_sadrzaj>
    <derivirana_varijabla naziv="DomainObject.Predmet.ProtustrankaWithAdress_1">IDEAL j.d.o.o. za trgovinu i usluge Splitska 26, 23000 Zadar</derivirana_varijabla>
  </DomainObject.Predmet.ProtustrankaWithAdress>
  <DomainObject.Predmet.ProtustrankaWithAdressOIB>
    <izvorni_sadrzaj>IDEAL j.d.o.o. za trgovinu i usluge, OIB 05529348691, Splitska 26, 23000 Zadar</izvorni_sadrzaj>
    <derivirana_varijabla naziv="DomainObject.Predmet.ProtustrankaWithAdressOIB_1">IDEAL j.d.o.o. za trgovinu i usluge, OIB 05529348691, Splitska 26, 23000 Zadar</derivirana_varijabla>
  </DomainObject.Predmet.ProtustrankaWithAdressOIB>
  <DomainObject.Predmet.ProtustrankaNazivFormated>
    <izvorni_sadrzaj>IDEAL j.d.o.o. za trgovinu i usluge</izvorni_sadrzaj>
    <derivirana_varijabla naziv="DomainObject.Predmet.ProtustrankaNazivFormated_1">IDEAL j.d.o.o. za trgovinu i usluge</derivirana_varijabla>
  </DomainObject.Predmet.ProtustrankaNazivFormated>
  <DomainObject.Predmet.ProtustrankaNazivFormatedOIB>
    <izvorni_sadrzaj>IDEAL j.d.o.o. za trgovinu i usluge, OIB 05529348691</izvorni_sadrzaj>
    <derivirana_varijabla naziv="DomainObject.Predmet.ProtustrankaNazivFormatedOIB_1">IDEAL j.d.o.o. za trgovinu i usluge, OIB 05529348691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9031.71</izvorni_sadrzaj>
    <derivirana_varijabla naziv="DomainObject.Predmet.TrenutnaVrijednost_1">9031.71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IDEAL j.d.o.o. za trgovinu i usluge</item>
    </izvorni_sadrzaj>
    <derivirana_varijabla naziv="DomainObject.Predmet.ProtuStrankaListFormated_1">
      <item>IDEAL j.d.o.o. za trgovinu i usluge</item>
    </derivirana_varijabla>
  </DomainObject.Predmet.ProtuStrankaListFormated>
  <DomainObject.Predmet.ProtuStrankaListFormatedOIB>
    <izvorni_sadrzaj>
      <item>IDEAL j.d.o.o. za trgovinu i usluge, OIB 05529348691</item>
    </izvorni_sadrzaj>
    <derivirana_varijabla naziv="DomainObject.Predmet.ProtuStrankaListFormatedOIB_1">
      <item>IDEAL j.d.o.o. za trgovinu i usluge, OIB 05529348691</item>
    </derivirana_varijabla>
  </DomainObject.Predmet.ProtuStrankaListFormatedOIB>
  <DomainObject.Predmet.ProtuStrankaListFormatedWithAdress>
    <izvorni_sadrzaj>
      <item>IDEAL j.d.o.o. za trgovinu i usluge, Splitska 26, 23000 Zadar</item>
    </izvorni_sadrzaj>
    <derivirana_varijabla naziv="DomainObject.Predmet.ProtuStrankaListFormatedWithAdress_1">
      <item>IDEAL j.d.o.o. za trgovinu i usluge, Splitska 26, 23000 Zadar</item>
    </derivirana_varijabla>
  </DomainObject.Predmet.ProtuStrankaListFormatedWithAdress>
  <DomainObject.Predmet.ProtuStrankaListFormatedWithAdressOIB>
    <izvorni_sadrzaj>
      <item>IDEAL j.d.o.o. za trgovinu i usluge, OIB 05529348691, Splitska 26, 23000 Zadar</item>
    </izvorni_sadrzaj>
    <derivirana_varijabla naziv="DomainObject.Predmet.ProtuStrankaListFormatedWithAdressOIB_1">
      <item>IDEAL j.d.o.o. za trgovinu i usluge, OIB 05529348691, Splitska 26, 23000 Zadar</item>
    </derivirana_varijabla>
  </DomainObject.Predmet.ProtuStrankaListFormatedWithAdressOIB>
  <DomainObject.Predmet.ProtuStrankaListNazivFormated>
    <izvorni_sadrzaj>
      <item>IDEAL j.d.o.o. za trgovinu i usluge</item>
    </izvorni_sadrzaj>
    <derivirana_varijabla naziv="DomainObject.Predmet.ProtuStrankaListNazivFormated_1">
      <item>IDEAL j.d.o.o. za trgovinu i usluge</item>
    </derivirana_varijabla>
  </DomainObject.Predmet.ProtuStrankaListNazivFormated>
  <DomainObject.Predmet.ProtuStrankaListNazivFormatedOIB>
    <izvorni_sadrzaj>
      <item>IDEAL j.d.o.o. za trgovinu i usluge, OIB 05529348691</item>
    </izvorni_sadrzaj>
    <derivirana_varijabla naziv="DomainObject.Predmet.ProtuStrankaListNazivFormatedOIB_1">
      <item>IDEAL j.d.o.o. za trgovinu i usluge, OIB 05529348691</item>
    </derivirana_varijabla>
  </DomainObject.Predmet.ProtuStrankaListNazivFormatedOIB>
  <DomainObject.Predmet.OstaliListFormated>
    <izvorni_sadrzaj>
      <item>Danijela Kundid Šipić</item>
    </izvorni_sadrzaj>
    <derivirana_varijabla naziv="DomainObject.Predmet.OstaliListFormated_1">
      <item>Danijela Kundid Šipić</item>
    </derivirana_varijabla>
  </DomainObject.Predmet.OstaliListFormated>
  <DomainObject.Predmet.OstaliListFormatedOIB>
    <izvorni_sadrzaj>
      <item>Danijela Kundid Šipić, OIB 43922791338</item>
    </izvorni_sadrzaj>
    <derivirana_varijabla naziv="DomainObject.Predmet.OstaliListFormatedOIB_1">
      <item>Danijela Kundid Šipić, OIB 43922791338</item>
    </derivirana_varijabla>
  </DomainObject.Predmet.OstaliListFormatedOIB>
  <DomainObject.Predmet.OstaliListFormatedWithAdress>
    <izvorni_sadrzaj>
      <item>Danijela Kundid Šipić, Zagrebačka 2, 53220 Otočac</item>
    </izvorni_sadrzaj>
    <derivirana_varijabla naziv="DomainObject.Predmet.OstaliListFormatedWithAdress_1">
      <item>Danijela Kundid Šipić, Zagrebačka 2, 53220 Otočac</item>
    </derivirana_varijabla>
  </DomainObject.Predmet.OstaliListFormatedWithAdress>
  <DomainObject.Predmet.OstaliListFormatedWithAdressOIB>
    <izvorni_sadrzaj>
      <item>Danijela Kundid Šipić, OIB 43922791338, Zagrebačka 2, 53220 Otočac</item>
    </izvorni_sadrzaj>
    <derivirana_varijabla naziv="DomainObject.Predmet.OstaliListFormatedWithAdressOIB_1">
      <item>Danijela Kundid Šipić, OIB 43922791338, Zagrebačka 2, 53220 Otočac</item>
    </derivirana_varijabla>
  </DomainObject.Predmet.OstaliListFormatedWithAdressOIB>
  <DomainObject.Predmet.OstaliListNazivFormated>
    <izvorni_sadrzaj>
      <item>Danijela Kundid Šipić</item>
    </izvorni_sadrzaj>
    <derivirana_varijabla naziv="DomainObject.Predmet.OstaliListNazivFormated_1">
      <item>Danijela Kundid Šipić</item>
    </derivirana_varijabla>
  </DomainObject.Predmet.OstaliListNazivFormated>
  <DomainObject.Predmet.OstaliListNazivFormatedOIB>
    <izvorni_sadrzaj>
      <item>Danijela Kundid Šipić, OIB 43922791338</item>
    </izvorni_sadrzaj>
    <derivirana_varijabla naziv="DomainObject.Predmet.OstaliListNazivFormatedOIB_1">
      <item>Danijela Kundid Šipić, OIB 43922791338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IDEAL j.d.o.o. za trgovinu i usluge</izvorni_sadrzaj>
    <derivirana_varijabla naziv="DomainObject.Predmet.ProtustrankaIDrugi_1">IDEAL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IDEAL j.d.o.o. za trgovinu i usluge, OIB 05529348691, Splitska 26, 23000 Zadar</izvorni_sadrzaj>
    <derivirana_varijabla naziv="DomainObject.Predmet.ProtustrankaIDrugiAdressOIB_1">IDEAL j.d.o.o. za trgovinu i usluge, OIB 05529348691,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IDEAL j.d.o.o. za trgovinu i usluge</item>
      <item>Danijela Kundid Šipić</item>
    </izvorni_sadrzaj>
    <derivirana_varijabla naziv="DomainObject.Predmet.SudioniciListNaziv_1">
      <item>Financijska agencija</item>
      <item>IDEAL j.d.o.o. za trgovinu i usluge</item>
      <item>Danijela Kundid Šipić</item>
    </derivirana_varijabla>
  </DomainObject.Predmet.SudioniciListNaziv>
  <DomainObject.Predmet.SudioniciListAdressOIB>
    <izvorni_sadrzaj>
      <item>Financijska agencija, OIB 85821130368, Ivana Danila 4,23000 Zadar</item>
      <item>IDEAL j.d.o.o. za trgovinu i usluge, OIB 05529348691, Splitska 26,23000 Zadar</item>
      <item>Danijela Kundid Šipić, OIB 43922791338, Zagrebačka 2,53220 Otočac</item>
    </izvorni_sadrzaj>
    <derivirana_varijabla naziv="DomainObject.Predmet.SudioniciListAdressOIB_1">
      <item>Financijska agencija, OIB 85821130368, Ivana Danila 4,23000 Zadar</item>
      <item>IDEAL j.d.o.o. za trgovinu i usluge, OIB 05529348691, Splitska 26,23000 Zadar</item>
      <item>Danijela Kundid Šipić, OIB 43922791338, Zagrebačka 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05529348691</item>
      <item>, OIB 43922791338</item>
    </izvorni_sadrzaj>
    <derivirana_varijabla naziv="DomainObject.Predmet.SudioniciListNazivOIB_1">
      <item>, OIB 85821130368</item>
      <item>, OIB 05529348691</item>
      <item>, OIB 43922791338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69468-E63D-43FA-8709-BA90CBF34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1757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2016-04-14T11:49:00Z</dcterms:created>
  <dc:creator>Ardena Bajlo</dc:creator>
  <cp:lastModifiedBy>Merlina Klišmanić</cp:lastModifiedBy>
  <cp:lastPrinted>2016-04-14T11:47:00Z</cp:lastPrinted>
  <dcterms:modified xmlns:xsi="http://www.w3.org/2001/XMLSchema-instance" xsi:type="dcterms:W3CDTF">2016-04-14T12:25:00Z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