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8dd5b" w14:paraId="a48dd5b" w:rsidRDefault="00B314E8" w:rsidR="00B314E8" w:rsidRPr="00EF3499">
      <w:pPr>
        <w15:collapsed w:val="false"/>
        <w:rPr>
          <w:rFonts w:hAnsi="Times New Roman" w:ascii="Times New Roman"/>
          <w:noProof w:val="false"/>
          <w:szCs w:val="24"/>
        </w:rPr>
      </w:pPr>
      <w:bookmarkStart w:name="_GoBack" w:id="0"/>
      <w:bookmarkEnd w:id="0"/>
      <w:r w:rsidRPr="00EF3499">
        <w:rPr>
          <w:rFonts w:hAnsi="Times New Roman" w:ascii="Times New Roman"/>
          <w:noProof w:val="false"/>
          <w:szCs w:val="24"/>
        </w:rPr>
        <w:tab/>
      </w:r>
      <w:r w:rsidR="0091485F" w:rsidRPr="00EF3499">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EF3499">
      <w:pPr>
        <w:tabs>
          <w:tab w:pos="6450" w:val="left"/>
        </w:tabs>
        <w:rPr>
          <w:rFonts w:hAnsi="Times New Roman" w:ascii="Times New Roman"/>
          <w:noProof w:val="false"/>
          <w:szCs w:val="24"/>
        </w:rPr>
      </w:pPr>
      <w:r w:rsidRPr="00EF3499">
        <w:rPr>
          <w:rFonts w:hAnsi="Times New Roman" w:ascii="Times New Roman"/>
          <w:noProof w:val="false"/>
          <w:szCs w:val="24"/>
        </w:rPr>
        <w:t xml:space="preserve">REPUBLIKA HRVATSKA </w:t>
      </w:r>
      <w:r w:rsidR="0091485F" w:rsidRPr="00EF3499">
        <w:rPr>
          <w:rFonts w:hAnsi="Times New Roman" w:ascii="Times New Roman"/>
          <w:noProof w:val="false"/>
          <w:szCs w:val="24"/>
        </w:rPr>
        <w:tab/>
        <w:t xml:space="preserve">                   4 St</w:t>
      </w:r>
      <w:r w:rsidR="00CC3968" w:rsidRPr="00EF3499">
        <w:rPr>
          <w:rFonts w:hAnsi="Times New Roman" w:ascii="Times New Roman"/>
          <w:noProof w:val="false"/>
          <w:szCs w:val="24"/>
        </w:rPr>
        <w:t>-</w:t>
      </w:r>
      <w:r w:rsidR="00BD41BB">
        <w:rPr>
          <w:rFonts w:hAnsi="Times New Roman" w:ascii="Times New Roman"/>
          <w:noProof w:val="false"/>
          <w:szCs w:val="24"/>
        </w:rPr>
        <w:t>2378</w:t>
      </w:r>
      <w:r w:rsidR="00CC3968" w:rsidRPr="00EF3499">
        <w:rPr>
          <w:rFonts w:hAnsi="Times New Roman" w:ascii="Times New Roman"/>
          <w:noProof w:val="false"/>
          <w:szCs w:val="24"/>
        </w:rPr>
        <w:t>/17</w:t>
      </w:r>
    </w:p>
    <w:p w:rsidRDefault="00C20895" w:rsidR="00C20895" w:rsidRPr="00EF3499">
      <w:pPr>
        <w:rPr>
          <w:rFonts w:hAnsi="Times New Roman" w:ascii="Times New Roman"/>
          <w:noProof w:val="false"/>
          <w:szCs w:val="24"/>
        </w:rPr>
      </w:pPr>
      <w:r w:rsidRPr="00EF3499">
        <w:rPr>
          <w:rFonts w:hAnsi="Times New Roman" w:ascii="Times New Roman"/>
          <w:noProof w:val="false"/>
          <w:szCs w:val="24"/>
        </w:rPr>
        <w:t xml:space="preserve">TRGOVAČKI SUD U ZAGREBU </w:t>
      </w:r>
    </w:p>
    <w:p w:rsidRDefault="00C20895" w:rsidR="00B314E8" w:rsidRPr="00EF3499">
      <w:pPr>
        <w:rPr>
          <w:rFonts w:hAnsi="Times New Roman" w:ascii="Times New Roman"/>
          <w:noProof w:val="false"/>
          <w:szCs w:val="24"/>
        </w:rPr>
      </w:pPr>
      <w:r w:rsidRPr="00EF3499">
        <w:rPr>
          <w:rFonts w:hAnsi="Times New Roman" w:ascii="Times New Roman"/>
          <w:noProof w:val="false"/>
          <w:szCs w:val="24"/>
        </w:rPr>
        <w:t xml:space="preserve">STALNA SLUŽBA </w:t>
      </w:r>
    </w:p>
    <w:p w:rsidRDefault="0063170F" w:rsidR="0063170F" w:rsidRPr="00EF3499">
      <w:pPr>
        <w:rPr>
          <w:rFonts w:hAnsi="Times New Roman" w:ascii="Times New Roman"/>
          <w:noProof w:val="false"/>
          <w:szCs w:val="24"/>
        </w:rPr>
      </w:pPr>
      <w:r w:rsidRPr="00EF3499">
        <w:rPr>
          <w:rFonts w:hAnsi="Times New Roman" w:ascii="Times New Roman"/>
          <w:noProof w:val="false"/>
          <w:szCs w:val="24"/>
        </w:rPr>
        <w:t xml:space="preserve">Karlovac, </w:t>
      </w:r>
      <w:r w:rsidR="004321E4" w:rsidRPr="00EF3499">
        <w:rPr>
          <w:rFonts w:hAnsi="Times New Roman" w:ascii="Times New Roman"/>
          <w:noProof w:val="false"/>
          <w:szCs w:val="24"/>
        </w:rPr>
        <w:t>Trg hrvatskih branitelja 1</w:t>
      </w:r>
    </w:p>
    <w:p w:rsidRDefault="005A0E12" w:rsidR="005A0E12" w:rsidRPr="00EF3499">
      <w:pPr>
        <w:rPr>
          <w:rFonts w:hAnsi="Times New Roman" w:ascii="Times New Roman"/>
          <w:noProof w:val="false"/>
          <w:szCs w:val="24"/>
        </w:rPr>
      </w:pPr>
    </w:p>
    <w:p w:rsidRDefault="0063170F" w:rsidP="00072954" w:rsidR="00B314E8" w:rsidRPr="00EF3499">
      <w:pPr>
        <w:jc w:val="center"/>
        <w:rPr>
          <w:rFonts w:hAnsi="Times New Roman" w:ascii="Times New Roman"/>
          <w:noProof w:val="false"/>
          <w:szCs w:val="24"/>
        </w:rPr>
      </w:pPr>
      <w:r w:rsidRPr="00EF3499">
        <w:rPr>
          <w:rFonts w:hAnsi="Times New Roman" w:ascii="Times New Roman"/>
          <w:noProof w:val="false"/>
          <w:szCs w:val="24"/>
        </w:rPr>
        <w:t>R</w:t>
      </w:r>
      <w:r w:rsidR="005360E3" w:rsidRPr="00EF3499">
        <w:rPr>
          <w:rFonts w:hAnsi="Times New Roman" w:ascii="Times New Roman"/>
          <w:noProof w:val="false"/>
          <w:szCs w:val="24"/>
        </w:rPr>
        <w:t xml:space="preserve"> </w:t>
      </w:r>
      <w:r w:rsidRPr="00EF3499">
        <w:rPr>
          <w:rFonts w:hAnsi="Times New Roman" w:ascii="Times New Roman"/>
          <w:noProof w:val="false"/>
          <w:szCs w:val="24"/>
        </w:rPr>
        <w:t>E</w:t>
      </w:r>
      <w:r w:rsidR="005360E3" w:rsidRPr="00EF3499">
        <w:rPr>
          <w:rFonts w:hAnsi="Times New Roman" w:ascii="Times New Roman"/>
          <w:noProof w:val="false"/>
          <w:szCs w:val="24"/>
        </w:rPr>
        <w:t xml:space="preserve"> </w:t>
      </w:r>
      <w:r w:rsidRPr="00EF3499">
        <w:rPr>
          <w:rFonts w:hAnsi="Times New Roman" w:ascii="Times New Roman"/>
          <w:noProof w:val="false"/>
          <w:szCs w:val="24"/>
        </w:rPr>
        <w:t>P</w:t>
      </w:r>
      <w:r w:rsidR="005360E3" w:rsidRPr="00EF3499">
        <w:rPr>
          <w:rFonts w:hAnsi="Times New Roman" w:ascii="Times New Roman"/>
          <w:noProof w:val="false"/>
          <w:szCs w:val="24"/>
        </w:rPr>
        <w:t xml:space="preserve"> </w:t>
      </w:r>
      <w:r w:rsidRPr="00EF3499">
        <w:rPr>
          <w:rFonts w:hAnsi="Times New Roman" w:ascii="Times New Roman"/>
          <w:noProof w:val="false"/>
          <w:szCs w:val="24"/>
        </w:rPr>
        <w:t>U</w:t>
      </w:r>
      <w:r w:rsidR="005360E3" w:rsidRPr="00EF3499">
        <w:rPr>
          <w:rFonts w:hAnsi="Times New Roman" w:ascii="Times New Roman"/>
          <w:noProof w:val="false"/>
          <w:szCs w:val="24"/>
        </w:rPr>
        <w:t xml:space="preserve"> </w:t>
      </w:r>
      <w:r w:rsidRPr="00EF3499">
        <w:rPr>
          <w:rFonts w:hAnsi="Times New Roman" w:ascii="Times New Roman"/>
          <w:noProof w:val="false"/>
          <w:szCs w:val="24"/>
        </w:rPr>
        <w:t>B</w:t>
      </w:r>
      <w:r w:rsidR="005360E3" w:rsidRPr="00EF3499">
        <w:rPr>
          <w:rFonts w:hAnsi="Times New Roman" w:ascii="Times New Roman"/>
          <w:noProof w:val="false"/>
          <w:szCs w:val="24"/>
        </w:rPr>
        <w:t xml:space="preserve"> </w:t>
      </w:r>
      <w:r w:rsidRPr="00EF3499">
        <w:rPr>
          <w:rFonts w:hAnsi="Times New Roman" w:ascii="Times New Roman"/>
          <w:noProof w:val="false"/>
          <w:szCs w:val="24"/>
        </w:rPr>
        <w:t>L</w:t>
      </w:r>
      <w:r w:rsidR="005360E3" w:rsidRPr="00EF3499">
        <w:rPr>
          <w:rFonts w:hAnsi="Times New Roman" w:ascii="Times New Roman"/>
          <w:noProof w:val="false"/>
          <w:szCs w:val="24"/>
        </w:rPr>
        <w:t xml:space="preserve"> </w:t>
      </w:r>
      <w:r w:rsidRPr="00EF3499">
        <w:rPr>
          <w:rFonts w:hAnsi="Times New Roman" w:ascii="Times New Roman"/>
          <w:noProof w:val="false"/>
          <w:szCs w:val="24"/>
        </w:rPr>
        <w:t>I</w:t>
      </w:r>
      <w:r w:rsidR="005360E3" w:rsidRPr="00EF3499">
        <w:rPr>
          <w:rFonts w:hAnsi="Times New Roman" w:ascii="Times New Roman"/>
          <w:noProof w:val="false"/>
          <w:szCs w:val="24"/>
        </w:rPr>
        <w:t xml:space="preserve"> </w:t>
      </w:r>
      <w:r w:rsidRPr="00EF3499">
        <w:rPr>
          <w:rFonts w:hAnsi="Times New Roman" w:ascii="Times New Roman"/>
          <w:noProof w:val="false"/>
          <w:szCs w:val="24"/>
        </w:rPr>
        <w:t>K</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360E3" w:rsidRPr="00EF3499">
        <w:rPr>
          <w:rFonts w:hAnsi="Times New Roman" w:ascii="Times New Roman"/>
          <w:noProof w:val="false"/>
          <w:szCs w:val="24"/>
        </w:rPr>
        <w:t xml:space="preserve"> </w:t>
      </w:r>
      <w:r w:rsidRPr="00EF3499">
        <w:rPr>
          <w:rFonts w:hAnsi="Times New Roman" w:ascii="Times New Roman"/>
          <w:noProof w:val="false"/>
          <w:szCs w:val="24"/>
        </w:rPr>
        <w:t xml:space="preserve"> H</w:t>
      </w:r>
      <w:r w:rsidR="005360E3" w:rsidRPr="00EF3499">
        <w:rPr>
          <w:rFonts w:hAnsi="Times New Roman" w:ascii="Times New Roman"/>
          <w:noProof w:val="false"/>
          <w:szCs w:val="24"/>
        </w:rPr>
        <w:t xml:space="preserve"> </w:t>
      </w:r>
      <w:r w:rsidRPr="00EF3499">
        <w:rPr>
          <w:rFonts w:hAnsi="Times New Roman" w:ascii="Times New Roman"/>
          <w:noProof w:val="false"/>
          <w:szCs w:val="24"/>
        </w:rPr>
        <w:t>R</w:t>
      </w:r>
      <w:r w:rsidR="005360E3" w:rsidRPr="00EF3499">
        <w:rPr>
          <w:rFonts w:hAnsi="Times New Roman" w:ascii="Times New Roman"/>
          <w:noProof w:val="false"/>
          <w:szCs w:val="24"/>
        </w:rPr>
        <w:t xml:space="preserve"> </w:t>
      </w:r>
      <w:r w:rsidRPr="00EF3499">
        <w:rPr>
          <w:rFonts w:hAnsi="Times New Roman" w:ascii="Times New Roman"/>
          <w:noProof w:val="false"/>
          <w:szCs w:val="24"/>
        </w:rPr>
        <w:t>V</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360E3" w:rsidRPr="00EF3499">
        <w:rPr>
          <w:rFonts w:hAnsi="Times New Roman" w:ascii="Times New Roman"/>
          <w:noProof w:val="false"/>
          <w:szCs w:val="24"/>
        </w:rPr>
        <w:t xml:space="preserve"> </w:t>
      </w:r>
      <w:r w:rsidRPr="00EF3499">
        <w:rPr>
          <w:rFonts w:hAnsi="Times New Roman" w:ascii="Times New Roman"/>
          <w:noProof w:val="false"/>
          <w:szCs w:val="24"/>
        </w:rPr>
        <w:t>T</w:t>
      </w:r>
      <w:r w:rsidR="005360E3" w:rsidRPr="00EF3499">
        <w:rPr>
          <w:rFonts w:hAnsi="Times New Roman" w:ascii="Times New Roman"/>
          <w:noProof w:val="false"/>
          <w:szCs w:val="24"/>
        </w:rPr>
        <w:t xml:space="preserve"> </w:t>
      </w:r>
      <w:r w:rsidRPr="00EF3499">
        <w:rPr>
          <w:rFonts w:hAnsi="Times New Roman" w:ascii="Times New Roman"/>
          <w:noProof w:val="false"/>
          <w:szCs w:val="24"/>
        </w:rPr>
        <w:t>S</w:t>
      </w:r>
      <w:r w:rsidR="005360E3" w:rsidRPr="00EF3499">
        <w:rPr>
          <w:rFonts w:hAnsi="Times New Roman" w:ascii="Times New Roman"/>
          <w:noProof w:val="false"/>
          <w:szCs w:val="24"/>
        </w:rPr>
        <w:t xml:space="preserve"> </w:t>
      </w:r>
      <w:r w:rsidRPr="00EF3499">
        <w:rPr>
          <w:rFonts w:hAnsi="Times New Roman" w:ascii="Times New Roman"/>
          <w:noProof w:val="false"/>
          <w:szCs w:val="24"/>
        </w:rPr>
        <w:t>K</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14886" w:rsidRPr="00EF3499">
        <w:rPr>
          <w:rFonts w:hAnsi="Times New Roman" w:ascii="Times New Roman"/>
          <w:noProof w:val="false"/>
          <w:szCs w:val="24"/>
        </w:rPr>
        <w:t xml:space="preserve"> </w:t>
      </w:r>
    </w:p>
    <w:p w:rsidRDefault="00F24D30" w:rsidP="00F24D30" w:rsidR="00B314E8" w:rsidRPr="00EF3499">
      <w:pPr>
        <w:jc w:val="center"/>
        <w:rPr>
          <w:rFonts w:hAnsi="Times New Roman" w:ascii="Times New Roman"/>
          <w:noProof w:val="false"/>
          <w:szCs w:val="24"/>
        </w:rPr>
      </w:pPr>
      <w:r w:rsidRPr="00EF3499">
        <w:rPr>
          <w:rFonts w:hAnsi="Times New Roman" w:ascii="Times New Roman"/>
          <w:noProof w:val="false"/>
          <w:szCs w:val="24"/>
        </w:rPr>
        <w:t>Z A K L J U Č A K</w:t>
      </w:r>
    </w:p>
    <w:p w:rsidRDefault="00B314E8" w:rsidR="00B314E8" w:rsidRPr="00EF3499">
      <w:pPr>
        <w:rPr>
          <w:rFonts w:hAnsi="Times New Roman" w:ascii="Times New Roman"/>
          <w:noProof w:val="false"/>
          <w:szCs w:val="24"/>
        </w:rPr>
      </w:pPr>
    </w:p>
    <w:p w:rsidRDefault="00B314E8" w:rsidP="00B314E8" w:rsidR="00B314E8" w:rsidRPr="00EF3499">
      <w:pPr>
        <w:pStyle w:val="Tijeloteksta"/>
        <w:rPr>
          <w:rFonts w:hAnsi="Times New Roman" w:ascii="Times New Roman"/>
          <w:szCs w:val="24"/>
        </w:rPr>
      </w:pPr>
      <w:r w:rsidRPr="00EF3499">
        <w:rPr>
          <w:rFonts w:hAnsi="Times New Roman" w:ascii="Times New Roman"/>
          <w:szCs w:val="24"/>
        </w:rPr>
        <w:tab/>
      </w:r>
      <w:r w:rsidR="005360E3" w:rsidRPr="00EF3499">
        <w:rPr>
          <w:rFonts w:hAnsi="Times New Roman" w:ascii="Times New Roman"/>
          <w:szCs w:val="24"/>
        </w:rPr>
        <w:t>Trgovački sud u Zagrebu, Stalna služba</w:t>
      </w:r>
      <w:r w:rsidR="00ED1913" w:rsidRPr="00EF3499">
        <w:rPr>
          <w:rFonts w:hAnsi="Times New Roman" w:ascii="Times New Roman"/>
          <w:szCs w:val="24"/>
        </w:rPr>
        <w:t xml:space="preserve">, </w:t>
      </w:r>
      <w:r w:rsidRPr="00EF3499">
        <w:rPr>
          <w:rFonts w:hAnsi="Times New Roman" w:ascii="Times New Roman"/>
          <w:szCs w:val="24"/>
        </w:rPr>
        <w:t>po sucu Goranki Boljkovac, kao stečajnom sucu,</w:t>
      </w:r>
      <w:r w:rsidR="000F0435" w:rsidRPr="00EF3499">
        <w:rPr>
          <w:rFonts w:hAnsi="Times New Roman" w:ascii="Times New Roman"/>
          <w:szCs w:val="24"/>
        </w:rPr>
        <w:t xml:space="preserve"> </w:t>
      </w:r>
      <w:r w:rsidR="00F80552" w:rsidRPr="00EF3499">
        <w:rPr>
          <w:rFonts w:hAnsi="Times New Roman" w:ascii="Times New Roman"/>
          <w:szCs w:val="24"/>
        </w:rPr>
        <w:t xml:space="preserve">u </w:t>
      </w:r>
      <w:r w:rsidR="00473DCE" w:rsidRPr="00EF3499">
        <w:rPr>
          <w:rFonts w:hAnsi="Times New Roman" w:ascii="Times New Roman"/>
          <w:szCs w:val="24"/>
        </w:rPr>
        <w:t xml:space="preserve">stečajnom postupku nad </w:t>
      </w:r>
      <w:r w:rsidR="00ED5211" w:rsidRPr="00EF3499">
        <w:rPr>
          <w:rFonts w:hAnsi="Times New Roman" w:ascii="Times New Roman"/>
          <w:szCs w:val="24"/>
        </w:rPr>
        <w:t xml:space="preserve">stečajnim dužnikom </w:t>
      </w:r>
      <w:r w:rsidR="00BD41BB" w:rsidRPr="00D83F4C">
        <w:rPr>
          <w:rFonts w:hAnsi="Times New Roman" w:ascii="Times New Roman"/>
        </w:rPr>
        <w:t>ŠPILJAR M&amp;B d.o.o.</w:t>
      </w:r>
      <w:r w:rsidR="00BD41BB">
        <w:rPr>
          <w:rFonts w:hAnsi="Times New Roman" w:ascii="Times New Roman"/>
        </w:rPr>
        <w:t xml:space="preserve"> u stečaju</w:t>
      </w:r>
      <w:r w:rsidR="00BD41BB" w:rsidRPr="00D83F4C">
        <w:rPr>
          <w:rFonts w:hAnsi="Times New Roman" w:ascii="Times New Roman"/>
        </w:rPr>
        <w:t>, Zagreb, Slavka Batušića 11, OIB 58864923846</w:t>
      </w:r>
      <w:r w:rsidR="009A414D" w:rsidRPr="00EF3499">
        <w:rPr>
          <w:rFonts w:hAnsi="Times New Roman" w:ascii="Times New Roman"/>
          <w:szCs w:val="24"/>
        </w:rPr>
        <w:t>,</w:t>
      </w:r>
      <w:r w:rsidR="009A414D">
        <w:rPr>
          <w:rFonts w:hAnsi="Times New Roman" w:ascii="Times New Roman"/>
          <w:szCs w:val="24"/>
        </w:rPr>
        <w:t xml:space="preserve"> </w:t>
      </w:r>
      <w:r w:rsidRPr="00EF3499">
        <w:rPr>
          <w:rFonts w:hAnsi="Times New Roman" w:ascii="Times New Roman"/>
          <w:szCs w:val="24"/>
        </w:rPr>
        <w:t xml:space="preserve">dana </w:t>
      </w:r>
      <w:r w:rsidR="00CC3968" w:rsidRPr="00EF3499">
        <w:rPr>
          <w:rFonts w:hAnsi="Times New Roman" w:ascii="Times New Roman"/>
          <w:szCs w:val="24"/>
        </w:rPr>
        <w:t xml:space="preserve">5. </w:t>
      </w:r>
      <w:r w:rsidR="00BD41BB">
        <w:rPr>
          <w:rFonts w:hAnsi="Times New Roman" w:ascii="Times New Roman"/>
          <w:szCs w:val="24"/>
        </w:rPr>
        <w:t>rujna</w:t>
      </w:r>
      <w:r w:rsidR="000E2C58" w:rsidRPr="00EF3499">
        <w:rPr>
          <w:rFonts w:hAnsi="Times New Roman" w:ascii="Times New Roman"/>
          <w:szCs w:val="24"/>
        </w:rPr>
        <w:t xml:space="preserve"> 2018</w:t>
      </w:r>
      <w:r w:rsidR="00CC3968" w:rsidRPr="00EF3499">
        <w:rPr>
          <w:rFonts w:hAnsi="Times New Roman" w:ascii="Times New Roman"/>
          <w:szCs w:val="24"/>
        </w:rPr>
        <w:t>.</w:t>
      </w:r>
    </w:p>
    <w:p w:rsidRDefault="00955EFE" w:rsidP="00B314E8" w:rsidR="00955EFE" w:rsidRPr="00EF3499">
      <w:pPr>
        <w:pStyle w:val="Tijeloteksta"/>
        <w:rPr>
          <w:rFonts w:hAnsi="Times New Roman" w:ascii="Times New Roman"/>
          <w:szCs w:val="24"/>
        </w:rPr>
      </w:pPr>
    </w:p>
    <w:p w:rsidRDefault="00955EFE" w:rsidP="000A020C" w:rsidR="00B314E8" w:rsidRPr="00EF3499">
      <w:pPr>
        <w:pStyle w:val="Tijeloteksta"/>
        <w:jc w:val="center"/>
        <w:rPr>
          <w:rFonts w:hAnsi="Times New Roman" w:ascii="Times New Roman"/>
          <w:szCs w:val="24"/>
        </w:rPr>
      </w:pPr>
      <w:r w:rsidRPr="00EF3499">
        <w:rPr>
          <w:rFonts w:hAnsi="Times New Roman" w:ascii="Times New Roman"/>
          <w:szCs w:val="24"/>
        </w:rPr>
        <w:t>z a k l j u č i o</w:t>
      </w:r>
      <w:r w:rsidR="00514886" w:rsidRPr="00EF3499">
        <w:rPr>
          <w:rFonts w:hAnsi="Times New Roman" w:ascii="Times New Roman"/>
          <w:szCs w:val="24"/>
        </w:rPr>
        <w:t xml:space="preserve"> </w:t>
      </w:r>
      <w:r w:rsidR="00B314E8" w:rsidRPr="00EF3499">
        <w:rPr>
          <w:rFonts w:hAnsi="Times New Roman" w:ascii="Times New Roman"/>
          <w:szCs w:val="24"/>
        </w:rPr>
        <w:t xml:space="preserve">  j e</w:t>
      </w:r>
    </w:p>
    <w:p w:rsidRDefault="00955EFE" w:rsidP="00CD72E4" w:rsidR="00CD72E4" w:rsidRPr="00EF3499">
      <w:pPr>
        <w:jc w:val="center"/>
        <w:rPr>
          <w:rFonts w:hAnsi="Times New Roman" w:ascii="Times New Roman"/>
          <w:szCs w:val="24"/>
        </w:rPr>
      </w:pPr>
      <w:r w:rsidRPr="00EF3499">
        <w:rPr>
          <w:rFonts w:hAnsi="Times New Roman" w:ascii="Times New Roman"/>
          <w:szCs w:val="24"/>
        </w:rPr>
        <w:tab/>
      </w:r>
    </w:p>
    <w:p w:rsidRDefault="00206DA3" w:rsidP="005E13FC" w:rsidR="005E13FC" w:rsidRPr="005E13FC">
      <w:pPr>
        <w:pStyle w:val="Tijeloteksta"/>
        <w:numPr>
          <w:ilvl w:val="0"/>
          <w:numId w:val="5"/>
        </w:numPr>
        <w:rPr>
          <w:rFonts w:hAnsi="Times New Roman" w:ascii="Times New Roman"/>
          <w:szCs w:val="24"/>
        </w:rPr>
      </w:pPr>
      <w:r w:rsidRPr="005E13FC">
        <w:rPr>
          <w:rFonts w:hAnsi="Times New Roman" w:ascii="Times New Roman"/>
          <w:szCs w:val="24"/>
        </w:rPr>
        <w:t>U stečajnom postupku prodaj</w:t>
      </w:r>
      <w:r w:rsidR="005E13FC" w:rsidRPr="005E13FC">
        <w:rPr>
          <w:rFonts w:hAnsi="Times New Roman" w:ascii="Times New Roman"/>
          <w:szCs w:val="24"/>
        </w:rPr>
        <w:t>e</w:t>
      </w:r>
      <w:r w:rsidRPr="005E13FC">
        <w:rPr>
          <w:rFonts w:hAnsi="Times New Roman" w:ascii="Times New Roman"/>
          <w:szCs w:val="24"/>
        </w:rPr>
        <w:t xml:space="preserve"> se </w:t>
      </w:r>
      <w:r w:rsidR="00EF3499" w:rsidRPr="005E13FC">
        <w:rPr>
          <w:rFonts w:hAnsi="Times New Roman" w:ascii="Times New Roman"/>
          <w:szCs w:val="24"/>
        </w:rPr>
        <w:t>nekretnin</w:t>
      </w:r>
      <w:r w:rsidR="005E13FC" w:rsidRPr="005E13FC">
        <w:rPr>
          <w:rFonts w:hAnsi="Times New Roman" w:ascii="Times New Roman"/>
          <w:szCs w:val="24"/>
        </w:rPr>
        <w:t>a</w:t>
      </w:r>
      <w:r w:rsidRPr="005E13FC">
        <w:rPr>
          <w:rFonts w:hAnsi="Times New Roman" w:ascii="Times New Roman"/>
          <w:szCs w:val="24"/>
        </w:rPr>
        <w:t xml:space="preserve"> </w:t>
      </w:r>
      <w:r w:rsidR="00AD306C" w:rsidRPr="005E13FC">
        <w:rPr>
          <w:rFonts w:hAnsi="Times New Roman" w:ascii="Times New Roman"/>
          <w:szCs w:val="24"/>
        </w:rPr>
        <w:t xml:space="preserve">stečajnog </w:t>
      </w:r>
      <w:r w:rsidRPr="005E13FC">
        <w:rPr>
          <w:rFonts w:hAnsi="Times New Roman" w:ascii="Times New Roman"/>
          <w:szCs w:val="24"/>
        </w:rPr>
        <w:t xml:space="preserve">dužnika </w:t>
      </w:r>
      <w:r w:rsidR="005E13FC" w:rsidRPr="005E13FC">
        <w:rPr>
          <w:rFonts w:hAnsi="Times New Roman" w:ascii="Times New Roman"/>
        </w:rPr>
        <w:t>ŠPILJAR M&amp;B d.o.o. u stečaju, Zagreb, Slavka Batušića 11, OIB 58864923846</w:t>
      </w:r>
      <w:r w:rsidR="009A414D" w:rsidRPr="005E13FC">
        <w:rPr>
          <w:rFonts w:hAnsi="Times New Roman" w:ascii="Times New Roman"/>
          <w:szCs w:val="24"/>
        </w:rPr>
        <w:t xml:space="preserve">, </w:t>
      </w:r>
      <w:r w:rsidR="005E13FC" w:rsidRPr="005E13FC">
        <w:rPr>
          <w:rFonts w:hAnsi="Times New Roman" w:ascii="Times New Roman"/>
          <w:szCs w:val="24"/>
        </w:rPr>
        <w:t xml:space="preserve">upisana </w:t>
      </w:r>
      <w:r w:rsidR="005E13FC" w:rsidRPr="005E13FC">
        <w:rPr>
          <w:rFonts w:hAnsi="Times New Roman" w:ascii="Times New Roman"/>
        </w:rPr>
        <w:t>kod Općinskog građanskog suda u Zagrebu, Zemljišnoknjižni odjel Zagreb</w:t>
      </w:r>
      <w:r w:rsidR="005E13FC" w:rsidRPr="005E13FC">
        <w:rPr>
          <w:rFonts w:hAnsi="Times New Roman" w:ascii="Times New Roman"/>
          <w:szCs w:val="24"/>
        </w:rPr>
        <w:t xml:space="preserve"> u zk.ul. 2480 k.o. Vrapče Novo, kat. čestica 2006, poslovno stambena kuća br. 322, zgrada i dvorište u Ilici, i to: </w:t>
      </w:r>
    </w:p>
    <w:p w:rsidRDefault="005E13FC" w:rsidP="005E13FC" w:rsidR="005E13FC" w:rsidRPr="005E13FC">
      <w:pPr>
        <w:pStyle w:val="Tijeloteksta"/>
        <w:numPr>
          <w:ilvl w:val="0"/>
          <w:numId w:val="6"/>
        </w:numPr>
        <w:rPr>
          <w:rFonts w:hAnsi="Times New Roman" w:ascii="Times New Roman"/>
          <w:szCs w:val="24"/>
        </w:rPr>
      </w:pPr>
      <w:r>
        <w:rPr>
          <w:rFonts w:hAnsi="Times New Roman" w:ascii="Times New Roman"/>
        </w:rPr>
        <w:t xml:space="preserve">5. suvlasnički dio: 165/10000 etažno vlasništvo (E-5) </w:t>
      </w:r>
      <w:r w:rsidRPr="00662F7A">
        <w:rPr>
          <w:rFonts w:hAnsi="Times New Roman" w:ascii="Times New Roman"/>
        </w:rPr>
        <w:t>s kojim je povezano pravo vlasništva</w:t>
      </w:r>
      <w:r>
        <w:rPr>
          <w:rFonts w:hAnsi="Times New Roman" w:ascii="Times New Roman"/>
        </w:rPr>
        <w:t xml:space="preserve"> na</w:t>
      </w:r>
      <w:r w:rsidRPr="00662F7A">
        <w:rPr>
          <w:rFonts w:hAnsi="Times New Roman" w:ascii="Times New Roman"/>
        </w:rPr>
        <w:t xml:space="preserve"> </w:t>
      </w:r>
      <w:r>
        <w:rPr>
          <w:rFonts w:hAnsi="Times New Roman" w:ascii="Times New Roman"/>
        </w:rPr>
        <w:t xml:space="preserve">garaži u dvorištu površine 13,75 čm u nacrtu posebnih dijelova označena svijetlo zelenom bojom i oznakom </w:t>
      </w:r>
      <w:r w:rsidR="00FE3165">
        <w:rPr>
          <w:rFonts w:hAnsi="Times New Roman" w:ascii="Times New Roman"/>
        </w:rPr>
        <w:t>G3.</w:t>
      </w:r>
    </w:p>
    <w:p w:rsidRDefault="005E13FC" w:rsidP="005E13FC" w:rsidR="005E13FC" w:rsidRPr="00662F7A">
      <w:pPr>
        <w:pStyle w:val="Tijeloteksta"/>
        <w:ind w:left="1800"/>
        <w:rPr>
          <w:rFonts w:hAnsi="Times New Roman" w:ascii="Times New Roman"/>
          <w:szCs w:val="24"/>
        </w:rPr>
      </w:pPr>
    </w:p>
    <w:p w:rsidRDefault="00206DA3" w:rsidP="00206DA3" w:rsidR="00CD72E4" w:rsidRPr="00EF3499">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EF3499">
        <w:rPr>
          <w:rFonts w:hAnsi="Times New Roman" w:ascii="Times New Roman"/>
          <w:sz w:val="24"/>
          <w:szCs w:val="24"/>
        </w:rPr>
        <w:t>Za nekretnin</w:t>
      </w:r>
      <w:r w:rsidR="005E13FC">
        <w:rPr>
          <w:rFonts w:hAnsi="Times New Roman" w:ascii="Times New Roman"/>
          <w:sz w:val="24"/>
          <w:szCs w:val="24"/>
        </w:rPr>
        <w:t>u</w:t>
      </w:r>
      <w:r w:rsidRPr="00EF3499">
        <w:rPr>
          <w:rFonts w:hAnsi="Times New Roman" w:ascii="Times New Roman"/>
          <w:sz w:val="24"/>
          <w:szCs w:val="24"/>
        </w:rPr>
        <w:t xml:space="preserve"> iz točke I. ovog zaključka utvrđuje se vrijednost u iznosu </w:t>
      </w:r>
      <w:r w:rsidR="00FE3165">
        <w:rPr>
          <w:rFonts w:hAnsi="Times New Roman" w:ascii="Times New Roman"/>
          <w:sz w:val="24"/>
          <w:szCs w:val="24"/>
        </w:rPr>
        <w:t>72.725,40</w:t>
      </w:r>
      <w:r w:rsidR="00A441AE" w:rsidRPr="00EF3499">
        <w:rPr>
          <w:rFonts w:hAnsi="Times New Roman" w:ascii="Times New Roman"/>
          <w:sz w:val="24"/>
          <w:szCs w:val="24"/>
        </w:rPr>
        <w:t xml:space="preserve"> </w:t>
      </w:r>
      <w:r w:rsidRPr="00EF3499">
        <w:rPr>
          <w:rFonts w:hAnsi="Times New Roman" w:ascii="Times New Roman"/>
          <w:sz w:val="24"/>
          <w:szCs w:val="24"/>
        </w:rPr>
        <w:t>kuna.</w:t>
      </w:r>
    </w:p>
    <w:p w:rsidRDefault="00CD72E4" w:rsidP="00CD72E4" w:rsidR="00CD72E4">
      <w:pPr>
        <w:numPr>
          <w:ilvl w:val="0"/>
          <w:numId w:val="10"/>
        </w:numPr>
        <w:contextualSpacing/>
        <w:jc w:val="both"/>
        <w:rPr>
          <w:rFonts w:hAnsi="Times New Roman" w:ascii="Times New Roman"/>
          <w:szCs w:val="24"/>
        </w:rPr>
      </w:pPr>
      <w:r w:rsidRPr="00EF3499">
        <w:rPr>
          <w:rFonts w:hAnsi="Times New Roman" w:ascii="Times New Roman"/>
          <w:szCs w:val="24"/>
        </w:rPr>
        <w:t>Nekretnin</w:t>
      </w:r>
      <w:r w:rsidR="00FE3165">
        <w:rPr>
          <w:rFonts w:hAnsi="Times New Roman" w:ascii="Times New Roman"/>
          <w:szCs w:val="24"/>
        </w:rPr>
        <w:t>a</w:t>
      </w:r>
      <w:r w:rsidRPr="00EF3499">
        <w:rPr>
          <w:rFonts w:hAnsi="Times New Roman" w:ascii="Times New Roman"/>
          <w:szCs w:val="24"/>
        </w:rPr>
        <w:t xml:space="preserve"> iz točke I. ovog zaključka bit će prodavan</w:t>
      </w:r>
      <w:r w:rsidR="00FE3165">
        <w:rPr>
          <w:rFonts w:hAnsi="Times New Roman" w:ascii="Times New Roman"/>
          <w:szCs w:val="24"/>
        </w:rPr>
        <w:t>a</w:t>
      </w:r>
      <w:r w:rsidRPr="00EF3499">
        <w:rPr>
          <w:rFonts w:hAnsi="Times New Roman" w:ascii="Times New Roman"/>
          <w:szCs w:val="24"/>
        </w:rPr>
        <w:t xml:space="preserve"> elektroničkom javnom dražbom koju će provesti Financijska agencija (</w:t>
      </w:r>
      <w:r w:rsidR="00206DA3" w:rsidRPr="00EF3499">
        <w:rPr>
          <w:rFonts w:hAnsi="Times New Roman" w:ascii="Times New Roman"/>
          <w:szCs w:val="24"/>
        </w:rPr>
        <w:t xml:space="preserve">u daljnjem tekstu: </w:t>
      </w:r>
      <w:r w:rsidRPr="00EF3499">
        <w:rPr>
          <w:rFonts w:hAnsi="Times New Roman" w:ascii="Times New Roman"/>
          <w:szCs w:val="24"/>
        </w:rPr>
        <w:t xml:space="preserve">Agencija) (čl. 247. st. 4. Stečajnog zakona – Narodne novine 71/15, </w:t>
      </w:r>
      <w:r w:rsidR="00100F7E" w:rsidRPr="00EF3499">
        <w:rPr>
          <w:rFonts w:hAnsi="Times New Roman" w:ascii="Times New Roman"/>
          <w:szCs w:val="24"/>
        </w:rPr>
        <w:t xml:space="preserve">104/17, </w:t>
      </w:r>
      <w:r w:rsidRPr="00EF3499">
        <w:rPr>
          <w:rFonts w:hAnsi="Times New Roman" w:ascii="Times New Roman"/>
          <w:szCs w:val="24"/>
        </w:rPr>
        <w:t>dalje</w:t>
      </w:r>
      <w:r w:rsidR="00206DA3" w:rsidRPr="00EF3499">
        <w:rPr>
          <w:rFonts w:hAnsi="Times New Roman" w:ascii="Times New Roman"/>
          <w:szCs w:val="24"/>
        </w:rPr>
        <w:t xml:space="preserve"> u tekstu</w:t>
      </w:r>
      <w:r w:rsidRPr="00EF3499">
        <w:rPr>
          <w:rFonts w:hAnsi="Times New Roman" w:ascii="Times New Roman"/>
          <w:szCs w:val="24"/>
        </w:rPr>
        <w:t>:</w:t>
      </w:r>
      <w:r w:rsidR="00206DA3" w:rsidRPr="00EF3499">
        <w:rPr>
          <w:rFonts w:hAnsi="Times New Roman" w:ascii="Times New Roman"/>
          <w:szCs w:val="24"/>
        </w:rPr>
        <w:t xml:space="preserve"> </w:t>
      </w:r>
      <w:r w:rsidRPr="00EF3499">
        <w:rPr>
          <w:rFonts w:hAnsi="Times New Roman" w:ascii="Times New Roman"/>
          <w:szCs w:val="24"/>
        </w:rPr>
        <w:t>SZ</w:t>
      </w:r>
      <w:r w:rsidR="00206DA3" w:rsidRPr="00EF3499">
        <w:rPr>
          <w:rFonts w:hAnsi="Times New Roman" w:ascii="Times New Roman"/>
          <w:szCs w:val="24"/>
        </w:rPr>
        <w:t>-a</w:t>
      </w:r>
      <w:r w:rsidRPr="00EF3499">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EF3499">
        <w:rPr>
          <w:rFonts w:hAnsi="Times New Roman" w:ascii="Times New Roman"/>
          <w:szCs w:val="24"/>
        </w:rPr>
        <w:t xml:space="preserve"> Ovršnog zakona – Narodne novine broj</w:t>
      </w:r>
      <w:r w:rsidR="00495555">
        <w:rPr>
          <w:rFonts w:hAnsi="Times New Roman" w:ascii="Times New Roman"/>
          <w:szCs w:val="24"/>
        </w:rPr>
        <w:t xml:space="preserve"> </w:t>
      </w:r>
      <w:r w:rsidR="00206DA3" w:rsidRPr="00EF3499">
        <w:rPr>
          <w:rFonts w:hAnsi="Times New Roman" w:ascii="Times New Roman"/>
          <w:szCs w:val="24"/>
        </w:rPr>
        <w:t>112/12, 25/13, 93/14, 55/16,</w:t>
      </w:r>
      <w:r w:rsidR="00100F7E" w:rsidRPr="00EF3499">
        <w:rPr>
          <w:rFonts w:hAnsi="Times New Roman" w:ascii="Times New Roman"/>
          <w:szCs w:val="24"/>
        </w:rPr>
        <w:t xml:space="preserve"> 73/17,</w:t>
      </w:r>
      <w:r w:rsidR="00206DA3" w:rsidRPr="00EF3499">
        <w:rPr>
          <w:rFonts w:hAnsi="Times New Roman" w:ascii="Times New Roman"/>
          <w:szCs w:val="24"/>
        </w:rPr>
        <w:t xml:space="preserve"> dalje u tekstu: </w:t>
      </w:r>
      <w:r w:rsidRPr="00EF3499">
        <w:rPr>
          <w:rFonts w:hAnsi="Times New Roman" w:ascii="Times New Roman"/>
          <w:szCs w:val="24"/>
        </w:rPr>
        <w:t xml:space="preserve"> OZ-a).</w:t>
      </w:r>
    </w:p>
    <w:p w:rsidRDefault="00EF3499" w:rsidP="00EF3499" w:rsidR="00EF3499" w:rsidRPr="00EF3499">
      <w:pPr>
        <w:contextualSpacing/>
        <w:jc w:val="both"/>
        <w:rPr>
          <w:rFonts w:hAnsi="Times New Roman" w:ascii="Times New Roman"/>
          <w:szCs w:val="24"/>
        </w:rPr>
      </w:pP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0"/>
        </w:numPr>
        <w:contextualSpacing/>
        <w:jc w:val="both"/>
        <w:rPr>
          <w:rFonts w:hAnsi="Times New Roman" w:ascii="Times New Roman"/>
          <w:szCs w:val="24"/>
        </w:rPr>
      </w:pPr>
      <w:r w:rsidRPr="00EF3499">
        <w:rPr>
          <w:rFonts w:hAnsi="Times New Roman" w:ascii="Times New Roman"/>
          <w:szCs w:val="24"/>
        </w:rPr>
        <w:t>Uvjeti prodaje (čl. 98. OZ</w:t>
      </w:r>
      <w:r w:rsidR="00206DA3" w:rsidRPr="00EF3499">
        <w:rPr>
          <w:rFonts w:hAnsi="Times New Roman" w:ascii="Times New Roman"/>
          <w:szCs w:val="24"/>
        </w:rPr>
        <w:t>-a</w:t>
      </w:r>
      <w:r w:rsidRPr="00EF3499">
        <w:rPr>
          <w:rFonts w:hAnsi="Times New Roman" w:ascii="Times New Roman"/>
          <w:szCs w:val="24"/>
        </w:rPr>
        <w:t>):</w:t>
      </w:r>
    </w:p>
    <w:p w:rsidRDefault="00CD72E4" w:rsidP="00CD72E4" w:rsidR="00CD72E4" w:rsidRPr="00EF3499">
      <w:pPr>
        <w:ind w:firstLine="708"/>
        <w:jc w:val="both"/>
        <w:rPr>
          <w:rFonts w:hAnsi="Times New Roman" w:ascii="Times New Roman"/>
          <w:szCs w:val="24"/>
        </w:rPr>
      </w:pPr>
    </w:p>
    <w:p w:rsidRDefault="00CD72E4" w:rsidP="00FE3165" w:rsidR="00CD72E4" w:rsidRPr="00FE3165">
      <w:pPr>
        <w:pStyle w:val="Tijeloteksta"/>
        <w:numPr>
          <w:ilvl w:val="0"/>
          <w:numId w:val="12"/>
        </w:numPr>
        <w:contextualSpacing/>
        <w:rPr>
          <w:rFonts w:hAnsi="Times New Roman" w:ascii="Times New Roman"/>
          <w:color w:val="000000"/>
          <w:szCs w:val="24"/>
        </w:rPr>
      </w:pPr>
      <w:r w:rsidRPr="00FE3165">
        <w:rPr>
          <w:rFonts w:hAnsi="Times New Roman" w:ascii="Times New Roman"/>
          <w:szCs w:val="24"/>
        </w:rPr>
        <w:t>Prodaj</w:t>
      </w:r>
      <w:r w:rsidR="00FE3165" w:rsidRPr="00FE3165">
        <w:rPr>
          <w:rFonts w:hAnsi="Times New Roman" w:ascii="Times New Roman"/>
          <w:szCs w:val="24"/>
        </w:rPr>
        <w:t>a</w:t>
      </w:r>
      <w:r w:rsidR="00EF3499" w:rsidRPr="00FE3165">
        <w:rPr>
          <w:rFonts w:hAnsi="Times New Roman" w:ascii="Times New Roman"/>
          <w:szCs w:val="24"/>
        </w:rPr>
        <w:t xml:space="preserve"> se nekretnin</w:t>
      </w:r>
      <w:r w:rsidR="00FE3165" w:rsidRPr="00FE3165">
        <w:rPr>
          <w:rFonts w:hAnsi="Times New Roman" w:ascii="Times New Roman"/>
          <w:szCs w:val="24"/>
        </w:rPr>
        <w:t>a</w:t>
      </w:r>
      <w:r w:rsidR="00EF3499" w:rsidRPr="00FE3165">
        <w:rPr>
          <w:rFonts w:hAnsi="Times New Roman" w:ascii="Times New Roman"/>
          <w:szCs w:val="24"/>
        </w:rPr>
        <w:t xml:space="preserve"> stečajnog dužnika </w:t>
      </w:r>
      <w:r w:rsidR="00FE3165" w:rsidRPr="00FE3165">
        <w:rPr>
          <w:rFonts w:hAnsi="Times New Roman" w:ascii="Times New Roman"/>
          <w:szCs w:val="24"/>
        </w:rPr>
        <w:t xml:space="preserve">upisana </w:t>
      </w:r>
      <w:r w:rsidR="00FE3165" w:rsidRPr="00FE3165">
        <w:rPr>
          <w:rFonts w:hAnsi="Times New Roman" w:ascii="Times New Roman"/>
        </w:rPr>
        <w:t>kod Općinskog građanskog suda u Zagrebu, Zemljišnoknjižni odjel Zagreb</w:t>
      </w:r>
      <w:r w:rsidR="00FE3165" w:rsidRPr="00FE3165">
        <w:rPr>
          <w:rFonts w:hAnsi="Times New Roman" w:ascii="Times New Roman"/>
          <w:szCs w:val="24"/>
        </w:rPr>
        <w:t xml:space="preserve"> u zk.ul. 2480 k.o. Vrapče Novo, kat. čestica </w:t>
      </w:r>
      <w:r w:rsidR="00FE3165" w:rsidRPr="00FE3165">
        <w:rPr>
          <w:rFonts w:hAnsi="Times New Roman" w:ascii="Times New Roman"/>
          <w:szCs w:val="24"/>
        </w:rPr>
        <w:lastRenderedPageBreak/>
        <w:t xml:space="preserve">2006, poslovno stambena kuća br. 322, zgrada i dvorište u Ilici, i to: </w:t>
      </w:r>
      <w:r w:rsidR="00FE3165" w:rsidRPr="00FE3165">
        <w:rPr>
          <w:rFonts w:hAnsi="Times New Roman" w:ascii="Times New Roman"/>
        </w:rPr>
        <w:t>5. suvlasnički dio: 165/10000 etažno vlasništvo (E-5) s kojim je povezano pravo vlasništva na garaži u dvorištu površine 13,75 čm u nacrtu posebnih dijelova označena svijetlo zelenom bojom i oznakom G3</w:t>
      </w:r>
      <w:r w:rsidR="00EF3499" w:rsidRPr="00FE3165">
        <w:rPr>
          <w:rFonts w:hAnsi="Times New Roman" w:ascii="Times New Roman"/>
          <w:szCs w:val="24"/>
        </w:rPr>
        <w:t xml:space="preserve">, </w:t>
      </w:r>
      <w:r w:rsidRPr="00FE3165">
        <w:rPr>
          <w:rFonts w:hAnsi="Times New Roman" w:ascii="Times New Roman"/>
          <w:szCs w:val="24"/>
        </w:rPr>
        <w:t xml:space="preserve">po utvrđenoj vrijednosti od </w:t>
      </w:r>
      <w:r w:rsidR="00FE3165">
        <w:rPr>
          <w:rFonts w:hAnsi="Times New Roman" w:ascii="Times New Roman"/>
          <w:szCs w:val="24"/>
        </w:rPr>
        <w:t>72.725,40</w:t>
      </w:r>
      <w:r w:rsidR="00206DA3" w:rsidRPr="00FE3165">
        <w:rPr>
          <w:rFonts w:hAnsi="Times New Roman" w:ascii="Times New Roman"/>
          <w:szCs w:val="24"/>
        </w:rPr>
        <w:t xml:space="preserve"> </w:t>
      </w:r>
      <w:r w:rsidRPr="00FE3165">
        <w:rPr>
          <w:rFonts w:hAnsi="Times New Roman" w:ascii="Times New Roman"/>
          <w:szCs w:val="24"/>
        </w:rPr>
        <w:t>kn.</w:t>
      </w:r>
      <w:r w:rsidR="00206DA3" w:rsidRPr="00FE3165">
        <w:rPr>
          <w:rFonts w:hAnsi="Times New Roman" w:ascii="Times New Roman"/>
          <w:color w:val="000000"/>
          <w:szCs w:val="24"/>
        </w:rPr>
        <w:t xml:space="preserve"> </w:t>
      </w:r>
    </w:p>
    <w:p w:rsidRDefault="00DE6300" w:rsidP="00DE6300" w:rsidR="00DE6300" w:rsidRPr="00EF3499">
      <w:pPr>
        <w:tabs>
          <w:tab w:pos="426" w:val="left"/>
        </w:tabs>
        <w:contextualSpacing/>
        <w:jc w:val="both"/>
        <w:rPr>
          <w:rFonts w:hAnsi="Times New Roman" w:ascii="Times New Roman"/>
          <w:color w:val="000000"/>
          <w:szCs w:val="24"/>
        </w:rPr>
      </w:pPr>
    </w:p>
    <w:p w:rsidRDefault="00EF3499" w:rsidP="00FE3165" w:rsidR="00DE6300">
      <w:pPr>
        <w:pStyle w:val="Tijeloteksta"/>
        <w:numPr>
          <w:ilvl w:val="0"/>
          <w:numId w:val="12"/>
        </w:numPr>
        <w:tabs>
          <w:tab w:pos="426" w:val="left"/>
        </w:tabs>
        <w:rPr>
          <w:rFonts w:hAnsi="Times New Roman" w:ascii="Times New Roman"/>
          <w:szCs w:val="24"/>
        </w:rPr>
      </w:pPr>
      <w:r w:rsidRPr="00FE3165">
        <w:rPr>
          <w:rFonts w:hAnsi="Times New Roman" w:ascii="Times New Roman"/>
          <w:szCs w:val="24"/>
        </w:rPr>
        <w:t>Na naveden</w:t>
      </w:r>
      <w:r w:rsidR="00FE3165" w:rsidRPr="00FE3165">
        <w:rPr>
          <w:rFonts w:hAnsi="Times New Roman" w:ascii="Times New Roman"/>
          <w:szCs w:val="24"/>
        </w:rPr>
        <w:t>oj</w:t>
      </w:r>
      <w:r w:rsidRPr="00FE3165">
        <w:rPr>
          <w:rFonts w:hAnsi="Times New Roman" w:ascii="Times New Roman"/>
          <w:szCs w:val="24"/>
        </w:rPr>
        <w:t xml:space="preserve"> nekretnin</w:t>
      </w:r>
      <w:r w:rsidR="00FE3165" w:rsidRPr="00FE3165">
        <w:rPr>
          <w:rFonts w:hAnsi="Times New Roman" w:ascii="Times New Roman"/>
          <w:szCs w:val="24"/>
        </w:rPr>
        <w:t>i</w:t>
      </w:r>
      <w:r w:rsidRPr="00FE3165">
        <w:rPr>
          <w:rFonts w:hAnsi="Times New Roman" w:ascii="Times New Roman"/>
          <w:szCs w:val="24"/>
        </w:rPr>
        <w:t xml:space="preserve"> uknjiženo je založno pravo </w:t>
      </w:r>
      <w:r w:rsidR="00FE3165">
        <w:rPr>
          <w:rFonts w:hAnsi="Times New Roman" w:ascii="Times New Roman"/>
          <w:szCs w:val="24"/>
        </w:rPr>
        <w:t xml:space="preserve">za korist </w:t>
      </w:r>
      <w:r w:rsidR="00FE3165" w:rsidRPr="00FE3165">
        <w:rPr>
          <w:rFonts w:hAnsi="Times New Roman" w:ascii="Times New Roman"/>
          <w:szCs w:val="24"/>
        </w:rPr>
        <w:t>CENTAR BANKA d.d. u stečaju, Zagreb, A. Heinza 47A, OIB 89296739230, pod brojem Z-44494/07 i brojem Z-39474/08, i založno pravo za korist Republike Hrvatske, Ministarstvo financija, pod brojem Z-51611/12.</w:t>
      </w:r>
    </w:p>
    <w:p w:rsidRDefault="00FE3165" w:rsidP="00FE3165" w:rsidR="00FE3165">
      <w:pPr>
        <w:pStyle w:val="Odlomakpopisa"/>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Utvrđena vrijednost nekretnin</w:t>
      </w:r>
      <w:r w:rsidR="00FE3165">
        <w:rPr>
          <w:rFonts w:hAnsi="Times New Roman" w:ascii="Times New Roman"/>
          <w:szCs w:val="24"/>
        </w:rPr>
        <w:t>e</w:t>
      </w:r>
      <w:r w:rsidRPr="00EF3499">
        <w:rPr>
          <w:rFonts w:hAnsi="Times New Roman" w:ascii="Times New Roman"/>
          <w:szCs w:val="24"/>
        </w:rPr>
        <w:t xml:space="preserve"> iz točke IV. 1. je kako je navedeno u toj točki te se ne može prodati:</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prvoj dražbi ispod tri četvrtine utvrđene vrijednosti nekretnine odnosno ispod </w:t>
      </w:r>
      <w:r w:rsidR="00FE3165">
        <w:rPr>
          <w:rFonts w:hAnsi="Times New Roman" w:ascii="Times New Roman"/>
          <w:szCs w:val="24"/>
        </w:rPr>
        <w:t>54.544,05</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drugoj dražbi ispod jedne polovine utvrđene vrijednosti nekretnine odnosno ispod </w:t>
      </w:r>
      <w:r w:rsidR="00FE3165">
        <w:rPr>
          <w:rFonts w:hAnsi="Times New Roman" w:ascii="Times New Roman"/>
          <w:szCs w:val="24"/>
        </w:rPr>
        <w:t>36.362,70</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trećoj dražbi ispod jedne četvrtine utvrđene vrijednosti nekretnine odnosno ispod </w:t>
      </w:r>
      <w:r w:rsidR="00FE3165">
        <w:rPr>
          <w:rFonts w:hAnsi="Times New Roman" w:ascii="Times New Roman"/>
          <w:szCs w:val="24"/>
        </w:rPr>
        <w:t>18.181,35</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na četvrtoj dražbi nekretnina se prodaje po početnoj cijeni od 1,00 kune</w:t>
      </w:r>
    </w:p>
    <w:p w:rsidRDefault="00CD72E4" w:rsidP="00CD72E4" w:rsidR="00CD72E4" w:rsidRPr="00EF3499">
      <w:pPr>
        <w:ind w:left="1134"/>
        <w:contextualSpacing/>
        <w:jc w:val="both"/>
        <w:rPr>
          <w:rFonts w:hAnsi="Times New Roman" w:ascii="Times New Roman"/>
          <w:szCs w:val="24"/>
        </w:rPr>
      </w:pPr>
      <w:r w:rsidRPr="00EF3499">
        <w:rPr>
          <w:rFonts w:hAnsi="Times New Roman" w:ascii="Times New Roman"/>
          <w:szCs w:val="24"/>
        </w:rPr>
        <w:tab/>
        <w:t>(čl.</w:t>
      </w:r>
      <w:r w:rsidR="008A1C30" w:rsidRPr="00EF3499">
        <w:rPr>
          <w:rFonts w:hAnsi="Times New Roman" w:ascii="Times New Roman"/>
          <w:szCs w:val="24"/>
        </w:rPr>
        <w:t xml:space="preserve"> </w:t>
      </w:r>
      <w:r w:rsidRPr="00EF3499">
        <w:rPr>
          <w:rFonts w:hAnsi="Times New Roman" w:ascii="Times New Roman"/>
          <w:szCs w:val="24"/>
        </w:rPr>
        <w:t>247. st. 5. i 6. SZ-a).</w:t>
      </w:r>
    </w:p>
    <w:p w:rsidRDefault="00CD72E4" w:rsidP="00CD72E4" w:rsidR="00CD72E4" w:rsidRPr="00EF3499">
      <w:pPr>
        <w:ind w:left="1134"/>
        <w:contextualSpacing/>
        <w:jc w:val="both"/>
        <w:rPr>
          <w:rFonts w:hAnsi="Times New Roman" w:ascii="Times New Roman"/>
          <w:szCs w:val="24"/>
        </w:rPr>
      </w:pPr>
    </w:p>
    <w:p w:rsidRDefault="00CD72E4" w:rsidP="00CD72E4" w:rsidR="00CD72E4" w:rsidRPr="00EF3499">
      <w:pPr>
        <w:pStyle w:val="Odlomakpopisa"/>
        <w:numPr>
          <w:ilvl w:val="0"/>
          <w:numId w:val="12"/>
        </w:numPr>
        <w:jc w:val="both"/>
        <w:rPr>
          <w:rFonts w:hAnsi="Times New Roman" w:ascii="Times New Roman"/>
          <w:sz w:val="24"/>
          <w:szCs w:val="24"/>
        </w:rPr>
      </w:pPr>
      <w:r w:rsidRPr="00EF3499">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EF3499">
      <w:pPr>
        <w:ind w:left="1134"/>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Kupac je dužan položiti kupovninu u roku od </w:t>
      </w:r>
      <w:r w:rsidR="00CA50AE" w:rsidRPr="00EF3499">
        <w:rPr>
          <w:rFonts w:hAnsi="Times New Roman" w:ascii="Times New Roman"/>
          <w:szCs w:val="24"/>
        </w:rPr>
        <w:t>3</w:t>
      </w:r>
      <w:r w:rsidRPr="00EF3499">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Ako kupac u tom roku ne položi kupovninu, sud će rješenjem prodaju proglasiti nevažećom i odrediti novu prodaju</w:t>
      </w:r>
      <w:r w:rsidR="006636CC" w:rsidRPr="00EF3499">
        <w:rPr>
          <w:rFonts w:hAnsi="Times New Roman" w:ascii="Times New Roman"/>
          <w:szCs w:val="24"/>
        </w:rPr>
        <w:t>, uz uvjete određene za prodaju koja je oglašena nevažećom</w:t>
      </w:r>
      <w:r w:rsidRPr="00EF3499">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EF3499">
        <w:rPr>
          <w:rFonts w:hAnsi="Times New Roman" w:ascii="Times New Roman"/>
          <w:szCs w:val="24"/>
        </w:rPr>
        <w:t xml:space="preserve">i 3. </w:t>
      </w:r>
      <w:r w:rsidRPr="00EF3499">
        <w:rPr>
          <w:rFonts w:hAnsi="Times New Roman" w:ascii="Times New Roman"/>
          <w:szCs w:val="24"/>
        </w:rPr>
        <w:t>OZ-a).</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Kao kupci mogu sudjelovati samo osobe koje su prethodno dale jamčevinu u visini od 10% utvrđene vrijednosti nekretnine iz točke </w:t>
      </w:r>
      <w:r w:rsidR="00AB7170" w:rsidRPr="00EF3499">
        <w:rPr>
          <w:rFonts w:hAnsi="Times New Roman" w:ascii="Times New Roman"/>
          <w:szCs w:val="24"/>
        </w:rPr>
        <w:t>I</w:t>
      </w:r>
      <w:r w:rsidRPr="00EF3499">
        <w:rPr>
          <w:rFonts w:hAnsi="Times New Roman" w:ascii="Times New Roman"/>
          <w:szCs w:val="24"/>
        </w:rPr>
        <w:t xml:space="preserve">I. ovog zaključka. Jamčevina se uplaćuje najkasnije zadnjeg dana objave poziva na sudjelovanje i to na poseban račun Agencije u iznosu, roku i na način utvrđen u pozivu na sudjelovanje (čl. 12. Pravilnika </w:t>
      </w:r>
      <w:r w:rsidRPr="00EF3499">
        <w:rPr>
          <w:rFonts w:hAnsi="Times New Roman" w:ascii="Times New Roman"/>
          <w:szCs w:val="24"/>
        </w:rPr>
        <w:lastRenderedPageBreak/>
        <w:t>o načinu i postupku provedbe prodaje nekretnina i pokretnina u ovršnom postupku – Narodne novine broj 156/14, dalje</w:t>
      </w:r>
      <w:r w:rsidR="008A1C30" w:rsidRPr="00EF3499">
        <w:rPr>
          <w:rFonts w:hAnsi="Times New Roman" w:ascii="Times New Roman"/>
          <w:szCs w:val="24"/>
        </w:rPr>
        <w:t xml:space="preserve"> u tekstu</w:t>
      </w:r>
      <w:r w:rsidRPr="00EF3499">
        <w:rPr>
          <w:rFonts w:hAnsi="Times New Roman" w:ascii="Times New Roman"/>
          <w:szCs w:val="24"/>
        </w:rPr>
        <w:t>:</w:t>
      </w:r>
      <w:r w:rsidR="008A1C30" w:rsidRPr="00EF3499">
        <w:rPr>
          <w:rFonts w:hAnsi="Times New Roman" w:ascii="Times New Roman"/>
          <w:szCs w:val="24"/>
        </w:rPr>
        <w:t xml:space="preserve"> </w:t>
      </w:r>
      <w:r w:rsidRPr="00EF3499">
        <w:rPr>
          <w:rFonts w:hAnsi="Times New Roman" w:ascii="Times New Roman"/>
          <w:szCs w:val="24"/>
        </w:rPr>
        <w:t>Pravilnik).</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EF3499">
      <w:pPr>
        <w:ind w:left="720"/>
        <w:contextualSpacing/>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Nekretnina koja je predmetom prodaje može se razgledati uz prethodni dogovor sa stečajnim upraviteljem</w:t>
      </w:r>
      <w:r w:rsidR="008A1C30" w:rsidRPr="00EF3499">
        <w:rPr>
          <w:rFonts w:hAnsi="Times New Roman" w:ascii="Times New Roman"/>
          <w:szCs w:val="24"/>
        </w:rPr>
        <w:t xml:space="preserve"> </w:t>
      </w:r>
      <w:r w:rsidR="00A72E71">
        <w:rPr>
          <w:rFonts w:hAnsi="Times New Roman" w:ascii="Times New Roman"/>
          <w:szCs w:val="24"/>
        </w:rPr>
        <w:t xml:space="preserve">Marinkom Paićem </w:t>
      </w:r>
      <w:r w:rsidRPr="00EF3499">
        <w:rPr>
          <w:rFonts w:hAnsi="Times New Roman" w:ascii="Times New Roman"/>
          <w:szCs w:val="24"/>
        </w:rPr>
        <w:t xml:space="preserve">na broj telefona </w:t>
      </w:r>
      <w:r w:rsidR="00552ABB">
        <w:rPr>
          <w:rFonts w:hAnsi="Times New Roman" w:ascii="Times New Roman"/>
          <w:szCs w:val="24"/>
        </w:rPr>
        <w:t>098/</w:t>
      </w:r>
      <w:r w:rsidR="00A72E71">
        <w:rPr>
          <w:rFonts w:hAnsi="Times New Roman" w:ascii="Times New Roman"/>
          <w:szCs w:val="24"/>
        </w:rPr>
        <w:t>210-636</w:t>
      </w:r>
      <w:r w:rsidRPr="00EF3499">
        <w:rPr>
          <w:rFonts w:hAnsi="Times New Roman" w:ascii="Times New Roman"/>
          <w:szCs w:val="24"/>
        </w:rPr>
        <w:t>.</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Sve poreze i pristojbe u svezi s prodajom snosi kupac.</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Prodaja se obavlja po načelu „viđeno-kupljeno“ što isključuje sve naknad</w:t>
      </w:r>
      <w:r w:rsidR="009D5222" w:rsidRPr="00EF3499">
        <w:rPr>
          <w:rFonts w:hAnsi="Times New Roman" w:ascii="Times New Roman"/>
          <w:szCs w:val="24"/>
        </w:rPr>
        <w:t>n</w:t>
      </w:r>
      <w:r w:rsidRPr="00EF3499">
        <w:rPr>
          <w:rFonts w:hAnsi="Times New Roman" w:ascii="Times New Roman"/>
          <w:szCs w:val="24"/>
        </w:rPr>
        <w:t xml:space="preserve">e prigovore      </w:t>
      </w:r>
    </w:p>
    <w:p w:rsidRDefault="00CD72E4" w:rsidP="00CD72E4" w:rsidR="00CD72E4" w:rsidRPr="00EF3499">
      <w:pPr>
        <w:ind w:left="720"/>
        <w:contextualSpacing/>
        <w:jc w:val="both"/>
        <w:rPr>
          <w:rFonts w:hAnsi="Times New Roman" w:ascii="Times New Roman"/>
          <w:szCs w:val="24"/>
        </w:rPr>
      </w:pPr>
      <w:r w:rsidRPr="00EF3499">
        <w:rPr>
          <w:rFonts w:hAnsi="Times New Roman" w:ascii="Times New Roman"/>
          <w:szCs w:val="24"/>
        </w:rPr>
        <w:t xml:space="preserve"> kupca.</w:t>
      </w:r>
    </w:p>
    <w:p w:rsidRDefault="00CD72E4" w:rsidP="00CD72E4" w:rsidR="00CD72E4" w:rsidRPr="00EF3499">
      <w:pPr>
        <w:ind w:left="720"/>
        <w:contextualSpacing/>
        <w:jc w:val="both"/>
        <w:rPr>
          <w:rFonts w:hAnsi="Times New Roman" w:ascii="Times New Roman"/>
          <w:szCs w:val="24"/>
        </w:rPr>
      </w:pPr>
    </w:p>
    <w:p w:rsidRDefault="00955EFE" w:rsidP="00CD72E4" w:rsidR="00955EFE" w:rsidRPr="00EF3499">
      <w:pPr>
        <w:jc w:val="center"/>
        <w:rPr>
          <w:rFonts w:hAnsi="Times New Roman" w:ascii="Times New Roman"/>
          <w:szCs w:val="24"/>
        </w:rPr>
      </w:pPr>
      <w:r w:rsidRPr="00EF3499">
        <w:rPr>
          <w:rFonts w:hAnsi="Times New Roman" w:ascii="Times New Roman"/>
          <w:szCs w:val="24"/>
        </w:rPr>
        <w:t xml:space="preserve">U </w:t>
      </w:r>
      <w:r w:rsidR="007D750D" w:rsidRPr="00EF3499">
        <w:rPr>
          <w:rFonts w:hAnsi="Times New Roman" w:ascii="Times New Roman"/>
          <w:szCs w:val="24"/>
        </w:rPr>
        <w:t>Karlovcu</w:t>
      </w:r>
      <w:r w:rsidRPr="00EF3499">
        <w:rPr>
          <w:rFonts w:hAnsi="Times New Roman" w:ascii="Times New Roman"/>
          <w:szCs w:val="24"/>
        </w:rPr>
        <w:t xml:space="preserve">, </w:t>
      </w:r>
      <w:r w:rsidR="00A72E71">
        <w:rPr>
          <w:rFonts w:hAnsi="Times New Roman" w:ascii="Times New Roman"/>
          <w:szCs w:val="24"/>
        </w:rPr>
        <w:t>5. rujna</w:t>
      </w:r>
      <w:r w:rsidR="00552ABB">
        <w:rPr>
          <w:rFonts w:hAnsi="Times New Roman" w:ascii="Times New Roman"/>
          <w:szCs w:val="24"/>
        </w:rPr>
        <w:t xml:space="preserve"> 2018.</w:t>
      </w:r>
    </w:p>
    <w:p w:rsidRDefault="00955EFE" w:rsidP="00955EFE" w:rsidR="00955EFE" w:rsidRPr="00EF3499">
      <w:pPr>
        <w:jc w:val="both"/>
        <w:rPr>
          <w:rFonts w:hAnsi="Times New Roman" w:ascii="Times New Roman"/>
          <w:szCs w:val="24"/>
        </w:rPr>
      </w:pPr>
      <w:r w:rsidRPr="00EF3499">
        <w:rPr>
          <w:rFonts w:hAnsi="Times New Roman" w:ascii="Times New Roman"/>
          <w:szCs w:val="24"/>
        </w:rPr>
        <w:tab/>
      </w:r>
    </w:p>
    <w:p w:rsidRDefault="007D750D" w:rsidP="007D750D" w:rsidR="00955EFE" w:rsidRPr="00EF3499">
      <w:pPr>
        <w:ind w:firstLine="708" w:left="5664"/>
        <w:jc w:val="both"/>
        <w:rPr>
          <w:rFonts w:hAnsi="Times New Roman" w:ascii="Times New Roman"/>
          <w:szCs w:val="24"/>
        </w:rPr>
      </w:pPr>
      <w:r w:rsidRPr="00EF3499">
        <w:rPr>
          <w:rFonts w:hAnsi="Times New Roman" w:ascii="Times New Roman"/>
          <w:szCs w:val="24"/>
        </w:rPr>
        <w:t xml:space="preserve"> </w:t>
      </w:r>
      <w:r w:rsidR="007A18DC" w:rsidRPr="00EF3499">
        <w:rPr>
          <w:rFonts w:hAnsi="Times New Roman" w:ascii="Times New Roman"/>
          <w:szCs w:val="24"/>
        </w:rPr>
        <w:t xml:space="preserve">   </w:t>
      </w:r>
      <w:r w:rsidRPr="00EF3499">
        <w:rPr>
          <w:rFonts w:hAnsi="Times New Roman" w:ascii="Times New Roman"/>
          <w:szCs w:val="24"/>
        </w:rPr>
        <w:t xml:space="preserve"> </w:t>
      </w:r>
      <w:r w:rsidR="00100F7E" w:rsidRPr="00EF3499">
        <w:rPr>
          <w:rFonts w:hAnsi="Times New Roman" w:ascii="Times New Roman"/>
          <w:szCs w:val="24"/>
        </w:rPr>
        <w:t xml:space="preserve">           </w:t>
      </w:r>
      <w:r w:rsidRPr="00EF3499">
        <w:rPr>
          <w:rFonts w:hAnsi="Times New Roman" w:ascii="Times New Roman"/>
          <w:szCs w:val="24"/>
        </w:rPr>
        <w:t>S</w:t>
      </w:r>
      <w:r w:rsidR="00955EFE" w:rsidRPr="00EF3499">
        <w:rPr>
          <w:rFonts w:hAnsi="Times New Roman" w:ascii="Times New Roman"/>
          <w:szCs w:val="24"/>
        </w:rPr>
        <w:t>udac:</w:t>
      </w:r>
    </w:p>
    <w:p w:rsidRDefault="00955EFE" w:rsidP="00955EFE" w:rsidR="00955EFE" w:rsidRPr="00EF3499">
      <w:pPr>
        <w:jc w:val="both"/>
        <w:rPr>
          <w:rFonts w:hAnsi="Times New Roman" w:ascii="Times New Roman"/>
          <w:szCs w:val="24"/>
        </w:rPr>
      </w:pP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007A18DC" w:rsidRPr="00EF3499">
        <w:rPr>
          <w:rFonts w:hAnsi="Times New Roman" w:ascii="Times New Roman"/>
          <w:szCs w:val="24"/>
        </w:rPr>
        <w:t xml:space="preserve">   </w:t>
      </w:r>
      <w:r w:rsidR="007D750D" w:rsidRPr="00EF3499">
        <w:rPr>
          <w:rFonts w:hAnsi="Times New Roman" w:ascii="Times New Roman"/>
          <w:szCs w:val="24"/>
        </w:rPr>
        <w:t>Goranka Boljkovac</w:t>
      </w:r>
      <w:r w:rsidR="007A18DC" w:rsidRPr="00EF3499">
        <w:rPr>
          <w:rFonts w:hAnsi="Times New Roman" w:ascii="Times New Roman"/>
          <w:szCs w:val="24"/>
        </w:rPr>
        <w:t>, v.r.</w:t>
      </w:r>
      <w:r w:rsidRPr="00EF3499">
        <w:rPr>
          <w:rFonts w:hAnsi="Times New Roman" w:ascii="Times New Roman"/>
          <w:szCs w:val="24"/>
        </w:rPr>
        <w:t xml:space="preserve"> </w:t>
      </w:r>
    </w:p>
    <w:p w:rsidRDefault="00955EFE" w:rsidP="00955EFE" w:rsidR="00955EFE" w:rsidRPr="00EF3499">
      <w:pPr>
        <w:jc w:val="both"/>
        <w:rPr>
          <w:rFonts w:hAnsi="Times New Roman" w:ascii="Times New Roman"/>
          <w:szCs w:val="24"/>
        </w:rPr>
      </w:pPr>
    </w:p>
    <w:p w:rsidRDefault="007A18DC" w:rsidP="007A18DC" w:rsidR="007A18DC" w:rsidRPr="00EF3499">
      <w:pPr>
        <w:tabs>
          <w:tab w:pos="6900" w:val="left"/>
        </w:tabs>
        <w:jc w:val="both"/>
        <w:rPr>
          <w:rFonts w:hAnsi="Times New Roman" w:ascii="Times New Roman"/>
          <w:szCs w:val="24"/>
        </w:rPr>
      </w:pPr>
      <w:r w:rsidRPr="00EF3499">
        <w:rPr>
          <w:rFonts w:hAnsi="Times New Roman" w:ascii="Times New Roman"/>
          <w:szCs w:val="24"/>
        </w:rPr>
        <w:tab/>
        <w:t>Za točnost otpravka-</w:t>
      </w:r>
    </w:p>
    <w:p w:rsidRDefault="007A18DC" w:rsidP="007A18DC" w:rsidR="007A18DC" w:rsidRPr="00EF3499">
      <w:pPr>
        <w:pStyle w:val="Tijeloteksta"/>
        <w:tabs>
          <w:tab w:pos="6900" w:val="left"/>
        </w:tabs>
        <w:rPr>
          <w:rFonts w:hAnsi="Times New Roman" w:ascii="Times New Roman"/>
          <w:szCs w:val="24"/>
        </w:rPr>
      </w:pPr>
      <w:r w:rsidRPr="00EF3499">
        <w:rPr>
          <w:rFonts w:hAnsi="Times New Roman" w:ascii="Times New Roman"/>
          <w:szCs w:val="24"/>
        </w:rPr>
        <w:t xml:space="preserve"> </w:t>
      </w:r>
      <w:r w:rsidRPr="00EF3499">
        <w:rPr>
          <w:rFonts w:hAnsi="Times New Roman" w:ascii="Times New Roman"/>
          <w:szCs w:val="24"/>
        </w:rPr>
        <w:tab/>
        <w:t>ovlašteni službenik:</w:t>
      </w:r>
    </w:p>
    <w:p w:rsidRDefault="007A18DC" w:rsidP="007A18DC" w:rsidR="00955EFE" w:rsidRPr="00EF3499">
      <w:pPr>
        <w:tabs>
          <w:tab w:pos="6531" w:val="left"/>
        </w:tabs>
        <w:jc w:val="both"/>
        <w:rPr>
          <w:rFonts w:hAnsi="Times New Roman" w:ascii="Times New Roman"/>
          <w:szCs w:val="24"/>
        </w:rPr>
      </w:pPr>
      <w:r w:rsidRPr="00EF3499">
        <w:rPr>
          <w:rFonts w:hAnsi="Times New Roman" w:ascii="Times New Roman"/>
          <w:szCs w:val="24"/>
        </w:rPr>
        <w:t xml:space="preserve">                                                 </w:t>
      </w:r>
      <w:r w:rsidRPr="00EF3499">
        <w:rPr>
          <w:rFonts w:hAnsi="Times New Roman" w:ascii="Times New Roman"/>
          <w:szCs w:val="24"/>
        </w:rPr>
        <w:tab/>
        <w:t xml:space="preserve">        Renata Klokočki</w:t>
      </w:r>
    </w:p>
    <w:p w:rsidRDefault="00955EFE" w:rsidP="00955EFE" w:rsidR="00955EFE" w:rsidRPr="00EF3499">
      <w:pPr>
        <w:jc w:val="both"/>
        <w:rPr>
          <w:rFonts w:hAnsi="Times New Roman" w:ascii="Times New Roman"/>
          <w:szCs w:val="24"/>
        </w:rPr>
      </w:pPr>
    </w:p>
    <w:p w:rsidRDefault="00955EFE" w:rsidP="00955EFE" w:rsidR="00955EFE" w:rsidRPr="00EF3499">
      <w:pPr>
        <w:jc w:val="both"/>
        <w:rPr>
          <w:rFonts w:hAnsi="Times New Roman" w:ascii="Times New Roman"/>
          <w:szCs w:val="24"/>
        </w:rPr>
      </w:pPr>
      <w:r w:rsidRPr="00EF3499">
        <w:rPr>
          <w:rFonts w:hAnsi="Times New Roman" w:ascii="Times New Roman"/>
          <w:szCs w:val="24"/>
        </w:rPr>
        <w:t>POUKA O PRAVNOM LIJEKU</w:t>
      </w:r>
    </w:p>
    <w:p w:rsidRDefault="00955EFE" w:rsidP="00955EFE" w:rsidR="007D750D" w:rsidRPr="00EF3499">
      <w:pPr>
        <w:jc w:val="both"/>
        <w:rPr>
          <w:rFonts w:hAnsi="Times New Roman" w:ascii="Times New Roman"/>
          <w:szCs w:val="24"/>
        </w:rPr>
      </w:pPr>
      <w:r w:rsidRPr="00EF3499">
        <w:rPr>
          <w:rFonts w:hAnsi="Times New Roman" w:ascii="Times New Roman"/>
          <w:szCs w:val="24"/>
        </w:rPr>
        <w:t>Proti</w:t>
      </w:r>
      <w:r w:rsidR="007D750D" w:rsidRPr="00EF3499">
        <w:rPr>
          <w:rFonts w:hAnsi="Times New Roman" w:ascii="Times New Roman"/>
          <w:szCs w:val="24"/>
        </w:rPr>
        <w:t>v ovog zaključka nije dopušten pravni lijek</w:t>
      </w:r>
    </w:p>
    <w:p w:rsidRDefault="00955EFE" w:rsidP="00955EFE" w:rsidR="00955EFE" w:rsidRPr="00EF3499">
      <w:pPr>
        <w:jc w:val="both"/>
        <w:rPr>
          <w:rFonts w:hAnsi="Times New Roman" w:ascii="Times New Roman"/>
          <w:szCs w:val="24"/>
        </w:rPr>
      </w:pPr>
      <w:r w:rsidRPr="00EF3499">
        <w:rPr>
          <w:rFonts w:hAnsi="Times New Roman" w:ascii="Times New Roman"/>
          <w:szCs w:val="24"/>
        </w:rPr>
        <w:t>(čl. 11.</w:t>
      </w:r>
      <w:r w:rsidR="007D750D" w:rsidRPr="00EF3499">
        <w:rPr>
          <w:rFonts w:hAnsi="Times New Roman" w:ascii="Times New Roman"/>
          <w:szCs w:val="24"/>
        </w:rPr>
        <w:t xml:space="preserve"> st. 5.</w:t>
      </w:r>
      <w:r w:rsidRPr="00EF3499">
        <w:rPr>
          <w:rFonts w:hAnsi="Times New Roman" w:ascii="Times New Roman"/>
          <w:szCs w:val="24"/>
        </w:rPr>
        <w:t xml:space="preserve"> OZ</w:t>
      </w:r>
      <w:r w:rsidR="007D750D" w:rsidRPr="00EF3499">
        <w:rPr>
          <w:rFonts w:hAnsi="Times New Roman" w:ascii="Times New Roman"/>
          <w:szCs w:val="24"/>
        </w:rPr>
        <w:t>-a</w:t>
      </w:r>
      <w:r w:rsidRPr="00EF3499">
        <w:rPr>
          <w:rFonts w:hAnsi="Times New Roman" w:ascii="Times New Roman"/>
          <w:szCs w:val="24"/>
        </w:rPr>
        <w:t>).</w:t>
      </w:r>
    </w:p>
    <w:p w:rsidRDefault="00955EFE" w:rsidP="00955EFE" w:rsidR="00955EFE" w:rsidRPr="00EF3499">
      <w:pPr>
        <w:jc w:val="both"/>
        <w:rPr>
          <w:rFonts w:hAnsi="Times New Roman" w:ascii="Times New Roman"/>
          <w:szCs w:val="24"/>
        </w:rPr>
      </w:pPr>
    </w:p>
    <w:p w:rsidRDefault="008A1C30" w:rsidP="00955EFE" w:rsidR="008A1C3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sectPr w:rsidSect="00EF3499" w:rsidR="00DE6300" w:rsidRPr="00EF3499">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0500">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BD41BB">
      <w:rPr>
        <w:rFonts w:hAnsi="Times New Roman" w:ascii="Times New Roman"/>
      </w:rPr>
      <w:t>2378</w:t>
    </w:r>
    <w:r w:rsidR="00CC3968">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D5B99"/>
    <w:rsid w:val="002F5270"/>
    <w:rsid w:val="00311D29"/>
    <w:rsid w:val="0032271E"/>
    <w:rsid w:val="00326CC7"/>
    <w:rsid w:val="00341D81"/>
    <w:rsid w:val="00354874"/>
    <w:rsid w:val="00362D40"/>
    <w:rsid w:val="0037105C"/>
    <w:rsid w:val="00381043"/>
    <w:rsid w:val="0039023B"/>
    <w:rsid w:val="00393171"/>
    <w:rsid w:val="003B7EB5"/>
    <w:rsid w:val="003D357F"/>
    <w:rsid w:val="004321E4"/>
    <w:rsid w:val="00467623"/>
    <w:rsid w:val="00473DCE"/>
    <w:rsid w:val="00475446"/>
    <w:rsid w:val="00480933"/>
    <w:rsid w:val="004846DD"/>
    <w:rsid w:val="00495555"/>
    <w:rsid w:val="004A141B"/>
    <w:rsid w:val="004A2424"/>
    <w:rsid w:val="00501E2C"/>
    <w:rsid w:val="0051047D"/>
    <w:rsid w:val="0051183F"/>
    <w:rsid w:val="00514886"/>
    <w:rsid w:val="0052001A"/>
    <w:rsid w:val="00520899"/>
    <w:rsid w:val="005360E3"/>
    <w:rsid w:val="00552ABB"/>
    <w:rsid w:val="00566675"/>
    <w:rsid w:val="00566B1D"/>
    <w:rsid w:val="00577F43"/>
    <w:rsid w:val="00594221"/>
    <w:rsid w:val="005A0E12"/>
    <w:rsid w:val="005E13FC"/>
    <w:rsid w:val="005E53AC"/>
    <w:rsid w:val="006275C1"/>
    <w:rsid w:val="0063170F"/>
    <w:rsid w:val="006521A5"/>
    <w:rsid w:val="006636CC"/>
    <w:rsid w:val="00721EC0"/>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14D"/>
    <w:rsid w:val="009A4E8F"/>
    <w:rsid w:val="009B56B4"/>
    <w:rsid w:val="009B7F20"/>
    <w:rsid w:val="009D5222"/>
    <w:rsid w:val="009E4927"/>
    <w:rsid w:val="009F3B1B"/>
    <w:rsid w:val="00A036F0"/>
    <w:rsid w:val="00A441AE"/>
    <w:rsid w:val="00A5563D"/>
    <w:rsid w:val="00A56DA3"/>
    <w:rsid w:val="00A72E71"/>
    <w:rsid w:val="00A91D89"/>
    <w:rsid w:val="00A960BB"/>
    <w:rsid w:val="00AB7170"/>
    <w:rsid w:val="00AC14E9"/>
    <w:rsid w:val="00AD105D"/>
    <w:rsid w:val="00AD306C"/>
    <w:rsid w:val="00B314E8"/>
    <w:rsid w:val="00B31901"/>
    <w:rsid w:val="00B50BDC"/>
    <w:rsid w:val="00BB5EB8"/>
    <w:rsid w:val="00BD41BB"/>
    <w:rsid w:val="00C1283B"/>
    <w:rsid w:val="00C2061F"/>
    <w:rsid w:val="00C20895"/>
    <w:rsid w:val="00C3364F"/>
    <w:rsid w:val="00C4751B"/>
    <w:rsid w:val="00C639BF"/>
    <w:rsid w:val="00C902C9"/>
    <w:rsid w:val="00C91624"/>
    <w:rsid w:val="00CA50AE"/>
    <w:rsid w:val="00CA539C"/>
    <w:rsid w:val="00CC3968"/>
    <w:rsid w:val="00CC5157"/>
    <w:rsid w:val="00CD03FA"/>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B121D"/>
    <w:rsid w:val="00ED1913"/>
    <w:rsid w:val="00ED4033"/>
    <w:rsid w:val="00ED5211"/>
    <w:rsid w:val="00EF3499"/>
    <w:rsid w:val="00F24D30"/>
    <w:rsid w:val="00F5464F"/>
    <w:rsid w:val="00F555AE"/>
    <w:rsid w:val="00F60500"/>
    <w:rsid w:val="00F6123A"/>
    <w:rsid w:val="00F80552"/>
    <w:rsid w:val="00FA4D1E"/>
    <w:rsid w:val="00FB5922"/>
    <w:rsid w:val="00FC60E6"/>
    <w:rsid w:val="00FD06EA"/>
    <w:rsid w:val="00FE31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F60500"/>
    <w:rPr>
      <w:color w:val="808080"/>
      <w:bdr w:space="0" w:sz="0" w:color="auto" w:val="none"/>
      <w:shd w:fill="auto" w:color="auto" w:val="clear"/>
    </w:rPr>
  </w:style>
  <w:style w:customStyle="true" w:styleId="eSPISCCParagraphDefaultFont" w:type="character">
    <w:name w:val="eSPIS_CC_Paragraph Default Font"/>
    <w:basedOn w:val="Zadanifontodlomka"/>
    <w:rsid w:val="00F605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050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05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05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F60500"/>
    <w:rPr>
      <w:color w:val="808080"/>
      <w:bdr w:color="auto" w:space="0" w:sz="0" w:val="none"/>
      <w:shd w:color="auto" w:fill="auto" w:val="clear"/>
    </w:rPr>
  </w:style>
  <w:style w:customStyle="1" w:styleId="eSPISCCParagraphDefaultFont" w:type="character">
    <w:name w:val="eSPIS_CC_Paragraph Default Font"/>
    <w:basedOn w:val="Zadanifontodlomka"/>
    <w:rsid w:val="00F605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050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05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05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2378</izvorni_sadrzaj>
    <derivirana_varijabla naziv="DomainObject.Predmet.Broj_1">2378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St-2378/2017</izvorni_sadrzaj>
    <derivirana_varijabla naziv="DomainObject.Predmet.OznakaBroj_1">St-2378/2017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ŠPILJAR M&amp;B d.o.o. za ekološku i sanitarnu zaštitu, sanitaciju, proizvodnju, trgovinu i usluge u stečaju zastupanog po punomoćniku Alija Hrastinski &amp; Graf odvjetničko društvo</izvorni_sadrzaj>
    <derivirana_varijabla naziv="DomainObject.Predmet.ProtustrankaFormated_1">  ŠPILJAR M&amp;B d.o.o. za ekološku i sanitarnu zaštitu, sanitaciju, proizvodnju, trgovinu i usluge u stečaju zastupanog po punomoćniku Alija Hrastinski &amp; Graf odvjetničko društvo</derivirana_varijabla>
  </DomainObject.Predmet.ProtustrankaFormated>
  <DomainObject.Predmet.ProtustrankaFormatedOIB>
    <izvorni_sadrzaj>  ŠPILJAR M&amp;B d.o.o. za ekološku i sanitarnu zaštitu, sanitaciju, proizvodnju, trgovinu i usluge u stečaju, OIB 58864923846 zastupanog po punomoćniku Alija Hrastinski &amp; Graf odvjetničko društvo</izvorni_sadrzaj>
    <derivirana_varijabla naziv="DomainObject.Predmet.ProtustrankaFormatedOIB_1">  ŠPILJAR M&amp;B d.o.o. za ekološku i sanitarnu zaštitu, sanitaciju, proizvodnju, trgovinu i usluge u stečaju, OIB 58864923846 zastupanog po punomoćniku Alija Hrastinski &amp; Graf odvjetničko društvo</derivirana_varijabla>
  </DomainObject.Predmet.ProtustrankaFormatedOIB>
  <DomainObject.Predmet.ProtustrankaFormatedWithAdress>
    <izvorni_sadrzaj> ŠPILJAR M&amp;B d.o.o. za ekološku i sanitarnu zaštitu, sanitaciju, proizvodnju, trgovinu i usluge u stečaju, Slavka Batušića 11, 10000 Zagreb zastupanog po punomoćniku Alija Hrastinski &amp; Graf odvjetničko društvo</izvorni_sadrzaj>
    <derivirana_varijabla naziv="DomainObject.Predmet.ProtustrankaFormatedWithAdress_1"> ŠPILJAR M&amp;B d.o.o. za ekološku i sanitarnu zaštitu, sanitaciju, proizvodnju, trgovinu i usluge u stečaju, Slavka Batušića 11, 10000 Zagreb zastupanog po punomoćniku Alija Hrastinski &amp; Graf odvjetničko društvo</derivirana_varijabla>
  </DomainObject.Predmet.ProtustrankaFormatedWithAdress>
  <DomainObject.Predmet.ProtustrankaFormatedWithAdressOIB>
    <izvorni_sadrzaj> ŠPILJAR M&amp;B d.o.o. za ekološku i sanitarnu zaštitu, sanitaciju, proizvodnju, trgovinu i usluge u stečaju, OIB 58864923846, Slavka Batušića 11, 10000 Zagreb zastupanog po punomoćniku Alija Hrastinski &amp; Graf odvjetničko društvo</izvorni_sadrzaj>
    <derivirana_varijabla naziv="DomainObject.Predmet.ProtustrankaFormatedWithAdressOIB_1"> ŠPILJAR M&amp;B d.o.o. za ekološku i sanitarnu zaštitu, sanitaciju, proizvodnju, trgovinu i usluge u stečaju, OIB 58864923846, Slavka Batušića 11, 10000 Zagreb zastupanog po punomoćniku Alija Hrastinski &amp; Graf odvjetničko društvo</derivirana_varijabla>
  </DomainObject.Predmet.ProtustrankaFormatedWithAdressOIB>
  <DomainObject.Predmet.ProtustrankaWithAdress>
    <izvorni_sadrzaj>ŠPILJAR M&amp;B d.o.o. za ekološku i sanitarnu zaštitu, sanitaciju, proizvodnju, trgovinu i usluge u stečaju Slavka Batušića 11, 10000 Zagreb</izvorni_sadrzaj>
    <derivirana_varijabla naziv="DomainObject.Predmet.ProtustrankaWithAdress_1">ŠPILJAR M&amp;B d.o.o. za ekološku i sanitarnu zaštitu, sanitaciju, proizvodnju, trgovinu i usluge u stečaju Slavka Batušića 11, 10000 Zagreb</derivirana_varijabla>
  </DomainObject.Predmet.ProtustrankaWithAdress>
  <DomainObject.Predmet.ProtustrankaWithAdressOIB>
    <izvorni_sadrzaj>ŠPILJAR M&amp;B d.o.o. za ekološku i sanitarnu zaštitu, sanitaciju, proizvodnju, trgovinu i usluge u stečaju, OIB 58864923846, Slavka Batušića 11, 10000 Zagreb</izvorni_sadrzaj>
    <derivirana_varijabla naziv="DomainObject.Predmet.ProtustrankaWithAdressOIB_1">ŠPILJAR M&amp;B d.o.o. za ekološku i sanitarnu zaštitu, sanitaciju, proizvodnju, trgovinu i usluge u stečaju, OIB 58864923846, Slavka Batušića 11, 10000 Zagreb</derivirana_varijabla>
  </DomainObject.Predmet.ProtustrankaWithAdressOIB>
  <DomainObject.Predmet.ProtustrankaNazivFormated>
    <izvorni_sadrzaj>ŠPILJAR M&amp;B d.o.o. za ekološku i sanitarnu zaštitu, sanitaciju, proizvodnju, trgovinu i usluge u stečaju</izvorni_sadrzaj>
    <derivirana_varijabla naziv="DomainObject.Predmet.ProtustrankaNazivFormated_1">ŠPILJAR M&amp;B d.o.o. za ekološku i sanitarnu zaštitu, sanitaciju, proizvodnju, trgovinu i usluge u stečaju</derivirana_varijabla>
  </DomainObject.Predmet.ProtustrankaNazivFormated>
  <DomainObject.Predmet.ProtustrankaNazivFormatedOIB>
    <izvorni_sadrzaj>ŠPILJAR M&amp;B d.o.o. za ekološku i sanitarnu zaštitu, sanitaciju, proizvodnju, trgovinu i usluge u stečaju, OIB 58864923846</izvorni_sadrzaj>
    <derivirana_varijabla naziv="DomainObject.Predmet.ProtustrankaNazivFormatedOIB_1">ŠPILJAR M&amp;B d.o.o. za ekološku i sanitarnu zaštitu, sanitaciju, proizvodnju, trgovinu i usluge u stečaju, OIB 58864923846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ŠPILJAR M&amp;B d.o.o. za ekološku i sanitarnu zaštitu, sanitaciju, proizvodnju, trgovinu i usluge u stečaju zastupanog po punomoćniku Alija Hrastinski &amp; Graf odvjetničko društvo</item>
    </izvorni_sadrzaj>
    <derivirana_varijabla naziv="DomainObject.Predmet.ProtuStrankaListFormated_1">
      <item>ŠPILJAR M&amp;B d.o.o. za ekološku i sanitarnu zaštitu, sanitaciju, proizvodnju, trgovinu i usluge u stečaju zastupanog po punomoćniku Alija Hrastinski &amp; Graf odvjetničko društvo</item>
    </derivirana_varijabla>
  </DomainObject.Predmet.ProtuStrankaListFormated>
  <DomainObject.Predmet.ProtuStrankaListFormatedOIB>
    <izvorni_sadrzaj>
      <item>ŠPILJAR M&amp;B d.o.o. za ekološku i sanitarnu zaštitu, sanitaciju, proizvodnju, trgovinu i usluge u stečaju, OIB 58864923846 zastupanog po punomoćniku Alija Hrastinski &amp; Graf odvjetničko društvo</item>
    </izvorni_sadrzaj>
    <derivirana_varijabla naziv="DomainObject.Predmet.ProtuStrankaListFormatedOIB_1">
      <item>ŠPILJAR M&amp;B d.o.o. za ekološku i sanitarnu zaštitu, sanitaciju, proizvodnju, trgovinu i usluge u stečaju, OIB 58864923846 zastupanog po punomoćniku Alija Hrastinski &amp; Graf odvjetničko društvo</item>
    </derivirana_varijabla>
  </DomainObject.Predmet.ProtuStrankaListFormatedOIB>
  <DomainObject.Predmet.ProtuStrankaListFormatedWithAdress>
    <izvorni_sadrzaj>
      <item>ŠPILJAR M&amp;B d.o.o. za ekološku i sanitarnu zaštitu, sanitaciju, proizvodnju, trgovinu i usluge u stečaju, Slavka Batušića 11, 10000 Zagreb zastupanog po punomoćniku Alija Hrastinski &amp; Graf odvjetničko društvo</item>
    </izvorni_sadrzaj>
    <derivirana_varijabla naziv="DomainObject.Predmet.ProtuStrankaListFormatedWithAdress_1">
      <item>ŠPILJAR M&amp;B d.o.o. za ekološku i sanitarnu zaštitu, sanitaciju, proizvodnju, trgovinu i usluge u stečaju, Slavka Batušića 11, 10000 Zagreb zastupanog po punomoćniku Alija Hrastinski &amp; Graf odvjetničko društvo</item>
    </derivirana_varijabla>
  </DomainObject.Predmet.ProtuStrankaListFormatedWithAdress>
  <DomainObject.Predmet.ProtuStrankaListFormatedWithAdressOIB>
    <izvorni_sadrzaj>
      <item>ŠPILJAR M&amp;B d.o.o. za ekološku i sanitarnu zaštitu, sanitaciju, proizvodnju, trgovinu i usluge u stečaju, OIB 58864923846, Slavka Batušića 11, 10000 Zagreb zastupanog po punomoćniku Alija Hrastinski &amp; Graf odvjetničko društvo</item>
    </izvorni_sadrzaj>
    <derivirana_varijabla naziv="DomainObject.Predmet.ProtuStrankaListFormatedWithAdressOIB_1">
      <item>ŠPILJAR M&amp;B d.o.o. za ekološku i sanitarnu zaštitu, sanitaciju, proizvodnju, trgovinu i usluge u stečaju, OIB 58864923846, Slavka Batušića 11, 10000 Zagreb zastupanog po punomoćniku Alija Hrastinski &amp; Graf odvjetničko društvo</item>
    </derivirana_varijabla>
  </DomainObject.Predmet.ProtuStrankaListFormatedWithAdressOIB>
  <DomainObject.Predmet.ProtuStrankaListNazivFormated>
    <izvorni_sadrzaj>
      <item>ŠPILJAR M&amp;B d.o.o. za ekološku i sanitarnu zaštitu, sanitaciju, proizvodnju, trgovinu i usluge u stečaju</item>
    </izvorni_sadrzaj>
    <derivirana_varijabla naziv="DomainObject.Predmet.ProtuStrankaListNazivFormated_1">
      <item>ŠPILJAR M&amp;B d.o.o. za ekološku i sanitarnu zaštitu, sanitaciju, proizvodnju, trgovinu i usluge u stečaju</item>
    </derivirana_varijabla>
  </DomainObject.Predmet.ProtuStrankaListNazivFormated>
  <DomainObject.Predmet.ProtuStrankaListNazivFormatedOIB>
    <izvorni_sadrzaj>
      <item>ŠPILJAR M&amp;B d.o.o. za ekološku i sanitarnu zaštitu, sanitaciju, proizvodnju, trgovinu i usluge u stečaju, OIB 58864923846</item>
    </izvorni_sadrzaj>
    <derivirana_varijabla naziv="DomainObject.Predmet.ProtuStrankaListNazivFormatedOIB_1">
      <item>ŠPILJAR M&amp;B d.o.o. za ekološku i sanitarnu zaštitu, sanitaciju, proizvodnju, trgovinu i usluge u stečaju, OIB 58864923846</item>
    </derivirana_varijabla>
  </DomainObject.Predmet.ProtuStrankaListNazivFormatedOIB>
  <DomainObject.Predmet.OstaliListFormated>
    <izvorni_sadrzaj>
      <item>ŽDO u Zagrebu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izvorni_sadrzaj>
    <derivirana_varijabla naziv="DomainObject.Predmet.OstaliListFormated_1">
      <item>ŽDO u Zagrebu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derivirana_varijabla>
  </DomainObject.Predmet.OstaliListFormated>
  <DomainObject.Predmet.OstaliListFormatedOIB>
    <izvorni_sadrzaj>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izvorni_sadrzaj>
    <derivirana_varijabla naziv="DomainObject.Predmet.OstaliListFormatedOIB_1">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derivirana_varijabla>
  </DomainObject.Predmet.OstaliListFormatedOIB>
  <DomainObject.Predmet.OstaliListFormatedWithAdress>
    <izvorni_sadrzaj>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izvorni_sadrzaj>
    <derivirana_varijabla naziv="DomainObject.Predmet.OstaliListFormatedWithAdress_1">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derivirana_varijabla>
  </DomainObject.Predmet.OstaliListFormatedWithAdress>
  <DomainObject.Predmet.OstaliListFormatedWithAdressOIB>
    <izvorni_sadrzaj>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izvorni_sadrzaj>
    <derivirana_varijabla naziv="DomainObject.Predmet.OstaliListFormatedWithAdressOIB_1">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derivirana_varijabla>
  </DomainObject.Predmet.OstaliListFormatedWithAdressOIB>
  <DomainObject.Predmet.OstaliListNazivFormated>
    <izvorni_sadrzaj>
      <item>ŽDO u Zagrebu</item>
      <item>Branka Špiljar</item>
      <item>Mario Špiljar</item>
      <item>Alija Hrastinski &amp; Graf odvjetničko društvo</item>
    </izvorni_sadrzaj>
    <derivirana_varijabla naziv="DomainObject.Predmet.OstaliListNazivFormated_1">
      <item>ŽDO u Zagrebu</item>
      <item>Branka Špiljar</item>
      <item>Mario Špiljar</item>
      <item>Alija Hrastinski &amp; Graf odvjetničko društvo</item>
    </derivirana_varijabla>
  </DomainObject.Predmet.OstaliListNazivFormated>
  <DomainObject.Predmet.OstaliListNazivFormatedOIB>
    <izvorni_sadrzaj>
      <item>ŽDO u Zagrebu, OIB 16488001145</item>
      <item>Branka Špiljar, OIB 19493119433</item>
      <item>Mario Špiljar, OIB 14864926976</item>
      <item>Alija Hrastinski &amp; Graf odvjetničko društvo, OIB 47081092483</item>
    </izvorni_sadrzaj>
    <derivirana_varijabla naziv="DomainObject.Predmet.OstaliListNazivFormatedOIB_1">
      <item>ŽDO u Zagrebu, OIB 16488001145</item>
      <item>Branka Špiljar, OIB 19493119433</item>
      <item>Mario Špiljar, OIB 14864926976</item>
      <item>Alija Hrastinski &amp; Graf odvjetničko društvo, OIB 47081092483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ŠPILJAR M&amp;B d.o.o. za ekološku i sanitarnu zaštitu, sanitaciju, proizvodnju, trgovinu i usluge u stečaju</izvorni_sadrzaj>
    <derivirana_varijabla naziv="DomainObject.Predmet.ProtustrankaIDrugi_1">ŠPILJAR M&amp;B d.o.o. za ekološku i sanitarnu zaštitu, sanitaciju, proizvodnju, trgovinu i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ŠPILJAR M&amp;B d.o.o. za ekološku i sanitarnu zaštitu, sanitaciju, proizvodnju, trgovinu i usluge u stečaju, OIB 58864923846, Slavka Batušića 11, 10000 Zagreb</izvorni_sadrzaj>
    <derivirana_varijabla naziv="DomainObject.Predmet.ProtustrankaIDrugiAdressOIB_1">ŠPILJAR M&amp;B d.o.o. za ekološku i sanitarnu zaštitu, sanitaciju, proizvodnju, trgovinu i usluge u stečaju, OIB 58864923846, Slavka Batušića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ŠPILJAR M&amp;B d.o.o. za ekološku i sanitarnu zaštitu, sanitaciju, proizvodnju, trgovinu i usluge u stečaju</item>
      <item>FINA Regionalni centar Zagreb</item>
      <item>RH MF Porezna uprava Zagreb</item>
      <item>ŽDO u Zagrebu</item>
      <item>Branka Špiljar</item>
      <item>Mario Špiljar</item>
      <item>Alija Hrastinski &amp; Graf odvjetničko društvo</item>
    </izvorni_sadrzaj>
    <derivirana_varijabla naziv="DomainObject.Predmet.SudioniciListNaziv_1">
      <item>ŠPILJAR M&amp;B d.o.o. za ekološku i sanitarnu zaštitu, sanitaciju, proizvodnju, trgovinu i usluge u stečaju</item>
      <item>FINA Regionalni centar Zagreb</item>
      <item>RH MF Porezna uprava Zagreb</item>
      <item>ŽDO u Zagrebu</item>
      <item>Branka Špiljar</item>
      <item>Mario Špiljar</item>
      <item>Alija Hrastinski &amp; Graf odvjetničko društvo</item>
    </derivirana_varijabla>
  </DomainObject.Predmet.SudioniciListNaziv>
  <DomainObject.Predmet.SudioniciListAdressOIB>
    <izvorni_sadrzaj>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izvorni_sadrzaj>
    <derivirana_varijabla naziv="DomainObject.Predmet.SudioniciListAdressOIB_1">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58864923846</item>
      <item>, OIB 85821130368</item>
      <item>, OIB 18683136487</item>
      <item>, OIB 16488001145</item>
      <item>, OIB 19493119433</item>
      <item>, OIB 14864926976</item>
      <item>, OIB 47081092483</item>
    </izvorni_sadrzaj>
    <derivirana_varijabla naziv="DomainObject.Predmet.SudioniciListNazivOIB_1">
      <item>, OIB 58864923846</item>
      <item>, OIB 85821130368</item>
      <item>, OIB 18683136487</item>
      <item>, OIB 16488001145</item>
      <item>, OIB 19493119433</item>
      <item>, OIB 14864926976</item>
      <item>, OIB 47081092483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964</properties:Words>
  <properties:Characters>5119</properties:Characters>
  <properties:Lines>135</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2018-09-05T08:56:00Z</dcterms:created>
  <dc:creator>x</dc:creator>
  <cp:lastModifiedBy>Renata Klokočki</cp:lastModifiedBy>
  <cp:lastPrinted>2018-06-05T11:28:00Z</cp:lastPrinted>
  <dcterms:modified xmlns:xsi="http://www.w3.org/2001/XMLSchema-instance" xsi:type="dcterms:W3CDTF">2018-09-05T10:41:00Z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-ŠPILJAR M&amp;B-5.etaža.docx)</vt:lpwstr>
  </prop:property>
  <prop:property name="CC_coloring" pid="4" fmtid="{D5CDD505-2E9C-101B-9397-08002B2CF9AE}">
    <vt:bool>false</vt:bool>
  </prop:property>
  <prop:property name="BrojStranica" pid="5" fmtid="{D5CDD505-2E9C-101B-9397-08002B2CF9AE}">
    <vt:i4>3</vt:i4>
  </prop:property>
</prop:Properties>
</file>