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6ea8" w14:paraId="9a76ea8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D30CA0">
        <w:t>630</w:t>
      </w:r>
      <w:r w:rsidR="008B0432">
        <w:t>/1</w:t>
      </w:r>
      <w:r w:rsidR="00DA1A40">
        <w:t>6</w:t>
      </w:r>
      <w:r w:rsidR="008B0432">
        <w:t>-</w:t>
      </w:r>
      <w:r w:rsidR="00273D6C">
        <w:t>3</w:t>
      </w:r>
      <w:r w:rsidR="00D30CA0">
        <w:t>4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D30CA0" w:rsidRPr="00D30CA0">
        <w:t>ISKOP-PROMET d.o.o. za građevinarstvo, instalatersko montažne radove, Drenovci, V. Nazora 136, MBS: 030014869, OIB: 34218542394</w:t>
      </w:r>
      <w:r w:rsidRPr="000B1DB2">
        <w:t xml:space="preserve">, dana </w:t>
      </w:r>
      <w:r w:rsidR="0083371D">
        <w:t>3</w:t>
      </w:r>
      <w:r>
        <w:t>.</w:t>
      </w:r>
      <w:r w:rsidRPr="000B1DB2">
        <w:t xml:space="preserve"> </w:t>
      </w:r>
      <w:r w:rsidR="00D30CA0">
        <w:t>listopad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0A0078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4A392B">
        <w:t xml:space="preserve">Iliji Josipović, Drenovci, V. </w:t>
      </w:r>
      <w:r w:rsidR="001F7CB9">
        <w:t>N</w:t>
      </w:r>
      <w:r w:rsidR="004A392B">
        <w:t>azora 136, OIB 61862708360</w:t>
      </w:r>
      <w:r w:rsidR="006D2FB8" w:rsidRPr="006D2FB8">
        <w:t>,</w:t>
      </w:r>
      <w:r w:rsidR="006D2FB8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4A392B">
        <w:t>630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4A392B">
        <w:t>0</w:t>
      </w:r>
      <w:r>
        <w:t>00,00 kn na žiro račun Trgovačkog suda u Osijeku broj HR31 2390 0011 3000 0020 0 s pozivom na  broj HR05 272-</w:t>
      </w:r>
      <w:r w:rsidR="004A392B">
        <w:t>630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A392B" w:rsidRPr="004A392B">
        <w:t>Ilij</w:t>
      </w:r>
      <w:r w:rsidR="004A392B">
        <w:t>a</w:t>
      </w:r>
      <w:r w:rsidR="004A392B" w:rsidRPr="004A392B">
        <w:t xml:space="preserve"> Josipović, Drenovci, V. </w:t>
      </w:r>
      <w:r w:rsidR="001F7CB9">
        <w:t>N</w:t>
      </w:r>
      <w:r w:rsidR="004A392B" w:rsidRPr="004A392B">
        <w:t>azora 136, OIB 61862708360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775374">
        <w:t>0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775374">
        <w:t>630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 w:rsidR="0083371D">
        <w:t>.</w:t>
      </w:r>
      <w:r w:rsidR="00775374">
        <w:t>0</w:t>
      </w:r>
      <w:r>
        <w:t>00,00 kn na račun broj HR31 2390 0011 3000 0020 0 s pozivom na  broj HR05 272-</w:t>
      </w:r>
      <w:r w:rsidR="00775374">
        <w:t>630</w:t>
      </w:r>
      <w:r>
        <w:t>-201</w:t>
      </w:r>
      <w:r w:rsidR="007C5C21">
        <w:t>6</w:t>
      </w:r>
      <w:r>
        <w:t xml:space="preserve">, te o tome obavijesti sud. </w:t>
      </w: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150AF4" w:rsidP="00B976DE" w:rsidR="00150AF4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775374" w:rsidRPr="00775374">
        <w:t>Ilij</w:t>
      </w:r>
      <w:r w:rsidR="00775374">
        <w:t>i</w:t>
      </w:r>
      <w:r w:rsidR="00775374" w:rsidRPr="00775374">
        <w:t xml:space="preserve"> Josipović, Drenovci, V. </w:t>
      </w:r>
      <w:r w:rsidR="001F7CB9">
        <w:t>N</w:t>
      </w:r>
      <w:r w:rsidR="00775374" w:rsidRPr="00775374">
        <w:t>azora 136, OIB 61862708360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775374" w:rsidRPr="00775374">
        <w:t>ISKOP-PROMET d.o.o. za građevinarstvo, instalatersko montažne radove, Drenovci, V. Nazora 136, MBS: 030014869, OIB: 34218542394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BC2E47">
        <w:rPr>
          <w:bCs/>
        </w:rPr>
        <w:t>18</w:t>
      </w:r>
      <w:r>
        <w:rPr>
          <w:bCs/>
        </w:rPr>
        <w:t>.</w:t>
      </w:r>
      <w:r w:rsidR="00A90442">
        <w:rPr>
          <w:bCs/>
        </w:rPr>
        <w:t>0</w:t>
      </w:r>
      <w:r w:rsidR="00BC2E47">
        <w:rPr>
          <w:bCs/>
        </w:rPr>
        <w:t>3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775374" w:rsidRPr="00775374">
        <w:t>ISKOP-PROMET d.o.o. za građevinarstvo, instalatersko montažne radove, Drenovci, V. Nazora 136, MBS: 030014869, OIB: 34218542394</w:t>
      </w:r>
      <w:r w:rsidR="00B976DE">
        <w:t xml:space="preserve">, temeljem odredbe članka </w:t>
      </w:r>
      <w:r w:rsidR="003127F6">
        <w:t>444</w:t>
      </w:r>
      <w:r w:rsidR="00B976DE">
        <w:t xml:space="preserve">. stav </w:t>
      </w:r>
      <w:r w:rsidR="003127F6">
        <w:t>2</w:t>
      </w:r>
      <w:r w:rsidR="00B976DE">
        <w:t>. Stečajnog zakona (NN 71/15</w:t>
      </w:r>
      <w:r w:rsidR="00F90487">
        <w:t>, dalje: SZ</w:t>
      </w:r>
      <w:r w:rsidR="00B976DE">
        <w:t>)</w:t>
      </w:r>
      <w:r w:rsidR="00BC2E47">
        <w:t>, a rješenjem poslovnog broja 14 St-630/16-16 od 2.06.2016</w:t>
      </w:r>
      <w:r w:rsidR="00B976DE">
        <w:t>.</w:t>
      </w:r>
      <w:r w:rsidR="008026A4">
        <w:t xml:space="preserve"> pokrenut je prethodni postupak.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BC2E47">
        <w:t>630</w:t>
      </w:r>
      <w:r>
        <w:t>/1</w:t>
      </w:r>
      <w:r w:rsidR="007B65C2">
        <w:t>6</w:t>
      </w:r>
      <w:r>
        <w:t>-</w:t>
      </w:r>
      <w:r w:rsidR="00BC2E47">
        <w:t>7</w:t>
      </w:r>
      <w:r>
        <w:t xml:space="preserve"> od </w:t>
      </w:r>
      <w:r w:rsidR="00BC2E47">
        <w:t>29</w:t>
      </w:r>
      <w:r w:rsidR="007B65C2">
        <w:t>.0</w:t>
      </w:r>
      <w:r w:rsidR="00BC2E47">
        <w:t>3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775374" w:rsidRPr="00775374">
        <w:t xml:space="preserve">Ilija Josipović, Drenovci, V. </w:t>
      </w:r>
      <w:r w:rsidR="001F7CB9">
        <w:t>N</w:t>
      </w:r>
      <w:r w:rsidR="00775374" w:rsidRPr="00775374">
        <w:t>azora 136, OIB 61862708360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8B37AF">
        <w:t>0</w:t>
      </w:r>
      <w:r>
        <w:t>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8B37AF">
        <w:t>630</w:t>
      </w:r>
      <w:r>
        <w:t>/1</w:t>
      </w:r>
      <w:r w:rsidR="007B65C2">
        <w:t>6</w:t>
      </w:r>
      <w:r>
        <w:t>-</w:t>
      </w:r>
      <w:r w:rsidR="008B37AF">
        <w:t>7</w:t>
      </w:r>
      <w:r>
        <w:t xml:space="preserve"> od </w:t>
      </w:r>
      <w:r w:rsidR="008B37AF">
        <w:t>29</w:t>
      </w:r>
      <w:r w:rsidR="007B4506">
        <w:t>.0</w:t>
      </w:r>
      <w:r w:rsidR="008B37AF">
        <w:t>3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8B37AF">
        <w:t>8</w:t>
      </w:r>
      <w:r w:rsidR="007B4506">
        <w:t>.0</w:t>
      </w:r>
      <w:r w:rsidR="003127F6">
        <w:t>8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0A0078" w:rsidR="00B976DE">
      <w:pPr>
        <w:jc w:val="center"/>
      </w:pPr>
      <w:r>
        <w:t xml:space="preserve">U Osijeku </w:t>
      </w:r>
      <w:r w:rsidR="003127F6">
        <w:t>3</w:t>
      </w:r>
      <w:r>
        <w:t xml:space="preserve">. </w:t>
      </w:r>
      <w:r w:rsidR="008B37AF">
        <w:t>listopad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8B37AF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8B37AF" w:rsidRPr="008B37AF">
        <w:t>Ilija Josipović, Drenovci, V. nazora 136</w:t>
      </w:r>
    </w:p>
    <w:p w:rsidRDefault="00B976DE" w:rsidP="00E914A3" w:rsidR="00B976DE">
      <w:pPr>
        <w:numPr>
          <w:ilvl w:val="0"/>
          <w:numId w:val="9"/>
        </w:numPr>
        <w:jc w:val="both"/>
      </w:pPr>
      <w:r>
        <w:t>FINA- nakon pravomoćnosti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0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0CA0" w:rsidP="00D30CA0" w:rsidR="00083BA6">
    <w:pPr>
      <w:jc w:val="right"/>
    </w:pPr>
    <w:r w:rsidRPr="00D30CA0">
      <w:t>14 St-630/16-34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CB9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3D6C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27F6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C641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392B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374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15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26A4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71D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75081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7A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2E47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CA0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206A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0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0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0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0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2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ISKOP-PROMET d.o.o. za građevinarstvo, instalatersko montažne radove</item>
    </izvorni_sadrzaj>
    <derivirana_varijabla naziv="DomainObject.Predmet.SudioniciListNaziv_1">
      <item>FINA RC OSIJEK</item>
      <item>ISKOP-PROMET d.o.o. za građevinarstvo, instalatersko montažne radove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</izvorni_sadrzaj>
    <derivirana_varijabla naziv="DomainObject.Predmet.SudioniciListNazivOIB_1">
      <item>, OIB 85821130368</item>
      <item>, OIB 34218542394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094409-E84B-47E3-93FC-CCB884862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681</properties:Words>
  <properties:Characters>3705</properties:Characters>
  <properties:Lines>96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2016-10-03T10:11:00Z</cp:lastPrinted>
  <dcterms:modified xmlns:xsi="http://www.w3.org/2001/XMLSchema-instance" xsi:type="dcterms:W3CDTF">2016-10-03T10:33:00Z</dcterms:modified>
  <cp:revision>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