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d0bd5" w14:paraId="d5d0bd5" w:rsidRDefault="00E6443F" w:rsidP="00E6443F" w:rsidR="00E6443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443F" w:rsidP="00E6443F" w:rsidR="00E6443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6443F" w:rsidP="00E6443F" w:rsidR="00E6443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6443F" w:rsidP="00E6443F" w:rsidR="00E6443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6443F" w:rsidP="00E6443F" w:rsidR="00E6443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6443F" w:rsidP="00E6443F" w:rsidR="00E6443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6443F" w:rsidP="00E6443F" w:rsidR="00E6443F" w:rsidRPr="005D578C">
      <w:pPr>
        <w:jc w:val="center"/>
        <w:rPr>
          <w:rFonts w:cs="Times New Roman" w:eastAsia="Times New Roman"/>
          <w:szCs w:val="24"/>
        </w:rPr>
      </w:pPr>
    </w:p>
    <w:p w:rsidRDefault="00E6443F" w:rsidP="00E6443F" w:rsidR="00E6443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6443F" w:rsidP="00E6443F" w:rsidR="00E6443F" w:rsidRPr="005D578C">
      <w:pPr>
        <w:rPr>
          <w:rFonts w:cs="Times New Roman" w:eastAsia="Times New Roman"/>
          <w:szCs w:val="24"/>
        </w:rPr>
      </w:pPr>
    </w:p>
    <w:p w:rsidRDefault="00036993" w:rsidP="00E6443F" w:rsidR="00E6443F">
      <w:pPr>
        <w:ind w:firstLine="708"/>
        <w:rPr>
          <w:rFonts w:cs="Times New Roman" w:eastAsia="Times New Roman"/>
          <w:szCs w:val="24"/>
        </w:rPr>
      </w:pPr>
      <w:r w:rsidRPr="00036993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E6443F" w:rsidRPr="00036993">
        <w:rPr>
          <w:rFonts w:cs="Times New Roman" w:eastAsia="Times New Roman"/>
          <w:szCs w:val="24"/>
        </w:rPr>
        <w:t>,</w:t>
      </w:r>
      <w:r w:rsidR="00E6443F" w:rsidRPr="00036993">
        <w:t xml:space="preserve"> </w:t>
      </w:r>
      <w:r w:rsidR="00E6443F" w:rsidRPr="00036993">
        <w:rPr>
          <w:rFonts w:cs="Times New Roman" w:eastAsia="Times New Roman"/>
          <w:szCs w:val="24"/>
        </w:rPr>
        <w:t>u postupku provedbe skraćenog stečajnog postupka nad pravnom osobom (dužnikom) JANTAR GRUPA</w:t>
      </w:r>
      <w:r w:rsidR="00E6443F">
        <w:rPr>
          <w:rFonts w:cs="Times New Roman" w:eastAsia="Times New Roman"/>
          <w:szCs w:val="24"/>
        </w:rPr>
        <w:t xml:space="preserve"> d. o. o.</w:t>
      </w:r>
      <w:r w:rsidR="00E6443F" w:rsidRPr="00F10AAD">
        <w:rPr>
          <w:rFonts w:cs="Times New Roman" w:eastAsia="Times New Roman"/>
          <w:szCs w:val="24"/>
        </w:rPr>
        <w:t xml:space="preserve"> </w:t>
      </w:r>
      <w:r w:rsidR="00E6443F">
        <w:rPr>
          <w:rFonts w:cs="Times New Roman" w:eastAsia="Times New Roman"/>
          <w:szCs w:val="24"/>
        </w:rPr>
        <w:t>Rovinj, Bregovita 14</w:t>
      </w:r>
      <w:r w:rsidR="00E6443F" w:rsidRPr="00F10AAD">
        <w:rPr>
          <w:rFonts w:cs="Times New Roman" w:eastAsia="Times New Roman"/>
          <w:szCs w:val="24"/>
        </w:rPr>
        <w:t xml:space="preserve">, OIB </w:t>
      </w:r>
      <w:r w:rsidR="00E6443F">
        <w:rPr>
          <w:rFonts w:cs="Times New Roman" w:eastAsia="Times New Roman"/>
          <w:szCs w:val="24"/>
        </w:rPr>
        <w:t xml:space="preserve">09831256003, MBS 130032870, povodom zahtjeva </w:t>
      </w:r>
      <w:r w:rsidR="00E6443F" w:rsidRPr="008C0525">
        <w:rPr>
          <w:rFonts w:cs="Times New Roman" w:eastAsia="Times New Roman"/>
          <w:szCs w:val="24"/>
        </w:rPr>
        <w:t xml:space="preserve">Financijske agencije, </w:t>
      </w:r>
      <w:r w:rsidR="00E6443F">
        <w:rPr>
          <w:rFonts w:cs="Times New Roman" w:eastAsia="Times New Roman"/>
          <w:szCs w:val="24"/>
        </w:rPr>
        <w:t xml:space="preserve">OIB 85821130368, </w:t>
      </w:r>
      <w:r w:rsidR="00E6443F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E6443F">
        <w:rPr>
          <w:rFonts w:cs="Times New Roman" w:eastAsia="Times New Roman"/>
          <w:szCs w:val="24"/>
        </w:rPr>
        <w:t xml:space="preserve">Pula, </w:t>
      </w:r>
      <w:r w:rsidR="00E6443F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12</w:t>
      </w:r>
      <w:r w:rsidR="00E6443F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E6443F">
        <w:rPr>
          <w:rFonts w:cs="Times New Roman" w:eastAsia="Times New Roman"/>
          <w:szCs w:val="24"/>
        </w:rPr>
        <w:t xml:space="preserve"> 2016.</w:t>
      </w:r>
    </w:p>
    <w:p w:rsidRDefault="00E6443F" w:rsidP="00E6443F" w:rsidR="00E6443F" w:rsidRPr="005D578C">
      <w:pPr>
        <w:rPr>
          <w:rFonts w:cs="Times New Roman" w:eastAsia="Times New Roman"/>
          <w:szCs w:val="24"/>
        </w:rPr>
      </w:pPr>
    </w:p>
    <w:p w:rsidRDefault="00E6443F" w:rsidP="00E6443F" w:rsidR="00E6443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6443F" w:rsidP="00E6443F" w:rsidR="00E6443F" w:rsidRPr="005D578C">
      <w:pPr>
        <w:rPr>
          <w:rFonts w:cs="Times New Roman" w:eastAsia="Times New Roman"/>
          <w:szCs w:val="24"/>
        </w:rPr>
      </w:pPr>
    </w:p>
    <w:p w:rsidRDefault="00E6443F" w:rsidP="00E6443F" w:rsidR="00E6443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JANTAR GRUPA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Rovinj, Bregovita 14</w:t>
      </w:r>
      <w:r w:rsidRPr="00F10AAD">
        <w:rPr>
          <w:rFonts w:cs="Times New Roman" w:eastAsia="Times New Roman"/>
          <w:szCs w:val="24"/>
        </w:rPr>
        <w:t xml:space="preserve">, OIB </w:t>
      </w:r>
      <w:r w:rsidR="000A13C5">
        <w:rPr>
          <w:rFonts w:cs="Times New Roman" w:eastAsia="Times New Roman"/>
          <w:szCs w:val="24"/>
        </w:rPr>
        <w:t>09831256003, MBS 130032870.</w:t>
      </w:r>
    </w:p>
    <w:p w:rsidRDefault="00E6443F" w:rsidP="00E6443F" w:rsidR="00E6443F" w:rsidRPr="005D578C">
      <w:pPr>
        <w:rPr>
          <w:rFonts w:cs="Times New Roman" w:eastAsia="Times New Roman"/>
          <w:szCs w:val="24"/>
        </w:rPr>
      </w:pPr>
    </w:p>
    <w:p w:rsidRDefault="00E6443F" w:rsidP="00E6443F" w:rsidR="00E6443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E6443F">
        <w:rPr>
          <w:rFonts w:cs="Times New Roman" w:eastAsia="Times New Roman"/>
          <w:szCs w:val="20"/>
        </w:rPr>
        <w:t>Ivan Gjurašić iz Zagreba, Petrinjska 28, OIB 66025260916</w:t>
      </w:r>
      <w:r>
        <w:rPr>
          <w:rFonts w:cs="Times New Roman" w:eastAsia="Times New Roman"/>
          <w:szCs w:val="20"/>
        </w:rPr>
        <w:t>.</w:t>
      </w:r>
    </w:p>
    <w:p w:rsidRDefault="00E6443F" w:rsidP="00E6443F" w:rsidR="00E6443F">
      <w:pPr>
        <w:ind w:firstLine="708"/>
        <w:rPr>
          <w:rFonts w:cs="Times New Roman" w:eastAsia="Times New Roman"/>
          <w:szCs w:val="20"/>
        </w:rPr>
      </w:pPr>
    </w:p>
    <w:p w:rsidRDefault="00E6443F" w:rsidP="00E6443F" w:rsidR="00E644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JANTAR GRUPA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Rovinj, Bregovita 14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09831256003, MBS 130032870.</w:t>
      </w:r>
    </w:p>
    <w:p w:rsidRDefault="00E6443F" w:rsidP="00E6443F" w:rsidR="00E6443F">
      <w:pPr>
        <w:ind w:firstLine="709"/>
        <w:rPr>
          <w:rFonts w:cs="Times New Roman" w:eastAsia="Times New Roman"/>
          <w:szCs w:val="24"/>
        </w:rPr>
      </w:pPr>
    </w:p>
    <w:p w:rsidRDefault="00E6443F" w:rsidP="00E6443F" w:rsidR="00E644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JANTAR GRUPA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Rovinj, Bregovita 14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09831256003, MBS 130032870.</w:t>
      </w:r>
    </w:p>
    <w:p w:rsidRDefault="00E6443F" w:rsidP="00E6443F" w:rsidR="00E6443F">
      <w:pPr>
        <w:rPr>
          <w:rFonts w:cs="Times New Roman" w:eastAsia="Times New Roman"/>
          <w:szCs w:val="24"/>
        </w:rPr>
      </w:pPr>
    </w:p>
    <w:p w:rsidRDefault="00E6443F" w:rsidP="00E6443F" w:rsidR="00E6443F" w:rsidRPr="005D578C">
      <w:pPr>
        <w:rPr>
          <w:rFonts w:cs="Times New Roman" w:eastAsia="Times New Roman"/>
          <w:szCs w:val="24"/>
        </w:rPr>
      </w:pPr>
    </w:p>
    <w:p w:rsidRDefault="00E6443F" w:rsidP="00E6443F" w:rsidR="00E6443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6443F" w:rsidP="00E6443F" w:rsidR="00E6443F">
      <w:pPr>
        <w:ind w:firstLine="708"/>
        <w:rPr>
          <w:rFonts w:cs="Times New Roman" w:eastAsia="Times New Roman"/>
          <w:szCs w:val="24"/>
        </w:rPr>
      </w:pPr>
    </w:p>
    <w:p w:rsidRDefault="00E6443F" w:rsidP="00E6443F" w:rsidR="00E644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JANTAR GRUPA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St-800/2015-3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>e za zastupanje dužnika da u roku od 15 dana od ob</w:t>
      </w:r>
      <w:r w:rsidRPr="00F10AAD">
        <w:rPr>
          <w:rFonts w:cs="Times New Roman" w:eastAsia="Times New Roman"/>
          <w:szCs w:val="24"/>
        </w:rPr>
        <w:t>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6443F" w:rsidP="00E6443F" w:rsidR="00E6443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6443F" w:rsidP="00E6443F" w:rsidR="00E6443F" w:rsidRPr="005D578C">
      <w:pPr>
        <w:rPr>
          <w:rFonts w:cs="Times New Roman" w:eastAsia="Times New Roman"/>
          <w:szCs w:val="24"/>
        </w:rPr>
      </w:pPr>
    </w:p>
    <w:p w:rsidRDefault="00E6443F" w:rsidP="00E6443F" w:rsidR="00E6443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0A13C5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. </w:t>
      </w:r>
      <w:r w:rsidR="000A13C5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6443F" w:rsidP="00E6443F" w:rsidR="00E6443F">
      <w:pPr>
        <w:rPr>
          <w:rFonts w:cs="Times New Roman" w:eastAsia="Times New Roman"/>
          <w:szCs w:val="24"/>
        </w:rPr>
      </w:pPr>
    </w:p>
    <w:p w:rsidRDefault="00E6443F" w:rsidP="00E6443F" w:rsidR="00E6443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6443F" w:rsidP="00E6443F" w:rsidR="00E6443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9A53A1">
        <w:rPr>
          <w:rFonts w:cs="Times New Roman" w:eastAsia="Times New Roman"/>
          <w:szCs w:val="24"/>
        </w:rPr>
        <w:t>, v.r.</w:t>
      </w:r>
    </w:p>
    <w:p w:rsidRDefault="00E6443F" w:rsidP="00E6443F" w:rsidR="00E6443F">
      <w:pPr>
        <w:jc w:val="left"/>
        <w:rPr>
          <w:rFonts w:cs="Times New Roman" w:eastAsia="Times New Roman"/>
          <w:szCs w:val="24"/>
        </w:rPr>
      </w:pPr>
    </w:p>
    <w:p w:rsidRDefault="00E6443F" w:rsidP="00E6443F" w:rsidR="00E6443F" w:rsidRPr="005D578C">
      <w:pPr>
        <w:jc w:val="left"/>
        <w:rPr>
          <w:rFonts w:cs="Times New Roman" w:eastAsia="Times New Roman"/>
          <w:szCs w:val="24"/>
        </w:rPr>
      </w:pPr>
    </w:p>
    <w:p w:rsidRDefault="00E6443F" w:rsidP="00E6443F" w:rsidR="00E6443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07B28" w:rsidP="00707B28" w:rsidR="00707B28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707B28" w:rsidP="00707B28" w:rsidR="00707B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E6443F" w:rsidP="00E6443F" w:rsidR="00E6443F">
      <w:pPr>
        <w:rPr>
          <w:rFonts w:cs="Times New Roman" w:eastAsia="Times New Roman"/>
          <w:szCs w:val="24"/>
        </w:rPr>
      </w:pPr>
    </w:p>
    <w:p w:rsidRDefault="00E6443F" w:rsidP="00E6443F" w:rsidR="00E6443F" w:rsidRPr="005D578C">
      <w:pPr>
        <w:rPr>
          <w:rFonts w:cs="Times New Roman" w:eastAsia="Times New Roman"/>
          <w:szCs w:val="24"/>
        </w:rPr>
      </w:pPr>
    </w:p>
    <w:p w:rsidRDefault="00E6443F" w:rsidP="00E6443F" w:rsidR="00E6443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6443F" w:rsidP="00E6443F" w:rsidR="00E644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6443F" w:rsidP="00E6443F" w:rsidR="00E644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JANTAR GRUPA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Rovinj, Bregovita 14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E6443F" w:rsidP="00E6443F" w:rsidR="00E644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Vladimir Krajilo, Slovenija, Maribor, Wattova ulica 5,</w:t>
      </w:r>
    </w:p>
    <w:p w:rsidRDefault="00E6443F" w:rsidP="00E6443F" w:rsidR="00E6443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Pula, Carrarina 5,</w:t>
      </w:r>
    </w:p>
    <w:p w:rsidRDefault="00E6443F" w:rsidP="00E6443F" w:rsidR="00E644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6443F" w:rsidP="00E6443F" w:rsidR="00E644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E6443F" w:rsidP="00E6443F" w:rsidR="00E644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E6443F" w:rsidP="00E6443F" w:rsidR="00E644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E6443F" w:rsidP="00E6443F" w:rsidR="00E644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E6443F" w:rsidP="00E6443F" w:rsidR="00E6443F"/>
    <w:p w:rsidRDefault="00E6443F" w:rsidP="00E6443F" w:rsidR="00E6443F"/>
    <w:p w:rsidRDefault="00E6443F" w:rsidP="00E6443F" w:rsidR="00E6443F"/>
    <w:p w:rsidRDefault="00E6443F" w:rsidP="00E6443F" w:rsidR="00E6443F"/>
    <w:p w:rsidRDefault="00E6443F" w:rsidP="00E6443F" w:rsidR="00E6443F"/>
    <w:p w:rsidRDefault="00E6443F" w:rsidP="00E6443F" w:rsidR="00E6443F"/>
    <w:p w:rsidRDefault="00E6443F" w:rsidP="00E6443F" w:rsidR="00E6443F"/>
    <w:p w:rsidRDefault="00E6443F" w:rsidP="00E6443F" w:rsidR="00E6443F"/>
    <w:p w:rsidRDefault="00E6443F" w:rsidP="00E6443F" w:rsidR="00E6443F"/>
    <w:p w:rsidRDefault="00E6443F" w:rsidP="00E6443F" w:rsidR="00E6443F"/>
    <w:p w:rsidRDefault="00E6443F" w:rsidP="00E6443F" w:rsidR="00E6443F"/>
    <w:p w:rsidRDefault="00E6443F" w:rsidP="00E6443F" w:rsidR="00E6443F"/>
    <w:p w:rsidRDefault="00E6443F" w:rsidP="00E6443F" w:rsidR="00E6443F"/>
    <w:p w:rsidRDefault="00E6443F" w:rsidP="00E6443F" w:rsidR="00E6443F"/>
    <w:p w:rsidRDefault="00F561DA" w:rsidP="00E6443F" w:rsidR="00F561DA" w:rsidRPr="00E6443F"/>
    <w:sectPr w:rsidSect="00F561DA" w:rsidR="00F561DA" w:rsidRPr="00E6443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61DA" w:rsidP="00F561DA" w:rsidR="00F561DA">
      <w:r>
        <w:separator/>
      </w:r>
    </w:p>
  </w:endnote>
  <w:endnote w:id="0" w:type="continuationSeparator">
    <w:p w:rsidRDefault="00F561DA" w:rsidP="00F561DA" w:rsidR="00F561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61DA" w:rsidP="00F561DA" w:rsidR="00F561DA">
      <w:r>
        <w:separator/>
      </w:r>
    </w:p>
  </w:footnote>
  <w:footnote w:id="0" w:type="continuationSeparator">
    <w:p w:rsidRDefault="00F561DA" w:rsidP="00F561DA" w:rsidR="00F561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443F" w:rsidP="00E6443F" w:rsidR="00E6443F">
    <w:pPr>
      <w:pStyle w:val="Zaglavlje"/>
      <w:jc w:val="left"/>
    </w:pPr>
    <w:r>
      <w:tab/>
    </w:r>
    <w:sdt>
      <w:sdtPr>
        <w:id w:val="138275353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A53A1">
          <w:rPr>
            <w:noProof/>
          </w:rPr>
          <w:t>2</w:t>
        </w:r>
        <w:r>
          <w:fldChar w:fldCharType="end"/>
        </w:r>
      </w:sdtContent>
    </w:sdt>
    <w:r>
      <w:tab/>
      <w:t>9 St-800/2015-5</w:t>
    </w:r>
  </w:p>
  <w:p w:rsidRDefault="00F561DA" w:rsidP="00F561DA" w:rsidR="00F561D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1DA" w:rsidP="00F561DA" w:rsidR="00F561DA">
    <w:pPr>
      <w:pStyle w:val="Zaglavlje"/>
      <w:jc w:val="right"/>
    </w:pPr>
    <w:r>
      <w:t>9 St-800/2015-5</w:t>
    </w:r>
  </w:p>
  <w:p w:rsidRDefault="00F561DA" w:rsidR="00F561D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208D"/>
    <w:rsid w:val="00036993"/>
    <w:rsid w:val="000A13C5"/>
    <w:rsid w:val="004F5027"/>
    <w:rsid w:val="00707B28"/>
    <w:rsid w:val="009A53A1"/>
    <w:rsid w:val="00A25E8F"/>
    <w:rsid w:val="00C9208D"/>
    <w:rsid w:val="00E6443F"/>
    <w:rsid w:val="00F561DA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61D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561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61D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561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61DA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61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61D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53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3A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A53A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A53A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A53A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61D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561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61D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561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61DA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61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61D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53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3A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A53A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A53A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A53A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St-800/2015</izvorni_sadrzaj>
    <derivirana_varijabla naziv="DomainObject.Predmet.OznakaBroj_1">St-800/2015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JANTAR GRUPA d.o.o. ROVINJ</izvorni_sadrzaj>
    <derivirana_varijabla naziv="DomainObject.Predmet.ProtustrankaFormated_1">  JANTAR GRUPA d.o.o. ROVINJ</derivirana_varijabla>
  </DomainObject.Predmet.ProtustrankaFormated>
  <DomainObject.Predmet.ProtustrankaFormatedOIB>
    <izvorni_sadrzaj>  JANTAR GRUPA d.o.o. ROVINJ, OIB 09831256003</izvorni_sadrzaj>
    <derivirana_varijabla naziv="DomainObject.Predmet.ProtustrankaFormatedOIB_1">  JANTAR GRUPA d.o.o. ROVINJ, OIB 09831256003</derivirana_varijabla>
  </DomainObject.Predmet.ProtustrankaFormatedOIB>
  <DomainObject.Predmet.ProtustrankaFormatedWithAdress>
    <izvorni_sadrzaj> JANTAR GRUPA d.o.o. ROVINJ, Bregovita 14, 52210 Rovinj</izvorni_sadrzaj>
    <derivirana_varijabla naziv="DomainObject.Predmet.ProtustrankaFormatedWithAdress_1"> JANTAR GRUPA d.o.o. ROVINJ, Bregovita 14, 52210 Rovinj</derivirana_varijabla>
  </DomainObject.Predmet.ProtustrankaFormatedWithAdress>
  <DomainObject.Predmet.ProtustrankaFormatedWithAdressOIB>
    <izvorni_sadrzaj> JANTAR GRUPA d.o.o. ROVINJ, OIB 09831256003, Bregovita 14, 52210 Rovinj</izvorni_sadrzaj>
    <derivirana_varijabla naziv="DomainObject.Predmet.ProtustrankaFormatedWithAdressOIB_1"> JANTAR GRUPA d.o.o. ROVINJ, OIB 09831256003, Bregovita 14, 52210 Rovinj</derivirana_varijabla>
  </DomainObject.Predmet.ProtustrankaFormatedWithAdressOIB>
  <DomainObject.Predmet.ProtustrankaWithAdress>
    <izvorni_sadrzaj>JANTAR GRUPA d.o.o. ROVINJ Bregovita 14, 52210 Rovinj</izvorni_sadrzaj>
    <derivirana_varijabla naziv="DomainObject.Predmet.ProtustrankaWithAdress_1">JANTAR GRUPA d.o.o. ROVINJ Bregovita 14, 52210 Rovinj</derivirana_varijabla>
  </DomainObject.Predmet.ProtustrankaWithAdress>
  <DomainObject.Predmet.ProtustrankaWithAdressOIB>
    <izvorni_sadrzaj>JANTAR GRUPA d.o.o. ROVINJ, OIB 09831256003, Bregovita 14, 52210 Rovinj</izvorni_sadrzaj>
    <derivirana_varijabla naziv="DomainObject.Predmet.ProtustrankaWithAdressOIB_1">JANTAR GRUPA d.o.o. ROVINJ, OIB 09831256003, Bregovita 14, 52210 Rovinj</derivirana_varijabla>
  </DomainObject.Predmet.ProtustrankaWithAdressOIB>
  <DomainObject.Predmet.ProtustrankaNazivFormated>
    <izvorni_sadrzaj>JANTAR GRUPA d.o.o. ROVINJ</izvorni_sadrzaj>
    <derivirana_varijabla naziv="DomainObject.Predmet.ProtustrankaNazivFormated_1">JANTAR GRUPA d.o.o. ROVINJ</derivirana_varijabla>
  </DomainObject.Predmet.ProtustrankaNazivFormated>
  <DomainObject.Predmet.ProtustrankaNazivFormatedOIB>
    <izvorni_sadrzaj>JANTAR GRUPA d.o.o. ROVINJ, OIB 09831256003</izvorni_sadrzaj>
    <derivirana_varijabla naziv="DomainObject.Predmet.ProtustrankaNazivFormatedOIB_1">JANTAR GRUPA d.o.o. ROVINJ, OIB 09831256003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4965.44</izvorni_sadrzaj>
    <derivirana_varijabla naziv="DomainObject.Predmet.TrenutnaVrijednost_1">4965.44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JANTAR GRUPA d.o.o. ROVINJ</item>
    </izvorni_sadrzaj>
    <derivirana_varijabla naziv="DomainObject.Predmet.ProtuStrankaListFormated_1">
      <item>JANTAR GRUPA d.o.o. ROVINJ</item>
    </derivirana_varijabla>
  </DomainObject.Predmet.ProtuStrankaListFormated>
  <DomainObject.Predmet.ProtuStrankaListFormatedOIB>
    <izvorni_sadrzaj>
      <item>JANTAR GRUPA d.o.o. ROVINJ, OIB 09831256003</item>
    </izvorni_sadrzaj>
    <derivirana_varijabla naziv="DomainObject.Predmet.ProtuStrankaListFormatedOIB_1">
      <item>JANTAR GRUPA d.o.o. ROVINJ, OIB 09831256003</item>
    </derivirana_varijabla>
  </DomainObject.Predmet.ProtuStrankaListFormatedOIB>
  <DomainObject.Predmet.ProtuStrankaListFormatedWithAdress>
    <izvorni_sadrzaj>
      <item>JANTAR GRUPA d.o.o. ROVINJ, Bregovita 14, 52210 Rovinj</item>
    </izvorni_sadrzaj>
    <derivirana_varijabla naziv="DomainObject.Predmet.ProtuStrankaListFormatedWithAdress_1">
      <item>JANTAR GRUPA d.o.o. ROVINJ, Bregovita 14, 52210 Rovinj</item>
    </derivirana_varijabla>
  </DomainObject.Predmet.ProtuStrankaListFormatedWithAdress>
  <DomainObject.Predmet.ProtuStrankaListFormatedWithAdressOIB>
    <izvorni_sadrzaj>
      <item>JANTAR GRUPA d.o.o. ROVINJ, OIB 09831256003, Bregovita 14, 52210 Rovinj</item>
    </izvorni_sadrzaj>
    <derivirana_varijabla naziv="DomainObject.Predmet.ProtuStrankaListFormatedWithAdressOIB_1">
      <item>JANTAR GRUPA d.o.o. ROVINJ, OIB 09831256003, Bregovita 14, 52210 Rovinj</item>
    </derivirana_varijabla>
  </DomainObject.Predmet.ProtuStrankaListFormatedWithAdressOIB>
  <DomainObject.Predmet.ProtuStrankaListNazivFormated>
    <izvorni_sadrzaj>
      <item>JANTAR GRUPA d.o.o. ROVINJ</item>
    </izvorni_sadrzaj>
    <derivirana_varijabla naziv="DomainObject.Predmet.ProtuStrankaListNazivFormated_1">
      <item>JANTAR GRUPA d.o.o. ROVINJ</item>
    </derivirana_varijabla>
  </DomainObject.Predmet.ProtuStrankaListNazivFormated>
  <DomainObject.Predmet.ProtuStrankaListNazivFormatedOIB>
    <izvorni_sadrzaj>
      <item>JANTAR GRUPA d.o.o. ROVINJ, OIB 09831256003</item>
    </izvorni_sadrzaj>
    <derivirana_varijabla naziv="DomainObject.Predmet.ProtuStrankaListNazivFormatedOIB_1">
      <item>JANTAR GRUPA d.o.o. ROVINJ, OIB 09831256003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JANTAR GRUPA d.o.o. ROVINJ</izvorni_sadrzaj>
    <derivirana_varijabla naziv="DomainObject.Predmet.ProtustrankaIDrugi_1">JANTAR GRUPA d.o.o.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JANTAR GRUPA d.o.o. ROVINJ, OIB 09831256003, Bregovita 14, 52210 Rovinj</izvorni_sadrzaj>
    <derivirana_varijabla naziv="DomainObject.Predmet.ProtustrankaIDrugiAdressOIB_1">JANTAR GRUPA d.o.o. ROVINJ, OIB 09831256003, Bregovita 14,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JANTAR GRUPA d.o.o. ROVINJ</item>
    </izvorni_sadrzaj>
    <derivirana_varijabla naziv="DomainObject.Predmet.SudioniciListNaziv_1">
      <item>FINANCIJSKA AGENCIJA, RC RIJEKA, PODRUŽNICA PULA, PULA</item>
      <item>JANTAR GRUPA d.o.o.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JANTAR GRUPA d.o.o. ROVINJ, OIB 09831256003, Bregovita 14,52210 Rovinj</item>
    </izvorni_sadrzaj>
    <derivirana_varijabla naziv="DomainObject.Predmet.SudioniciListAdressOIB_1">
      <item>FINANCIJSKA AGENCIJA, RC RIJEKA, PODRUŽNICA PULA, PULA, OIB 85821130368, Ulica grada Vukovara 70,Zagreb</item>
      <item>JANTAR GRUPA d.o.o. ROVINJ, OIB 09831256003, Bregovita 14,52210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09831256003</item>
    </izvorni_sadrzaj>
    <derivirana_varijabla naziv="DomainObject.Predmet.SudioniciListNazivOIB_1">
      <item>, OIB 85821130368</item>
      <item>, OIB 09831256003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3102</properties:Characters>
  <properties:Lines>91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2016-03-18T09:42:00Z</dcterms:created>
  <dc:creator>Mihaela Kaligari</dc:creator>
  <dc:description/>
  <cp:keywords/>
  <cp:lastModifiedBy>Ana Jeromela</cp:lastModifiedBy>
  <cp:lastPrinted>2016-04-12T07:18:00Z</cp:lastPrinted>
  <dcterms:modified xmlns:xsi="http://www.w3.org/2001/XMLSchema-instance" xsi:type="dcterms:W3CDTF">2016-04-12T07:18:00Z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