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1175" w14:paraId="4a81175"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w:t>
      </w:r>
      <w:r w:rsidR="00166B6B" w:rsidRPr="00166B6B">
        <w:t>TOTO d.o.o.u stečaju Split, Gundulićeva 26, OIB: 35968235401</w:t>
      </w:r>
      <w:r w:rsidR="00166B6B">
        <w:t>,</w:t>
      </w:r>
      <w:r w:rsidR="00127977">
        <w:t xml:space="preserve"> </w:t>
      </w:r>
      <w:r w:rsidR="00B12AE6">
        <w:t xml:space="preserve">odlučujući o prijedlogu stečajnog upravitelja </w:t>
      </w:r>
      <w:r w:rsidR="00166B6B">
        <w:t>Zorana Miletića</w:t>
      </w:r>
      <w:r w:rsidR="00127977">
        <w:t xml:space="preserve"> za sazivanje skupštine vjerovnika</w:t>
      </w:r>
      <w:r w:rsidR="00DF524F" w:rsidRPr="00792894">
        <w:t>,</w:t>
      </w:r>
      <w:r w:rsidR="00127977">
        <w:t xml:space="preserve"> dana </w:t>
      </w:r>
      <w:r w:rsidR="00861BBF">
        <w:t>16. svibnja</w:t>
      </w:r>
      <w:r w:rsidR="003100FD">
        <w:t xml:space="preserv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3494B" w:rsidR="00A16878">
      <w:pPr>
        <w:pStyle w:val="Tijeloteksta2"/>
        <w:ind w:firstLine="708"/>
      </w:pPr>
      <w:r>
        <w:t xml:space="preserve">I. </w:t>
      </w:r>
      <w:r w:rsidR="0043494B">
        <w:t>S</w:t>
      </w:r>
      <w:r w:rsidR="00590E39" w:rsidRPr="00037EED">
        <w:t>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166B6B" w:rsidRPr="00166B6B">
        <w:t>TOTO d.o.o.u stečaju Split, Gundulićeva 26, OIB: 35968235401</w:t>
      </w:r>
      <w:r w:rsidR="00B92232" w:rsidRPr="00037EED">
        <w:t>,</w:t>
      </w:r>
      <w:r w:rsidR="0043494B">
        <w:t xml:space="preserve"> sazvana</w:t>
      </w:r>
      <w:r w:rsidR="00C14E5E" w:rsidRPr="00037EED">
        <w:t xml:space="preserve"> </w:t>
      </w:r>
      <w:r w:rsidR="00590E39" w:rsidRPr="00037EED">
        <w:t>za dan</w:t>
      </w:r>
      <w:r w:rsidR="004F77B6">
        <w:t xml:space="preserve"> </w:t>
      </w:r>
      <w:r w:rsidR="00861BBF">
        <w:t>6. lipnja</w:t>
      </w:r>
      <w:r w:rsidR="00973DE1">
        <w:rPr>
          <w:bCs/>
        </w:rPr>
        <w:t xml:space="preserve"> 2016</w:t>
      </w:r>
      <w:r w:rsidR="00256C42" w:rsidRPr="00973DE1">
        <w:rPr>
          <w:bCs/>
        </w:rPr>
        <w:t xml:space="preserve">. godine u </w:t>
      </w:r>
      <w:r w:rsidR="00861BBF">
        <w:rPr>
          <w:bCs/>
        </w:rPr>
        <w:t>13</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w:t>
      </w:r>
      <w:r w:rsidR="0043494B">
        <w:rPr>
          <w:bCs/>
        </w:rPr>
        <w:t xml:space="preserve">preuriče se za dan </w:t>
      </w:r>
      <w:r w:rsidR="00861BBF">
        <w:rPr>
          <w:bCs/>
        </w:rPr>
        <w:t>3. lipnja</w:t>
      </w:r>
      <w:r w:rsidR="0043494B">
        <w:rPr>
          <w:bCs/>
        </w:rPr>
        <w:t xml:space="preserve"> 2016. godine u 0</w:t>
      </w:r>
      <w:r w:rsidR="00861BBF">
        <w:rPr>
          <w:bCs/>
        </w:rPr>
        <w:t>9</w:t>
      </w:r>
      <w:r w:rsidR="0043494B">
        <w:rPr>
          <w:bCs/>
        </w:rPr>
        <w:t>:</w:t>
      </w:r>
      <w:r w:rsidR="00861BBF">
        <w:rPr>
          <w:bCs/>
        </w:rPr>
        <w:t>0</w:t>
      </w:r>
      <w:r w:rsidR="0043494B">
        <w:rPr>
          <w:bCs/>
        </w:rPr>
        <w:t xml:space="preserve">0 sati, a </w:t>
      </w:r>
      <w:r w:rsidR="00A16878">
        <w:rPr>
          <w:bCs/>
        </w:rPr>
        <w:t>koje ročište</w:t>
      </w:r>
      <w:r w:rsidR="00A16878" w:rsidRPr="00A16878">
        <w:t xml:space="preserve"> </w:t>
      </w:r>
      <w:r w:rsidR="00A16878">
        <w:t xml:space="preserve">će se održati </w:t>
      </w:r>
      <w:r w:rsidR="00166B6B">
        <w:t>u sudnici br. 204</w:t>
      </w:r>
      <w:r w:rsidR="00002171">
        <w:t>/II, Trgovačkog suda u Splitu, Sukoišanska 6.</w:t>
      </w:r>
    </w:p>
    <w:p w:rsidRDefault="00127977" w:rsidP="003100FD" w:rsidR="00590E39" w:rsidRPr="00037EED">
      <w:pPr>
        <w:spacing w:after="200" w:before="200"/>
        <w:jc w:val="center"/>
      </w:pPr>
      <w:r>
        <w:t>DNEVNI RED:</w:t>
      </w:r>
    </w:p>
    <w:p w:rsidRDefault="00166B6B" w:rsidP="00F7248E" w:rsidR="00135CCC">
      <w:pPr>
        <w:pStyle w:val="Odlomakpopisa"/>
        <w:numPr>
          <w:ilvl w:val="0"/>
          <w:numId w:val="4"/>
        </w:numPr>
        <w:spacing w:before="200"/>
        <w:contextualSpacing w:val="false"/>
        <w:jc w:val="both"/>
      </w:pPr>
      <w:r>
        <w:t>Donošenje odluke o nastavku parnice koja se kod Trgovačkog suda u Zagrebu vodi pod brojem P-2215/12 u pravnoj stvari tužitelja TOTO d.o.o. u stečaju protiv tuženika PASTOR INŽENJERING d.d. Zagreb, radi isplate i izdavanja odvjetničke punomoći za zastupanje u tom predmetu</w:t>
      </w:r>
    </w:p>
    <w:p w:rsidRDefault="00166B6B" w:rsidP="00F7248E" w:rsidR="00166B6B">
      <w:pPr>
        <w:pStyle w:val="Odlomakpopisa"/>
        <w:numPr>
          <w:ilvl w:val="0"/>
          <w:numId w:val="4"/>
        </w:numPr>
        <w:spacing w:before="200"/>
        <w:contextualSpacing w:val="false"/>
        <w:jc w:val="both"/>
      </w:pPr>
      <w:r>
        <w:t>Razno</w:t>
      </w:r>
    </w:p>
    <w:p w:rsidRDefault="00B92914" w:rsidP="003100FD" w:rsidR="00B92914">
      <w:pPr>
        <w:spacing w:before="200"/>
        <w:ind w:firstLine="703"/>
        <w:jc w:val="both"/>
      </w:pPr>
      <w:r>
        <w:t xml:space="preserve">II. </w:t>
      </w:r>
      <w:r w:rsidR="00237BF5">
        <w:t xml:space="preserve">  </w:t>
      </w:r>
      <w:r>
        <w:t>Na skupštinu se pozivaju svi vjerovnici stečajnog dužnika i ste</w:t>
      </w:r>
      <w:r w:rsidR="00B12AE6">
        <w:t>čajni upravitelj</w:t>
      </w:r>
      <w:r>
        <w:t>.</w:t>
      </w:r>
    </w:p>
    <w:p w:rsidRDefault="00166B6B" w:rsidP="003100FD" w:rsidR="00166B6B">
      <w:pPr>
        <w:spacing w:before="200"/>
        <w:ind w:firstLine="703"/>
        <w:jc w:val="both"/>
      </w:pPr>
      <w:r>
        <w:t xml:space="preserve">III. Na </w:t>
      </w:r>
      <w:r w:rsidRPr="002F0931">
        <w:t>mrežnoj s</w:t>
      </w:r>
      <w:r>
        <w:t>tranici e-Oglasna ploča sudova i u sudskoj pisarnici ovog suda može se izvršiti uvid u izvješće odvjetnika Marka Šarušića o stanju spisa P-2215/12 koji</w:t>
      </w:r>
      <w:r w:rsidRPr="00166B6B">
        <w:t xml:space="preserve"> se</w:t>
      </w:r>
      <w:r>
        <w:t xml:space="preserve"> vodi</w:t>
      </w:r>
      <w:r w:rsidRPr="00166B6B">
        <w:t xml:space="preserve"> kod Trgovačkog suda u Zagrebu</w:t>
      </w:r>
      <w:r>
        <w:t>, a koje je stečajni upravitelj dostavio u sklopu svog izvješća od 5. lipnja 2015. godine, kao i u izvješća stečajnog upravitelja od 9. ožujka 2016. godine i 14. ožujka 2016. godine.</w:t>
      </w:r>
    </w:p>
    <w:p w:rsidRDefault="00624107" w:rsidP="00973DE1" w:rsidR="00FA40C6">
      <w:pPr>
        <w:spacing w:after="120" w:before="240"/>
        <w:jc w:val="center"/>
      </w:pPr>
      <w:r>
        <w:t>Obrazloženje</w:t>
      </w:r>
    </w:p>
    <w:p w:rsidRDefault="00FA40C6" w:rsidP="00F7248E" w:rsidR="00B760A6">
      <w:pPr>
        <w:spacing w:after="100"/>
        <w:jc w:val="both"/>
      </w:pPr>
      <w:r>
        <w:tab/>
      </w:r>
      <w:r w:rsidR="00861BBF">
        <w:t>Rješenjem ovog suda poslovni broj 11. St-440/2013 od 3. svibnja 2016. godine sazvana je Skupština vjerovnika u</w:t>
      </w:r>
      <w:r>
        <w:t xml:space="preserve"> stečajnom postupku koji se vodi kod ovoga suda </w:t>
      </w:r>
      <w:r w:rsidR="00B12AE6" w:rsidRPr="00B12AE6">
        <w:t xml:space="preserve">nad dužnikom </w:t>
      </w:r>
      <w:r w:rsidR="00166B6B" w:rsidRPr="00166B6B">
        <w:t>TOTO d.o.o.u stečaju Split, Gundulićeva 26, OIB: 35968235401</w:t>
      </w:r>
      <w:r w:rsidR="00B760A6">
        <w:t xml:space="preserve">, </w:t>
      </w:r>
      <w:r w:rsidR="001D7C00">
        <w:t xml:space="preserve">na kojoj bi se odlučilo o izdavanju odvjetničke punomoći za zastupanje stečajnog dužnika na predmetu koji se kod </w:t>
      </w:r>
      <w:r w:rsidR="001D7C00" w:rsidRPr="001D7C00">
        <w:t>Trgovačkog suda u Zagrebu vodi pod brojem P-2215/12</w:t>
      </w:r>
      <w:r w:rsidR="00861BBF">
        <w:t>, za dan 6. lipnja 2016. godine.</w:t>
      </w:r>
    </w:p>
    <w:p w:rsidRDefault="0043494B" w:rsidP="0043494B" w:rsidR="0043494B">
      <w:pPr>
        <w:spacing w:after="100"/>
        <w:jc w:val="both"/>
      </w:pPr>
      <w:r>
        <w:lastRenderedPageBreak/>
        <w:tab/>
        <w:t xml:space="preserve">Podneskom zaprimljenim kod ovog suda dana </w:t>
      </w:r>
      <w:r w:rsidR="00861BBF">
        <w:t>13. svibnja</w:t>
      </w:r>
      <w:r>
        <w:t xml:space="preserve"> 2016. godine stečajni upravitelj izvijestio je sud da nije u mogućnosti nazočiti Skupštini vjerovnika iz razloga što</w:t>
      </w:r>
      <w:r w:rsidR="00861BBF">
        <w:t xml:space="preserve"> na isti dan ima polaganje stručnog ispitna pri Ministarstvu pravosuđa.</w:t>
      </w:r>
    </w:p>
    <w:p w:rsidRDefault="00FA40C6" w:rsidP="0043494B" w:rsidR="00007AF7">
      <w:pPr>
        <w:spacing w:after="100"/>
        <w:ind w:firstLine="708"/>
        <w:jc w:val="both"/>
      </w:pPr>
      <w:r>
        <w:t xml:space="preserve">Slijedom navedenog, </w:t>
      </w:r>
      <w:r w:rsidR="00B760A6">
        <w:t xml:space="preserve">a temeljem odredbe članka </w:t>
      </w:r>
      <w:r w:rsidR="0043494B">
        <w:t xml:space="preserve">312. Zakona o parničnom postupku </w:t>
      </w:r>
      <w:r w:rsidR="0043494B" w:rsidRPr="00F811B8">
        <w:t>(„Narodne novine“ broj 53/91, 91/92, 112/99, 88/01, 117/03, 88/05, 2/07, 84/08, 96/08, 123/08, 57/11 i 25/13, dalje ZPP)</w:t>
      </w:r>
      <w:r w:rsidR="0043494B">
        <w:t xml:space="preserve"> u vezi s odredbom čl. 6. i 38.b</w:t>
      </w:r>
      <w:r w:rsidR="00237BF5">
        <w:t xml:space="preserve">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861BBF">
        <w:t>16. svibnj</w:t>
      </w:r>
      <w:r w:rsidR="00166B6B">
        <w:t>a</w:t>
      </w:r>
      <w:r w:rsidR="00007AF7">
        <w:t xml:space="preserve"> 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w:t>
      </w:r>
      <w:r w:rsidR="0043494B">
        <w:t>.</w:t>
      </w:r>
      <w:r>
        <w:t xml:space="preserve"> 278. st</w:t>
      </w:r>
      <w:r w:rsidR="0043494B">
        <w:t>.</w:t>
      </w:r>
      <w:r>
        <w:t xml:space="preserve"> 2</w:t>
      </w:r>
      <w:r w:rsidR="001B7F9A">
        <w:t xml:space="preserve">. </w:t>
      </w:r>
      <w:r>
        <w:t>ZPP</w:t>
      </w:r>
      <w:r w:rsidR="0043494B">
        <w:t>-a</w:t>
      </w:r>
      <w:r>
        <w:t xml:space="preserve"> u vezi sa čl</w:t>
      </w:r>
      <w:r w:rsidR="0043494B">
        <w:t>.</w:t>
      </w:r>
      <w:r>
        <w:t xml:space="preserve">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693271">
          <w:rPr>
            <w:noProof/>
          </w:rPr>
          <w:t>2</w:t>
        </w:r>
        <w:r>
          <w:fldChar w:fldCharType="end"/>
        </w:r>
      </w:p>
    </w:sdtContent>
  </w:sdt>
  <w:p w:rsidRDefault="00B12AE6" w:rsidP="00B92914" w:rsidR="00B92914">
    <w:pPr>
      <w:pStyle w:val="Zaglavlje"/>
      <w:jc w:val="right"/>
    </w:pPr>
    <w:r w:rsidRPr="00B12AE6">
      <w:t>11. St-</w:t>
    </w:r>
    <w:r w:rsidR="00166B6B">
      <w:t>440/2013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166B6B">
      <w:t>440/2013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66B6B"/>
    <w:rsid w:val="001B7F9A"/>
    <w:rsid w:val="001D1A6B"/>
    <w:rsid w:val="001D7C00"/>
    <w:rsid w:val="00227E08"/>
    <w:rsid w:val="002337B3"/>
    <w:rsid w:val="00237BF5"/>
    <w:rsid w:val="00256C42"/>
    <w:rsid w:val="002D3B07"/>
    <w:rsid w:val="003100FD"/>
    <w:rsid w:val="00347638"/>
    <w:rsid w:val="0038748A"/>
    <w:rsid w:val="003D72B1"/>
    <w:rsid w:val="003F3F9F"/>
    <w:rsid w:val="003F73D8"/>
    <w:rsid w:val="00426C37"/>
    <w:rsid w:val="0043494B"/>
    <w:rsid w:val="00466E01"/>
    <w:rsid w:val="004F77B6"/>
    <w:rsid w:val="00517FEF"/>
    <w:rsid w:val="00581597"/>
    <w:rsid w:val="00590E39"/>
    <w:rsid w:val="005C3750"/>
    <w:rsid w:val="005F6BFE"/>
    <w:rsid w:val="00624107"/>
    <w:rsid w:val="00693271"/>
    <w:rsid w:val="006951FE"/>
    <w:rsid w:val="006F308F"/>
    <w:rsid w:val="00760BEA"/>
    <w:rsid w:val="007659A5"/>
    <w:rsid w:val="00792894"/>
    <w:rsid w:val="007A4677"/>
    <w:rsid w:val="007A7272"/>
    <w:rsid w:val="007B40F5"/>
    <w:rsid w:val="007C20FA"/>
    <w:rsid w:val="007E2957"/>
    <w:rsid w:val="0080300F"/>
    <w:rsid w:val="00861BBF"/>
    <w:rsid w:val="008D31C1"/>
    <w:rsid w:val="009133B2"/>
    <w:rsid w:val="00973DE1"/>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A93"/>
    <w:rsid w:val="00E14F85"/>
    <w:rsid w:val="00E63084"/>
    <w:rsid w:val="00E80E84"/>
    <w:rsid w:val="00EB5514"/>
    <w:rsid w:val="00EC6337"/>
    <w:rsid w:val="00ED0106"/>
    <w:rsid w:val="00F139CE"/>
    <w:rsid w:val="00F25213"/>
    <w:rsid w:val="00F326A8"/>
    <w:rsid w:val="00F4480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A60696-A289-4226-9524-BDF166BC83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469</properties:Words>
  <properties:Characters>2378</properties:Characters>
  <properties:Lines>58</properties:Lines>
  <properties:Paragraphs>25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2016-05-16T06:48:00Z</cp:lastPrinted>
  <dcterms:modified xmlns:xsi="http://www.w3.org/2001/XMLSchema-instance" xsi:type="dcterms:W3CDTF">2016-05-16T07:49:00Z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