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bd86" w14:paraId="0a8bd8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6F7C17">
        <w:t>83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 GATE GOLD j.d.o.o., OIB:</w:t>
      </w:r>
      <w:r w:rsidR="006F7C17">
        <w:t xml:space="preserve"> </w:t>
      </w:r>
      <w:r w:rsidR="006F7C17">
        <w:rPr>
          <w:lang w:val="hr-HR"/>
        </w:rPr>
        <w:t>53198414617, Ulica don Frane Bulića 68 F, Solin</w:t>
      </w:r>
      <w:r w:rsidR="00A716C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6F7C17">
        <w:rPr>
          <w:lang w:val="hr-HR"/>
        </w:rPr>
        <w:t>1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6F7C17">
        <w:rPr>
          <w:lang w:val="hr-HR"/>
        </w:rPr>
        <w:t xml:space="preserve"> GATE GOLD j.d.o.o., OIB:</w:t>
      </w:r>
      <w:r w:rsidR="006F7C17">
        <w:t xml:space="preserve"> </w:t>
      </w:r>
      <w:r w:rsidR="006F7C17">
        <w:rPr>
          <w:lang w:val="hr-HR"/>
        </w:rPr>
        <w:t>53198414617, Ulica don Frane Bulića 68 F, Solin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6F7C17">
        <w:rPr>
          <w:lang w:val="hr-HR"/>
        </w:rPr>
        <w:t>1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6F7C17">
        <w:rPr>
          <w:lang w:val="hr-HR"/>
        </w:rPr>
        <w:t>4</w:t>
      </w:r>
      <w:r w:rsidR="000200D5">
        <w:rPr>
          <w:lang w:val="hr-HR"/>
        </w:rPr>
        <w:t>,</w:t>
      </w:r>
      <w:r w:rsidR="006673B1">
        <w:rPr>
          <w:lang w:val="hr-HR"/>
        </w:rPr>
        <w:t>3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r w:rsidR="006F7C17">
        <w:t xml:space="preserve">Mateo Puljić,OIB:24219684702, </w:t>
      </w:r>
      <w:proofErr w:type="spellStart"/>
      <w:r w:rsidR="006F7C17">
        <w:t>Vesanovićeva</w:t>
      </w:r>
      <w:proofErr w:type="spellEnd"/>
      <w:r w:rsidR="006F7C17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6673B1">
        <w:rPr>
          <w:lang w:val="hr-HR"/>
        </w:rPr>
        <w:t xml:space="preserve">dužnikom </w:t>
      </w:r>
      <w:r w:rsidR="006F7C17">
        <w:rPr>
          <w:lang w:val="hr-HR"/>
        </w:rPr>
        <w:t>GATE GOLD j.d.o.o., OIB:</w:t>
      </w:r>
      <w:r w:rsidR="006F7C17">
        <w:t xml:space="preserve"> </w:t>
      </w:r>
      <w:r w:rsidR="006F7C17">
        <w:rPr>
          <w:lang w:val="hr-HR"/>
        </w:rPr>
        <w:t>53198414617, Ulica don Frane Bulića 68 F, Solin.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6673B1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6F7C17">
        <w:rPr>
          <w:lang w:val="hr-HR"/>
        </w:rPr>
        <w:t xml:space="preserve"> 11.04</w:t>
      </w:r>
      <w:r w:rsidR="00B03D81">
        <w:rPr>
          <w:lang w:val="hr-HR"/>
        </w:rPr>
        <w:t>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6F7C17">
        <w:rPr>
          <w:lang w:val="hr-HR"/>
        </w:rPr>
        <w:t>GATE GOLD j.d.o.o., OIB:</w:t>
      </w:r>
      <w:r w:rsidR="006F7C17">
        <w:t xml:space="preserve"> </w:t>
      </w:r>
      <w:r w:rsidR="006F7C17">
        <w:rPr>
          <w:lang w:val="hr-HR"/>
        </w:rPr>
        <w:t>53198414617, Ulica don Frane Bulića 68 F, Solin.</w:t>
      </w:r>
    </w:p>
    <w:p w:rsidRDefault="006F7C17" w:rsidP="00370D4B" w:rsidR="006F7C17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F7C17">
        <w:rPr>
          <w:lang w:val="hr-HR"/>
        </w:rPr>
        <w:t>30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6F7C17">
        <w:rPr>
          <w:lang w:val="hr-HR"/>
        </w:rPr>
        <w:t>281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F7C17">
        <w:rPr>
          <w:lang w:val="hr-HR"/>
        </w:rPr>
        <w:t>19.960,21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C53D8F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F7C17">
        <w:rPr>
          <w:lang w:val="hr-HR"/>
        </w:rPr>
        <w:t>12.04.</w:t>
      </w:r>
      <w:r w:rsidR="00B03D81">
        <w:rPr>
          <w:lang w:val="hr-HR"/>
        </w:rPr>
        <w:t>2018.</w:t>
      </w:r>
    </w:p>
    <w:p w:rsidRDefault="006673B1" w:rsidP="00BE4ADB" w:rsidR="006673B1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6F7C17">
        <w:rPr>
          <w:b/>
          <w:lang w:val="hr-HR"/>
        </w:rPr>
        <w:t>83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6F7C17">
        <w:rPr>
          <w:lang w:val="hr-HR"/>
        </w:rPr>
        <w:t>1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B1B2F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St-283/2018-6</izvorni_sadrzaj>
    <derivirana_varijabla naziv="DomainObject.Oznaka_1">St-283/2018-6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GATE GOLD jednostavno društvo s ograničenom odgovornošću za turizam i ugostiteljstvo, turistička agencija</izvorni_sadrzaj>
    <derivirana_varijabla naziv="DomainObject.Predmet.ProtustrankaFormated_1">  GATE GOLD jednostavno društvo s ograničenom odgovornošću za turizam i ugostiteljstvo, turistička agencija</derivirana_varijabla>
  </DomainObject.Predmet.ProtustrankaFormated>
  <DomainObject.Predmet.ProtustrankaFormatedOIB>
    <izvorni_sadrzaj>  GATE GOLD jednostavno društvo s ograničenom odgovornošću za turizam i ugostiteljstvo, turistička agencija, OIB 53198414617</izvorni_sadrzaj>
    <derivirana_varijabla naziv="DomainObject.Predmet.ProtustrankaFormatedOIB_1">  GATE GOLD jednostavno društvo s ograničenom odgovornošću za turizam i ugostiteljstvo, turistička agencija, OIB 53198414617</derivirana_varijabla>
  </DomainObject.Predmet.ProtustrankaFormatedOIB>
  <DomainObject.Predmet.ProtustrankaFormatedWithAdress>
    <izvorni_sadrzaj> GATE GOLD jednostavno društvo s ograničenom odgovornošću za turizam i ugostiteljstvo, turistička agencija, Ulica don Frane Bulića 68/F, 21210 Solin</izvorni_sadrzaj>
    <derivirana_varijabla naziv="DomainObject.Predmet.ProtustrankaFormatedWithAdress_1"> GATE GOLD jednostavno društvo s ograničenom odgovornošću za turizam i ugostiteljstvo, turistička agencija, Ulica don Frane Bulića 68/F, 21210 Solin</derivirana_varijabla>
  </DomainObject.Predmet.ProtustrankaFormatedWithAdress>
  <DomainObject.Predmet.ProtustrankaFormatedWithAdressOIB>
    <izvorni_sadrzaj> GATE GOLD jednostavno društvo s ograničenom odgovornošću za turizam i ugostiteljstvo, turistička agencija, OIB 53198414617, Ulica don Frane Bulića 68/F, 21210 Solin</izvorni_sadrzaj>
    <derivirana_varijabla naziv="DomainObject.Predmet.ProtustrankaFormatedWithAdressOIB_1"> GATE GOLD jednostavno društvo s ograničenom odgovornošću za turizam i ugostiteljstvo, turistička agencija, OIB 53198414617, Ulica don Frane Bulića 68/F, 21210 Solin</derivirana_varijabla>
  </DomainObject.Predmet.ProtustrankaFormatedWithAdressOIB>
  <DomainObject.Predmet.ProtustrankaWithAdress>
    <izvorni_sadrzaj>GATE GOLD jednostavno društvo s ograničenom odgovornošću za turizam i ugostiteljstvo, turistička agencija Ulica don Frane Bulića 68/F, 21210 Solin</izvorni_sadrzaj>
    <derivirana_varijabla naziv="DomainObject.Predmet.ProtustrankaWithAdress_1">GATE GOLD jednostavno društvo s ograničenom odgovornošću za turizam i ugostiteljstvo, turistička agencija Ulica don Frane Bulića 68/F, 21210 Solin</derivirana_varijabla>
  </DomainObject.Predmet.ProtustrankaWithAdress>
  <DomainObject.Predmet.ProtustrankaWithAdressOIB>
    <izvorni_sadrzaj>GATE GOLD jednostavno društvo s ograničenom odgovornošću za turizam i ugostiteljstvo, turistička agencija, OIB 53198414617, Ulica don Frane Bulića 68/F, 21210 Solin</izvorni_sadrzaj>
    <derivirana_varijabla naziv="DomainObject.Predmet.ProtustrankaWithAdressOIB_1">GATE GOLD jednostavno društvo s ograničenom odgovornošću za turizam i ugostiteljstvo, turistička agencija, OIB 53198414617, Ulica don Frane Bulića 68/F, 21210 Solin</derivirana_varijabla>
  </DomainObject.Predmet.ProtustrankaWithAdressOIB>
  <DomainObject.Predmet.ProtustrankaNazivFormated>
    <izvorni_sadrzaj>GATE GOLD jednostavno društvo s ograničenom odgovornošću za turizam i ugostiteljstvo, turistička agencija</izvorni_sadrzaj>
    <derivirana_varijabla naziv="DomainObject.Predmet.ProtustrankaNazivFormated_1">GATE GOLD jednostavno društvo s ograničenom odgovornošću za turizam i ugostiteljstvo, turistička agencija</derivirana_varijabla>
  </DomainObject.Predmet.ProtustrankaNazivFormated>
  <DomainObject.Predmet.ProtustrankaNazivFormatedOIB>
    <izvorni_sadrzaj>GATE GOLD jednostavno društvo s ograničenom odgovornošću za turizam i ugostiteljstvo, turistička agencija, OIB 53198414617</izvorni_sadrzaj>
    <derivirana_varijabla naziv="DomainObject.Predmet.ProtustrankaNazivFormatedOIB_1">GATE GOLD jednostavno društvo s ograničenom odgovornošću za turizam i ugostiteljstvo, turistička agencija, OIB 53198414617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19960.21</izvorni_sadrzaj>
    <derivirana_varijabla naziv="DomainObject.Predmet.TrenutnaVrijednost_1">19960.21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GATE GOLD jednostavno društvo s ograničenom odgovornošću za turizam i ugostiteljstvo, turistička agencija</item>
    </izvorni_sadrzaj>
    <derivirana_varijabla naziv="DomainObject.Predmet.ProtuStrankaListFormated_1">
      <item>GATE GOLD jednostavno društvo s ograničenom odgovornošću za turizam i ugostiteljstvo, turistička agencija</item>
    </derivirana_varijabla>
  </DomainObject.Predmet.ProtuStrankaListFormated>
  <DomainObject.Predmet.ProtuStrankaListFormatedOIB>
    <izvorni_sadrzaj>
      <item>GATE GOLD jednostavno društvo s ograničenom odgovornošću za turizam i ugostiteljstvo, turistička agencija, OIB 53198414617</item>
    </izvorni_sadrzaj>
    <derivirana_varijabla naziv="DomainObject.Predmet.ProtuStrankaListFormatedOIB_1">
      <item>GATE GOLD jednostavno društvo s ograničenom odgovornošću za turizam i ugostiteljstvo, turistička agencija, OIB 53198414617</item>
    </derivirana_varijabla>
  </DomainObject.Predmet.ProtuStrankaListFormatedOIB>
  <DomainObject.Predmet.ProtuStrankaListFormatedWithAdress>
    <izvorni_sadrzaj>
      <item>GATE GOLD jednostavno društvo s ograničenom odgovornošću za turizam i ugostiteljstvo, turistička agencija, Ulica don Frane Bulića 68/F, 21210 Solin</item>
    </izvorni_sadrzaj>
    <derivirana_varijabla naziv="DomainObject.Predmet.ProtuStrankaListFormatedWithAdress_1">
      <item>GATE GOLD jednostavno društvo s ograničenom odgovornošću za turizam i ugostiteljstvo, turistička agencija, Ulica don Frane Bulića 68/F, 21210 Solin</item>
    </derivirana_varijabla>
  </DomainObject.Predmet.ProtuStrankaListFormatedWithAdress>
  <DomainObject.Predmet.ProtuStrankaListFormatedWithAdressOIB>
    <izvorni_sadrzaj>
      <item>GATE GOLD jednostavno društvo s ograničenom odgovornošću za turizam i ugostiteljstvo, turistička agencija, OIB 53198414617, Ulica don Frane Bulića 68/F, 21210 Solin</item>
    </izvorni_sadrzaj>
    <derivirana_varijabla naziv="DomainObject.Predmet.ProtuStrankaListFormatedWithAdressOIB_1">
      <item>GATE GOLD jednostavno društvo s ograničenom odgovornošću za turizam i ugostiteljstvo, turistička agencija, OIB 53198414617, Ulica don Frane Bulića 68/F, 21210 Solin</item>
    </derivirana_varijabla>
  </DomainObject.Predmet.ProtuStrankaListFormatedWithAdressOIB>
  <DomainObject.Predmet.ProtuStrankaListNazivFormated>
    <izvorni_sadrzaj>
      <item>GATE GOLD jednostavno društvo s ograničenom odgovornošću za turizam i ugostiteljstvo, turistička agencija</item>
    </izvorni_sadrzaj>
    <derivirana_varijabla naziv="DomainObject.Predmet.ProtuStrankaListNazivFormated_1">
      <item>GATE GOLD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GATE GOLD jednostavno društvo s ograničenom odgovornošću za turizam i ugostiteljstvo, turistička agencija, OIB 53198414617</item>
    </izvorni_sadrzaj>
    <derivirana_varijabla naziv="DomainObject.Predmet.ProtuStrankaListNazivFormatedOIB_1">
      <item>GATE GOLD jednostavno društvo s ograničenom odgovornošću za turizam i ugostiteljstvo, turistička agencija, OIB 53198414617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St-283/2018-6</izvorni_sadrzaj>
    <derivirana_varijabla naziv="DomainObject.PoslovniBrojDokumenta_1">St-283/2018-6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GATE GOLD jednostavno društvo s ograničenom odgovornošću za turizam i ugostiteljstvo, turistička agencija</izvorni_sadrzaj>
    <derivirana_varijabla naziv="DomainObject.Predmet.ProtustrankaIDrugi_1">GATE GOLD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GATE GOLD jednostavno društvo s ograničenom odgovornošću za turizam i ugostiteljstvo, turistička agencija, OIB 53198414617, Ulica don Frane Bulića 68/F, 21210 Solin</izvorni_sadrzaj>
    <derivirana_varijabla naziv="DomainObject.Predmet.ProtustrankaIDrugiAdressOIB_1">GATE GOLD jednostavno društvo s ograničenom odgovornošću za turizam i ugostiteljstvo, turistička agencija, OIB 53198414617, Ulica don Frane Bulića 68/F,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GATE GOLD jednostavno društvo s ograničenom odgovornošću za turizam i ugostiteljstvo, turistička agencija</item>
      <item>FINANCIJSKA AGENCIJA, RC SPLIT</item>
    </izvorni_sadrzaj>
    <derivirana_varijabla naziv="DomainObject.Predmet.SudioniciListNaziv_1">
      <item>GATE GOLD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GATE GOLD jednostavno društvo s ograničenom odgovornošću za turizam i ugostiteljstvo, turistička agencija, OIB 53198414617, Ulica don Frane Bulića 68/F,21210 Solin</item>
      <item>FINANCIJSKA AGENCIJA, RC SPLIT, OIB 85821130368, Mažuranićevo šetalište 24 b,21000 Split</item>
    </izvorni_sadrzaj>
    <derivirana_varijabla naziv="DomainObject.Predmet.SudioniciListAdressOIB_1">
      <item>GATE GOLD jednostavno društvo s ograničenom odgovornošću za turizam i ugostiteljstvo, turistička agencija, OIB 53198414617, Ulica don Frane Bulića 68/F,21210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53198414617</item>
      <item>, OIB 85821130368</item>
    </izvorni_sadrzaj>
    <derivirana_varijabla naziv="DomainObject.Predmet.SudioniciListNazivOIB_1">
      <item>, OIB 53198414617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845FB-F768-4B07-811F-FC0EF731C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4081</properties:Characters>
  <properties:Lines>104</properties:Lines>
  <properties:Paragraphs>38</properties:Paragraphs>
  <properties:TotalTime>972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1.St-283/2018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2018-09-11T12:16:00Z</cp:lastPrinted>
  <dcterms:modified xmlns:xsi="http://www.w3.org/2001/XMLSchema-instance" xsi:type="dcterms:W3CDTF">2018-09-11T12:16:00Z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St-283/2018-6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