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3617" w14:paraId="4fc3617" w:rsidRDefault="00F62748" w:rsidP="00F62748" w:rsidR="00F62748">
      <w:pPr>
        <w:ind w:firstLine="708" w:left="3540"/>
        <w:jc w:val="center"/>
        <w15:collapsed w:val="false"/>
        <w:rPr>
          <w:szCs w:val="24"/>
        </w:rPr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62748" w:rsidR="00F62748">
        <w:tc>
          <w:tcPr>
            <w:tcW w:type="dxa" w:w="2829"/>
            <w:hideMark/>
          </w:tcPr>
          <w:p w:rsidRDefault="00F62748" w:rsidR="00F62748">
            <w:pPr>
              <w:spacing w:lineRule="auto" w:line="276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2748" w:rsidR="00F62748">
            <w:pPr>
              <w:spacing w:lineRule="auto" w:line="276" w:before="12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F62748" w:rsidR="00F62748">
            <w:pPr>
              <w:spacing w:lineRule="auto" w:line="276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F62748" w:rsidR="00F62748">
            <w:pPr>
              <w:spacing w:lineRule="auto" w:line="276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:rsidRDefault="00F62748" w:rsidP="00F62748" w:rsidR="00F62748">
      <w:pPr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Poslovni broj: 7 St-401/2018-4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62748" w:rsidP="00F62748" w:rsidR="00F62748">
      <w:pPr>
        <w:jc w:val="center"/>
        <w:rPr>
          <w:szCs w:val="24"/>
        </w:rPr>
      </w:pPr>
    </w:p>
    <w:p w:rsidRDefault="00F62748" w:rsidP="00F62748" w:rsidR="00F6274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jc w:val="both"/>
      </w:pPr>
      <w:r>
        <w:rPr>
          <w:szCs w:val="24"/>
        </w:rPr>
        <w:tab/>
      </w:r>
      <w:r>
        <w:t xml:space="preserve">Trgovački sud u Varaždinu po sucu toga suda Mariji Levanić-Škerbić, kao stečajnom sucu u predmetu u povodu zahtjeva Financijske agencije Regionalni centar Zagreb, Podružnica Varaždin, Augusta Cesarca 2, Varaždin, za pokretanje skraćenog stečajnog postupka nad dužnikom DRVO VRHOVINE d.o.o. Veliki </w:t>
      </w:r>
      <w:proofErr w:type="spellStart"/>
      <w:r>
        <w:t>Bukovec</w:t>
      </w:r>
      <w:proofErr w:type="spellEnd"/>
      <w:r>
        <w:t>, Dravska ulica 24, OIB: 82503610311, 23.  listopada 2018.</w:t>
      </w:r>
    </w:p>
    <w:p w:rsidRDefault="00F62748" w:rsidP="00F62748" w:rsidR="00F62748">
      <w:pPr>
        <w:jc w:val="both"/>
      </w:pPr>
    </w:p>
    <w:p w:rsidRDefault="00F62748" w:rsidP="00F62748" w:rsidR="00F6274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jc w:val="both"/>
        <w:rPr>
          <w:szCs w:val="24"/>
        </w:rPr>
      </w:pPr>
      <w:r>
        <w:rPr>
          <w:szCs w:val="24"/>
        </w:rPr>
        <w:tab/>
        <w:t xml:space="preserve">Odbacuje se prijedlog predlagatelja Financijske agencije Regionalni centar Zagreb, Podružnica Varaždin, Augusta Cesarca 2, Varaždin, za pokretanje skraćenog stečajnog postupka nad dužnikom </w:t>
      </w:r>
      <w:r>
        <w:t xml:space="preserve">DRVO VRHOVINE d.o.o. Veliki </w:t>
      </w:r>
      <w:proofErr w:type="spellStart"/>
      <w:r>
        <w:t>Bukovec</w:t>
      </w:r>
      <w:proofErr w:type="spellEnd"/>
      <w:r>
        <w:t>, Dravska ulica 24, OIB: 82503610311,</w:t>
      </w:r>
      <w:r>
        <w:rPr>
          <w:szCs w:val="24"/>
        </w:rPr>
        <w:t xml:space="preserve"> zaprimljen na ovom sudu 11. listopada 2018.</w:t>
      </w:r>
    </w:p>
    <w:p w:rsidRDefault="00F62748" w:rsidP="00F62748" w:rsidR="00F62748">
      <w:pPr>
        <w:jc w:val="both"/>
        <w:rPr>
          <w:szCs w:val="24"/>
        </w:rPr>
      </w:pPr>
    </w:p>
    <w:p w:rsidRDefault="00F62748" w:rsidP="00F62748" w:rsidR="00F6274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jc w:val="both"/>
        <w:rPr>
          <w:szCs w:val="24"/>
        </w:rPr>
      </w:pPr>
      <w:r>
        <w:rPr>
          <w:szCs w:val="24"/>
        </w:rPr>
        <w:tab/>
        <w:t>Predlagatelj je dana 11. listopada 2018. podnio zahtjev za pokretanje skraćenog stečajnog postupka nad dužnikom navedenim u izreci.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jc w:val="both"/>
        <w:rPr>
          <w:szCs w:val="24"/>
        </w:rPr>
      </w:pPr>
      <w:r>
        <w:rPr>
          <w:szCs w:val="24"/>
        </w:rPr>
        <w:tab/>
        <w:t xml:space="preserve">Uvidom u sudski registar ovoga suda sud je utvrdio da je nad dužnikom u tijeku </w:t>
      </w:r>
      <w:proofErr w:type="spellStart"/>
      <w:r>
        <w:rPr>
          <w:szCs w:val="24"/>
        </w:rPr>
        <w:t>predstečajni</w:t>
      </w:r>
      <w:proofErr w:type="spellEnd"/>
      <w:r>
        <w:rPr>
          <w:szCs w:val="24"/>
        </w:rPr>
        <w:t xml:space="preserve"> postupak, u povodu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sporazuma zaključenog dana 7.11.2017.</w:t>
      </w:r>
    </w:p>
    <w:p w:rsidRDefault="00F62748" w:rsidP="00F62748" w:rsidR="00F62748">
      <w:pPr>
        <w:jc w:val="both"/>
        <w:rPr>
          <w:szCs w:val="24"/>
        </w:rPr>
      </w:pPr>
    </w:p>
    <w:p w:rsidRDefault="00F62748" w:rsidP="00F62748" w:rsidR="00F62748">
      <w:pPr>
        <w:jc w:val="both"/>
        <w:rPr>
          <w:szCs w:val="24"/>
        </w:rPr>
      </w:pPr>
      <w:r>
        <w:rPr>
          <w:szCs w:val="24"/>
        </w:rPr>
        <w:tab/>
        <w:t>Stoga je riješeno kao u izreci ovog rješenja primjenom čl. 15. st. 2. SZ-a.</w:t>
      </w:r>
    </w:p>
    <w:p w:rsidRDefault="00F62748" w:rsidP="00F62748" w:rsidR="00F62748">
      <w:pPr>
        <w:jc w:val="both"/>
        <w:rPr>
          <w:szCs w:val="24"/>
        </w:rPr>
      </w:pP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jc w:val="center"/>
        <w:rPr>
          <w:szCs w:val="24"/>
        </w:rPr>
      </w:pPr>
      <w:r>
        <w:rPr>
          <w:szCs w:val="24"/>
        </w:rPr>
        <w:t>U Varaždinu 23. listopada 2018.</w:t>
      </w:r>
    </w:p>
    <w:p w:rsidRDefault="00F62748" w:rsidP="00F62748" w:rsidR="00F62748">
      <w:pPr>
        <w:jc w:val="center"/>
        <w:rPr>
          <w:szCs w:val="24"/>
        </w:rPr>
      </w:pPr>
    </w:p>
    <w:p w:rsidRDefault="00F62748" w:rsidP="00F62748" w:rsidR="00F6274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Sudac: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>
        <w:rPr>
          <w:szCs w:val="24"/>
        </w:rPr>
        <w:tab/>
        <w:t xml:space="preserve">Marija Levanić-Škerbić,v. r. 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 službenik: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62748" w:rsidP="00F62748" w:rsidR="00F62748">
      <w:pPr>
        <w:rPr>
          <w:szCs w:val="24"/>
        </w:rPr>
      </w:pPr>
      <w:r>
        <w:rPr>
          <w:szCs w:val="24"/>
        </w:rPr>
        <w:lastRenderedPageBreak/>
        <w:t xml:space="preserve">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</w:t>
      </w:r>
    </w:p>
    <w:p w:rsidRDefault="00F62748" w:rsidP="00F62748" w:rsidR="00F62748">
      <w:pPr>
        <w:rPr>
          <w:szCs w:val="24"/>
        </w:rPr>
      </w:pPr>
      <w:r>
        <w:rPr>
          <w:szCs w:val="24"/>
        </w:rPr>
        <w:t xml:space="preserve"> </w:t>
      </w:r>
    </w:p>
    <w:p w:rsidRDefault="00F62748" w:rsidP="00F62748" w:rsidR="00F62748">
      <w:pPr>
        <w:rPr>
          <w:szCs w:val="24"/>
        </w:rPr>
      </w:pPr>
      <w:r>
        <w:rPr>
          <w:szCs w:val="24"/>
        </w:rPr>
        <w:t>Uputa o pravnom lijeku:</w:t>
      </w:r>
    </w:p>
    <w:p w:rsidRDefault="00F62748" w:rsidP="00F62748" w:rsidR="00F62748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62748" w:rsidP="00F62748" w:rsidR="00F62748">
      <w:pPr>
        <w:jc w:val="both"/>
        <w:rPr>
          <w:szCs w:val="24"/>
        </w:rPr>
      </w:pPr>
      <w:r>
        <w:rPr>
          <w:szCs w:val="24"/>
        </w:rPr>
        <w:tab/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rPr>
          <w:szCs w:val="24"/>
        </w:rPr>
      </w:pPr>
      <w:r>
        <w:rPr>
          <w:szCs w:val="24"/>
        </w:rPr>
        <w:t>DNA:</w:t>
      </w:r>
    </w:p>
    <w:p w:rsidRDefault="00F62748" w:rsidP="00F62748" w:rsidR="00F6274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62748" w:rsidP="00F62748" w:rsidR="00F627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DRVO VRHOVINE d.o.o. Veliki </w:t>
      </w:r>
      <w:proofErr w:type="spellStart"/>
      <w:r>
        <w:t>Bukovec</w:t>
      </w:r>
      <w:proofErr w:type="spellEnd"/>
      <w:r>
        <w:t>, Dravska ulica 24</w:t>
      </w:r>
    </w:p>
    <w:p w:rsidRDefault="00F62748" w:rsidP="00F62748" w:rsidR="00F6274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62748" w:rsidP="00F62748" w:rsidR="00F62748">
      <w:pPr>
        <w:rPr>
          <w:szCs w:val="24"/>
        </w:rPr>
      </w:pPr>
    </w:p>
    <w:p w:rsidRDefault="00F62748" w:rsidP="00F62748" w:rsidR="00F62748">
      <w:pPr>
        <w:rPr>
          <w:szCs w:val="24"/>
        </w:rPr>
      </w:pPr>
    </w:p>
    <w:p w:rsidRDefault="00F62748" w:rsidP="00F62748" w:rsidR="00F62748"/>
    <w:p w:rsidRDefault="00AE649C" w:rsidP="00F62748" w:rsidR="00AE649C" w:rsidRPr="00F62748"/>
    <w:sectPr w:rsidSect="0032366B" w:rsidR="00AE649C" w:rsidRPr="00F627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748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274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274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0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St-401/2018-5</izvorni_sadrzaj>
    <derivirana_varijabla naziv="DomainObject.Oznaka_1">St-401/2018-5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St-401/2018</izvorni_sadrzaj>
    <derivirana_varijabla naziv="DomainObject.Predmet.OznakaBroj_1">St-401/2018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VRHOVINE društvo s ograničenom odgovornošću za proizvodnju, trgovinu i usluge zastupanog po punomoćniku Nikola Požgaj</izvorni_sadrzaj>
    <derivirana_varijabla naziv="DomainObject.Predmet.ProtustrankaFormated_1">  DRVO VRHOVINE društvo s ograničenom odgovornošću za proizvodnju, trgovinu i usluge zastupanog po punomoćniku Nikola Požgaj</derivirana_varijabla>
  </DomainObject.Predmet.ProtustrankaFormated>
  <DomainObject.Predmet.ProtustrankaFormatedOIB>
    <izvorni_sadrzaj>  DRVO VRHOVINE društvo s ograničenom odgovornošću za proizvodnju, trgovinu i usluge, OIB 82503610311 zastupanog po punomoćniku Nikola Požgaj</izvorni_sadrzaj>
    <derivirana_varijabla naziv="DomainObject.Predmet.ProtustrankaFormatedOIB_1">  DRVO VRHOVINE društvo s ograničenom odgovornošću za proizvodnju, trgovinu i usluge, OIB 82503610311 zastupanog po punomoćniku Nikola Požgaj</derivirana_varijabla>
  </DomainObject.Predmet.ProtustrankaFormatedOIB>
  <DomainObject.Predmet.ProtustrankaFormatedWithAdress>
    <izvorni_sadrzaj> DRVO VRHOVINE društvo s ograničenom odgovornošću za proizvodnju, trgovinu i usluge, Dravska ulica 24, 42230 Veliki Bukovec zastupanog po punomoćniku Nikola Požgaj</izvorni_sadrzaj>
    <derivirana_varijabla naziv="DomainObject.Predmet.ProtustrankaFormatedWithAdress_1"> DRVO VRHOVINE društvo s ograničenom odgovornošću za proizvodnju, trgovinu i usluge, Dravska ulica 24, 42230 Veliki Bukovec zastupanog po punomoćniku Nikola Požgaj</derivirana_varijabla>
  </DomainObject.Predmet.ProtustrankaFormatedWithAdress>
  <DomainObject.Predmet.ProtustrankaFormatedWithAdressOIB>
    <izvorni_sadrzaj> DRVO VRHOVINE društvo s ograničenom odgovornošću za proizvodnju, trgovinu i usluge, OIB 82503610311, Dravska ulica 24, 42230 Veliki Bukovec zastupanog po punomoćniku Nikola Požgaj</izvorni_sadrzaj>
    <derivirana_varijabla naziv="DomainObject.Predmet.ProtustrankaFormatedWithAdressOIB_1"> DRVO VRHOVINE društvo s ograničenom odgovornošću za proizvodnju, trgovinu i usluge, OIB 82503610311, Dravska ulica 24, 42230 Veliki Bukovec zastupanog po punomoćniku Nikola Požgaj</derivirana_varijabla>
  </DomainObject.Predmet.ProtustrankaFormatedWithAdressOIB>
  <DomainObject.Predmet.ProtustrankaWithAdress>
    <izvorni_sadrzaj>DRVO VRHOVINE društvo s ograničenom odgovornošću za proizvodnju, trgovinu i usluge Dravska ulica 24, 42230 Veliki Bukovec</izvorni_sadrzaj>
    <derivirana_varijabla naziv="DomainObject.Predmet.ProtustrankaWithAdress_1">DRVO VRHOVINE društvo s ograničenom odgovornošću za proizvodnju, trgovinu i usluge Dravska ulica 24, 42230 Veliki Bukovec</derivirana_varijabla>
  </DomainObject.Predmet.ProtustrankaWithAdress>
  <DomainObject.Predmet.ProtustrankaWithAdressOIB>
    <izvorni_sadrzaj>DRVO VRHOVINE društvo s ograničenom odgovornošću za proizvodnju, trgovinu i usluge, OIB 82503610311, Dravska ulica 24, 42230 Veliki Bukovec</izvorni_sadrzaj>
    <derivirana_varijabla naziv="DomainObject.Predmet.ProtustrankaWithAdressOIB_1">DRVO VRHOVINE društvo s ograničenom odgovornošću za proizvodnju, trgovinu i usluge, OIB 82503610311, Dravska ulica 24, 42230 Veliki Bukovec</derivirana_varijabla>
  </DomainObject.Predmet.ProtustrankaWithAdressOIB>
  <DomainObject.Predmet.ProtustrankaNazivFormated>
    <izvorni_sadrzaj>DRVO VRHOVINE društvo s ograničenom odgovornošću za proizvodnju, trgovinu i usluge</izvorni_sadrzaj>
    <derivirana_varijabla naziv="DomainObject.Predmet.ProtustrankaNazivFormated_1">DRVO VRHOVINE društvo s ograničenom odgovornošću za proizvodnju, trgovinu i usluge</derivirana_varijabla>
  </DomainObject.Predmet.ProtustrankaNazivFormated>
  <DomainObject.Predmet.ProtustrankaNazivFormatedOIB>
    <izvorni_sadrzaj>DRVO VRHOVINE društvo s ograničenom odgovornošću za proizvodnju, trgovinu i usluge, OIB 82503610311</izvorni_sadrzaj>
    <derivirana_varijabla naziv="DomainObject.Predmet.ProtustrankaNazivFormatedOIB_1">DRVO VRHOVINE društvo s ograničenom odgovornošću za proizvodnju, trgovinu i usluge, OIB 82503610311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464686.17</izvorni_sadrzaj>
    <derivirana_varijabla naziv="DomainObject.Predmet.TrenutnaVrijednost_1">464686.17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VRHOVINE društvo s ograničenom odgovornošću za proizvodnju, trgovinu i usluge zastupanog po punomoćniku Nikola Požgaj</item>
    </izvorni_sadrzaj>
    <derivirana_varijabla naziv="DomainObject.Predmet.ProtuStrankaListFormated_1">
      <item>DRVO VRHOVINE društvo s ograničenom odgovornošću za proizvodnju, trgovinu i usluge zastupanog po punomoćniku Nikola Požgaj</item>
    </derivirana_varijabla>
  </DomainObject.Predmet.ProtuStrankaListFormated>
  <DomainObject.Predmet.ProtuStrankaListFormatedOIB>
    <izvorni_sadrzaj>
      <item>DRVO VRHOVINE društvo s ograničenom odgovornošću za proizvodnju, trgovinu i usluge, OIB 82503610311 zastupanog po punomoćniku Nikola Požgaj</item>
    </izvorni_sadrzaj>
    <derivirana_varijabla naziv="DomainObject.Predmet.ProtuStrankaListFormatedOIB_1">
      <item>DRVO VRHOVINE društvo s ograničenom odgovornošću za proizvodnju, trgovinu i usluge, OIB 82503610311 zastupanog po punomoćniku Nikola Požgaj</item>
    </derivirana_varijabla>
  </DomainObject.Predmet.ProtuStrankaListFormatedOIB>
  <DomainObject.Predmet.ProtuStrankaListFormatedWithAdress>
    <izvorni_sadrzaj>
      <item>DRVO VRHOVINE društvo s ograničenom odgovornošću za proizvodnju, trgovinu i usluge, Dravska ulica 24, 42230 Veliki Bukovec zastupanog po punomoćniku Nikola Požgaj</item>
    </izvorni_sadrzaj>
    <derivirana_varijabla naziv="DomainObject.Predmet.ProtuStrankaListFormatedWithAdress_1">
      <item>DRVO VRHOVINE društvo s ograničenom odgovornošću za proizvodnju, trgovinu i usluge, Dravska ulica 24, 42230 Veliki Bukovec zastupanog po punomoćniku Nikola Požgaj</item>
    </derivirana_varijabla>
  </DomainObject.Predmet.ProtuStrankaListFormatedWithAdress>
  <DomainObject.Predmet.ProtuStrankaListFormatedWithAdressOIB>
    <izvorni_sadrzaj>
      <item>DRVO VRHOVINE društvo s ograničenom odgovornošću za proizvodnju, trgovinu i usluge, OIB 82503610311, Dravska ulica 24, 42230 Veliki Bukovec zastupanog po punomoćniku Nikola Požgaj</item>
    </izvorni_sadrzaj>
    <derivirana_varijabla naziv="DomainObject.Predmet.ProtuStrankaListFormatedWithAdressOIB_1">
      <item>DRVO VRHOVINE društvo s ograničenom odgovornošću za proizvodnju, trgovinu i usluge, OIB 82503610311, Dravska ulica 24, 42230 Veliki Bukovec zastupanog po punomoćniku Nikola Požgaj</item>
    </derivirana_varijabla>
  </DomainObject.Predmet.ProtuStrankaListFormatedWithAdressOIB>
  <DomainObject.Predmet.ProtuStrankaListNazivFormated>
    <izvorni_sadrzaj>
      <item>DRVO VRHOVINE društvo s ograničenom odgovornošću za proizvodnju, trgovinu i usluge</item>
    </izvorni_sadrzaj>
    <derivirana_varijabla naziv="DomainObject.Predmet.ProtuStrankaListNazivFormated_1">
      <item>DRVO VRHOVINE društvo s ograničenom odgovornošću za proizvodnju, trgovinu i usluge</item>
    </derivirana_varijabla>
  </DomainObject.Predmet.ProtuStrankaListNazivFormated>
  <DomainObject.Predmet.ProtuStrankaListNazivFormatedOIB>
    <izvorni_sadrzaj>
      <item>DRVO VRHOVINE društvo s ograničenom odgovornošću za proizvodnju, trgovinu i usluge, OIB 82503610311</item>
    </izvorni_sadrzaj>
    <derivirana_varijabla naziv="DomainObject.Predmet.ProtuStrankaListNazivFormatedOIB_1">
      <item>DRVO VRHOVINE društvo s ograničenom odgovornošću za proizvodnju, trgovinu i usluge, OIB 82503610311</item>
    </derivirana_varijabla>
  </DomainObject.Predmet.ProtuStrankaListNazivFormatedOIB>
  <DomainObject.Predmet.OstaliListFormated>
    <izvorni_sadrzaj>
      <item>Sudski registar</item>
      <item>Nikola Požgaj punomoćnik sudionika u postupku DRVO VRHOVINE društvo s ograničenom odgovornošću za proizvodnju, trgovinu i usluge</item>
    </izvorni_sadrzaj>
    <derivirana_varijabla naziv="DomainObject.Predmet.OstaliListFormated_1">
      <item>Sudski registar</item>
      <item>Nikola Požgaj punomoćnik sudionika u postupku DRVO VRHOVINE društvo s ograničenom odgovornošću za proizvodnju, trgovinu i usluge</item>
    </derivirana_varijabla>
  </DomainObject.Predmet.OstaliListFormated>
  <DomainObject.Predmet.OstaliListFormatedOIB>
    <izvorni_sadrzaj>
      <item>Sudski registar</item>
      <item>Nikola Požgaj, OIB 46036775558 punomoćnik sudionika u postupku DRVO VRHOVINE društvo s ograničenom odgovornošću za proizvodnju, trgovinu i usluge</item>
    </izvorni_sadrzaj>
    <derivirana_varijabla naziv="DomainObject.Predmet.OstaliListFormatedOIB_1">
      <item>Sudski registar</item>
      <item>Nikola Požgaj, OIB 46036775558 punomoćnik sudionika u postupku DRVO VRHOVINE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Nikola Požgaj, Anina Ulica 10, 42000 Varaždin punomoćnik sudionika u postupku DRVO VRHOVINE društvo s ograničenom odgovornošću za proizvodnju, trgovinu i usluge</item>
    </izvorni_sadrzaj>
    <derivirana_varijabla naziv="DomainObject.Predmet.OstaliListFormatedWithAdress_1">
      <item>Sudski registar</item>
      <item>Nikola Požgaj, Anina Ulica 10, 42000 Varaždin punomoćnik sudionika u postupku DRVO VRHOVINE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Nikola Požgaj, OIB 46036775558, Anina Ulica 10, 42000 Varaždin punomoćnik sudionika u postupku DRVO VRHOVINE društvo s ograničenom odgovornošću za proizvodnju, trgovinu i usluge</item>
    </izvorni_sadrzaj>
    <derivirana_varijabla naziv="DomainObject.Predmet.OstaliListFormatedWithAdressOIB_1">
      <item>Sudski registar</item>
      <item>Nikola Požgaj, OIB 46036775558, Anina Ulica 10, 42000 Varaždin punomoćnik sudionika u postupku DRVO VRHOVINE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Nikola Požgaj</item>
    </izvorni_sadrzaj>
    <derivirana_varijabla naziv="DomainObject.Predmet.OstaliListNazivFormated_1">
      <item>Sudski registar</item>
      <item>Nikola Požgaj</item>
    </derivirana_varijabla>
  </DomainObject.Predmet.OstaliListNazivFormated>
  <DomainObject.Predmet.OstaliListNazivFormatedOIB>
    <izvorni_sadrzaj>
      <item>Sudski registar</item>
      <item>Nikola Požgaj, OIB 46036775558</item>
    </izvorni_sadrzaj>
    <derivirana_varijabla naziv="DomainObject.Predmet.OstaliListNazivFormatedOIB_1">
      <item>Sudski registar</item>
      <item>Nikola Požgaj, OIB 46036775558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St-401/2018-5</izvorni_sadrzaj>
    <derivirana_varijabla naziv="DomainObject.PoslovniBrojDokumenta_1">St-401/2018-5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VRHOVINE društvo s ograničenom odgovornošću za proizvodnju, trgovinu i usluge</izvorni_sadrzaj>
    <derivirana_varijabla naziv="DomainObject.Predmet.ProtustrankaIDrugi_1">DRVO VRHOVINE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DRVO VRHOVINE društvo s ograničenom odgovornošću za proizvodnju, trgovinu i usluge, OIB 82503610311, Dravska ulica 24, 42230 Veliki Bukovec</izvorni_sadrzaj>
    <derivirana_varijabla naziv="DomainObject.Predmet.ProtustrankaIDrugiAdressOIB_1">DRVO VRHOVINE društvo s ograničenom odgovornošću za proizvodnju, trgovinu i usluge, OIB 82503610311, Dravska ulica 24, 42230 Veliki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 VRHOVINE društvo s ograničenom odgovornošću za proizvodnju, trgovinu i usluge</item>
      <item>Sudski registar</item>
      <item>Nikola Požgaj</item>
    </izvorni_sadrzaj>
    <derivirana_varijabla naziv="DomainObject.Predmet.SudioniciListNaziv_1">
      <item>Financijska agencija</item>
      <item>DRVO VRHOVINE društvo s ograničenom odgovornošću za proizvodnju, trgovinu i usluge</item>
      <item>Sudski registar</item>
      <item>Nikola Požgaj</item>
    </derivirana_varijabla>
  </DomainObject.Predmet.SudioniciListNaziv>
  <DomainObject.Predmet.SudioniciListAdressOIB>
    <izvorni_sadrzaj>
      <item>Financijska agencija, OIB 85821130368, A. Cesarca 2,42000 Varaždin</item>
      <item>DRVO VRHOVINE društvo s ograničenom odgovornošću za proizvodnju, trgovinu i usluge, OIB 82503610311, Dravska ulica 24,42230 Veliki Bukovec</item>
      <item>Sudski registar</item>
      <item>Nikola Požgaj, OIB 46036775558, Anina Ulica 10,42000 Varaždin</item>
    </izvorni_sadrzaj>
    <derivirana_varijabla naziv="DomainObject.Predmet.SudioniciListAdressOIB_1">
      <item>Financijska agencija, OIB 85821130368, A. Cesarca 2,42000 Varaždin</item>
      <item>DRVO VRHOVINE društvo s ograničenom odgovornošću za proizvodnju, trgovinu i usluge, OIB 82503610311, Dravska ulica 24,42230 Veliki Bukovec</item>
      <item>Sudski registar</item>
      <item>Nikola Požgaj, OIB 46036775558, Anina Ulica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7C540-2CCA-40EF-9B31-3B82BAC21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1497</properties:Characters>
  <properties:Lines>61</properties:Lines>
  <properties:Paragraphs>23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2018-10-23T08:47:00Z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St-401/2018-5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