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336c60e" w14:textId="336c60e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0A61DE">
        <w:t xml:space="preserve">BORZIN GRADNJA d.o.o., </w:t>
      </w:r>
      <w:proofErr w:type="spellStart"/>
      <w:r w:rsidR="000A61DE">
        <w:t>Ljubač</w:t>
      </w:r>
      <w:proofErr w:type="spellEnd"/>
      <w:r w:rsidR="000A61DE">
        <w:t xml:space="preserve">, </w:t>
      </w:r>
      <w:proofErr w:type="spellStart"/>
      <w:r w:rsidR="000A61DE">
        <w:t>Ljubački</w:t>
      </w:r>
      <w:proofErr w:type="spellEnd"/>
      <w:r w:rsidR="000A61DE">
        <w:t xml:space="preserve"> Stanovi 5, OIB: 02639897728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2318A">
        <w:t>9,</w:t>
      </w:r>
      <w:r w:rsidR="000A61DE">
        <w:t>40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747A7F" w:rsidP="00747A7F" w:rsidRDefault="00747A7F">
      <w:pPr>
        <w:jc w:val="both"/>
      </w:pPr>
      <w:r w:rsidRPr="00A75398">
        <w:t>Utvrđuje se da su na ročište pristupili:</w:t>
      </w:r>
    </w:p>
    <w:p w:rsidRPr="00A75398" w:rsidR="00747A7F" w:rsidP="00747A7F" w:rsidRDefault="00747A7F">
      <w:r w:rsidRPr="00A75398">
        <w:t xml:space="preserve">     </w:t>
      </w:r>
    </w:p>
    <w:p w:rsidRPr="00A75398" w:rsidR="00747A7F" w:rsidP="00747A7F" w:rsidRDefault="00747A7F">
      <w:pPr>
        <w:jc w:val="both"/>
      </w:pPr>
      <w:r w:rsidRPr="00A75398">
        <w:t>-</w:t>
      </w:r>
      <w:r w:rsidRPr="00A75398">
        <w:tab/>
        <w:t xml:space="preserve">za dužnika: </w:t>
      </w:r>
      <w:r>
        <w:t>nitko, dostava poziva uredna</w:t>
      </w:r>
    </w:p>
    <w:p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  <w:r w:rsidRPr="00A75398">
        <w:t>Utvrđuje se da nema uvjeta za održavanje današnjeg ročišta.</w:t>
      </w: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747A7F" w:rsidP="00747A7F" w:rsidRDefault="00747A7F">
      <w:pPr>
        <w:jc w:val="both"/>
        <w:rPr>
          <w:bCs/>
        </w:rPr>
      </w:pPr>
    </w:p>
    <w:p w:rsidRPr="00A75398" w:rsidR="00747A7F" w:rsidP="00747A7F" w:rsidRDefault="00747A7F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747A7F" w:rsidP="00747A7F" w:rsidRDefault="00747A7F">
      <w:pPr>
        <w:jc w:val="both"/>
      </w:pPr>
    </w:p>
    <w:p w:rsidR="00747A7F" w:rsidP="00747A7F" w:rsidRDefault="00747A7F">
      <w:pPr>
        <w:jc w:val="both"/>
      </w:pPr>
      <w:r w:rsidRPr="00A75398">
        <w:t xml:space="preserve">Današnje ročište se odgađa slijedeće se određuje za dan </w:t>
      </w:r>
      <w:r>
        <w:t>15. listopada 2019</w:t>
      </w:r>
      <w:r w:rsidRPr="00A75398">
        <w:t xml:space="preserve">. u </w:t>
      </w:r>
      <w:r>
        <w:t xml:space="preserve">9,40 sati, sudnica 14/I, na koje ročište će se dužnik i </w:t>
      </w:r>
      <w:proofErr w:type="spellStart"/>
      <w:r>
        <w:t>zz</w:t>
      </w:r>
      <w:proofErr w:type="spellEnd"/>
      <w:r>
        <w:t xml:space="preserve"> dužnika pozvati dostavom ovog ročišnog zapisnika te će se isti objaviti na e-Oglasna ploča sudova. </w:t>
      </w:r>
    </w:p>
    <w:p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nije u mogućnosti pristupiti na zakazano ročište potrebno je sudu dostaviti ovjerovljeni </w:t>
      </w:r>
      <w:proofErr w:type="spellStart"/>
      <w:r>
        <w:t>prokazni</w:t>
      </w:r>
      <w:proofErr w:type="spellEnd"/>
      <w:r>
        <w:t xml:space="preserve"> popis imovine dužnika BORZIN GRADNJA d.o.o., </w:t>
      </w:r>
      <w:proofErr w:type="spellStart"/>
      <w:r>
        <w:t>Ljubač</w:t>
      </w:r>
      <w:proofErr w:type="spellEnd"/>
      <w:r>
        <w:t xml:space="preserve">, </w:t>
      </w:r>
      <w:proofErr w:type="spellStart"/>
      <w:r>
        <w:t>Ljubački</w:t>
      </w:r>
      <w:proofErr w:type="spellEnd"/>
      <w:r>
        <w:t xml:space="preserve"> Stanovi 5, OIB: 02639897728.</w:t>
      </w: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center"/>
      </w:pPr>
      <w:r w:rsidRPr="00A75398">
        <w:t xml:space="preserve">Dovršeno u </w:t>
      </w:r>
      <w:r>
        <w:t>9,45</w:t>
      </w:r>
      <w:r w:rsidRPr="00A75398">
        <w:t xml:space="preserve"> sati</w:t>
      </w: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  <w:r>
        <w:tab/>
      </w:r>
      <w:r>
        <w:tab/>
      </w:r>
      <w:r>
        <w:tab/>
      </w:r>
      <w:r>
        <w:tab/>
      </w: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  <w:r w:rsidRPr="00A75398">
        <w:t xml:space="preserve">                                                                 Zapisničar</w:t>
      </w:r>
    </w:p>
    <w:p w:rsidRPr="00A75398" w:rsidR="00747A7F" w:rsidP="00747A7F" w:rsidRDefault="00747A7F">
      <w:pPr>
        <w:jc w:val="both"/>
      </w:pPr>
    </w:p>
    <w:p w:rsidRPr="00A75398" w:rsidR="00747A7F" w:rsidP="00747A7F" w:rsidRDefault="00747A7F">
      <w:pPr>
        <w:jc w:val="both"/>
      </w:pPr>
    </w:p>
    <w:p w:rsidR="00747A7F" w:rsidP="00747A7F" w:rsidRDefault="00747A7F"/>
    <w:p w:rsidR="00747A7F" w:rsidP="0095475A" w:rsidRDefault="00747A7F">
      <w:pPr>
        <w:jc w:val="both"/>
      </w:pPr>
    </w:p>
    <w:p w:rsidR="00747A7F" w:rsidP="0095475A" w:rsidRDefault="00747A7F">
      <w:pPr>
        <w:jc w:val="both"/>
      </w:pPr>
    </w:p>
    <w:p w:rsidR="00747A7F" w:rsidP="0095475A" w:rsidRDefault="00747A7F">
      <w:pPr>
        <w:jc w:val="both"/>
      </w:pPr>
    </w:p>
    <w:p w:rsidR="00747A7F" w:rsidP="0095475A" w:rsidRDefault="00747A7F">
      <w:pPr>
        <w:jc w:val="both"/>
      </w:pPr>
    </w:p>
    <w:sectPr w:rsidR="00747A7F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45D">
      <w:rPr>
        <w:rStyle w:val="Brojstranice"/>
        <w:noProof/>
      </w:rPr>
      <w:t>9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0A61DE">
      <w:t>280</w:t>
    </w:r>
    <w:r w:rsidR="00A2318A">
      <w:t>/2019-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0A61DE">
      <w:t>280</w:t>
    </w:r>
    <w:r w:rsidR="00D14C59">
      <w:t>/201</w:t>
    </w:r>
    <w:r w:rsidR="0059730A">
      <w:t>9</w:t>
    </w:r>
    <w:r w:rsidR="00123B79">
      <w:t>-</w:t>
    </w:r>
    <w:r w:rsidR="00747A7F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5D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114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14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145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14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14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1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St-280/2019-6</izvorni_sadrzaj>
    <derivirana_varijabla naziv="DomainObject.Zapisnik.Oznaka_1">St-280/2019-6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BORZIN GRADNJA d.o.o. za građenje i usluge</izvorni_sadrzaj>
    <derivirana_varijabla naziv="DomainObject.Predmet.ProtustrankaFormated_1">  BORZIN GRADNJA d.o.o. za građenje i usluge</derivirana_varijabla>
  </DomainObject.Predmet.ProtustrankaFormated>
  <DomainObject.Predmet.ProtustrankaFormatedOIB>
    <izvorni_sadrzaj>  BORZIN GRADNJA d.o.o. za građenje i usluge, OIB 02639897728</izvorni_sadrzaj>
    <derivirana_varijabla naziv="DomainObject.Predmet.ProtustrankaFormatedOIB_1">  BORZIN GRADNJA d.o.o. za građenje i usluge, OIB 02639897728</derivirana_varijabla>
  </DomainObject.Predmet.ProtustrankaFormatedOIB>
  <DomainObject.Predmet.ProtustrankaFormatedWithAdress>
    <izvorni_sadrzaj> BORZIN GRADNJA d.o.o. za građenje i usluge, Ljubački Stanovi 5, 23248 Ljubač</izvorni_sadrzaj>
    <derivirana_varijabla naziv="DomainObject.Predmet.ProtustrankaFormatedWithAdress_1"> BORZIN GRADNJA d.o.o. za građenje i usluge, Ljubački Stanovi 5, 23248 Ljubač</derivirana_varijabla>
  </DomainObject.Predmet.ProtustrankaFormatedWithAdress>
  <DomainObject.Predmet.ProtustrankaFormatedWithAdressOIB>
    <izvorni_sadrzaj> BORZIN GRADNJA d.o.o. za građenje i usluge, OIB 02639897728, Ljubački Stanovi 5, 23248 Ljubač</izvorni_sadrzaj>
    <derivirana_varijabla naziv="DomainObject.Predmet.ProtustrankaFormatedWithAdressOIB_1"> BORZIN GRADNJA d.o.o. za građenje i usluge, OIB 02639897728, Ljubački Stanovi 5, 23248 Ljubač</derivirana_varijabla>
  </DomainObject.Predmet.ProtustrankaFormatedWithAdressOIB>
  <DomainObject.Predmet.ProtustrankaWithAdress>
    <izvorni_sadrzaj>BORZIN GRADNJA d.o.o. za građenje i usluge Ljubački Stanovi 5, 23248 Ljubač</izvorni_sadrzaj>
    <derivirana_varijabla naziv="DomainObject.Predmet.ProtustrankaWithAdress_1">BORZIN GRADNJA d.o.o. za građenje i usluge Ljubački Stanovi 5, 23248 Ljubač</derivirana_varijabla>
  </DomainObject.Predmet.ProtustrankaWithAdress>
  <DomainObject.Predmet.ProtustrankaWithAdressOIB>
    <izvorni_sadrzaj>BORZIN GRADNJA d.o.o. za građenje i usluge, OIB 02639897728, Ljubački Stanovi 5, 23248 Ljubač</izvorni_sadrzaj>
    <derivirana_varijabla naziv="DomainObject.Predmet.ProtustrankaWithAdressOIB_1">BORZIN GRADNJA d.o.o. za građenje i usluge, OIB 02639897728, Ljubački Stanovi 5, 23248 Ljubač</derivirana_varijabla>
  </DomainObject.Predmet.ProtustrankaWithAdressOIB>
  <DomainObject.Predmet.ProtustrankaNazivFormated>
    <izvorni_sadrzaj>BORZIN GRADNJA d.o.o. za građenje i usluge</izvorni_sadrzaj>
    <derivirana_varijabla naziv="DomainObject.Predmet.ProtustrankaNazivFormated_1">BORZIN GRADNJA d.o.o. za građenje i usluge</derivirana_varijabla>
  </DomainObject.Predmet.ProtustrankaNazivFormated>
  <DomainObject.Predmet.ProtustrankaNazivFormatedOIB>
    <izvorni_sadrzaj>BORZIN GRADNJA d.o.o. za građenje i usluge, OIB 02639897728</izvorni_sadrzaj>
    <derivirana_varijabla naziv="DomainObject.Predmet.ProtustrankaNazivFormatedOIB_1">BORZIN GRADNJA d.o.o. za građenje i usluge, OIB 02639897728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BORZIN GRADNJA d.o.o. za građenje i usluge</item>
    </izvorni_sadrzaj>
    <derivirana_varijabla naziv="DomainObject.Predmet.ProtuStrankaListFormated_1">
      <item>BORZIN GRADNJA d.o.o. za građenje i usluge</item>
    </derivirana_varijabla>
  </DomainObject.Predmet.ProtuStrankaListFormated>
  <DomainObject.Predmet.ProtuStrankaListFormatedOIB>
    <izvorni_sadrzaj>
      <item>BORZIN GRADNJA d.o.o. za građenje i usluge, OIB 02639897728</item>
    </izvorni_sadrzaj>
    <derivirana_varijabla naziv="DomainObject.Predmet.ProtuStrankaListFormatedOIB_1">
      <item>BORZIN GRADNJA d.o.o. za građenje i usluge, OIB 02639897728</item>
    </derivirana_varijabla>
  </DomainObject.Predmet.ProtuStrankaListFormatedOIB>
  <DomainObject.Predmet.ProtuStrankaListFormatedWithAdress>
    <izvorni_sadrzaj>
      <item>BORZIN GRADNJA d.o.o. za građenje i usluge, Ljubački Stanovi 5, 23248 Ljubač</item>
    </izvorni_sadrzaj>
    <derivirana_varijabla naziv="DomainObject.Predmet.ProtuStrankaListFormatedWithAdress_1">
      <item>BORZIN GRADNJA d.o.o. za građenje i usluge, Ljubački Stanovi 5, 23248 Ljubač</item>
    </derivirana_varijabla>
  </DomainObject.Predmet.ProtuStrankaListFormatedWithAdress>
  <DomainObject.Predmet.ProtuStrankaListFormatedWithAdressOIB>
    <izvorni_sadrzaj>
      <item>BORZIN GRADNJA d.o.o. za građenje i usluge, OIB 02639897728, Ljubački Stanovi 5, 23248 Ljubač</item>
    </izvorni_sadrzaj>
    <derivirana_varijabla naziv="DomainObject.Predmet.ProtuStrankaListFormatedWithAdressOIB_1">
      <item>BORZIN GRADNJA d.o.o. za građenje i usluge, OIB 02639897728, Ljubački Stanovi 5, 23248 Ljubač</item>
    </derivirana_varijabla>
  </DomainObject.Predmet.ProtuStrankaListFormatedWithAdressOIB>
  <DomainObject.Predmet.ProtuStrankaListNazivFormated>
    <izvorni_sadrzaj>
      <item>BORZIN GRADNJA d.o.o. za građenje i usluge</item>
    </izvorni_sadrzaj>
    <derivirana_varijabla naziv="DomainObject.Predmet.ProtuStrankaListNazivFormated_1">
      <item>BORZIN GRADNJA d.o.o. za građenje i usluge</item>
    </derivirana_varijabla>
  </DomainObject.Predmet.ProtuStrankaListNazivFormated>
  <DomainObject.Predmet.ProtuStrankaListNazivFormatedOIB>
    <izvorni_sadrzaj>
      <item>BORZIN GRADNJA d.o.o. za građenje i usluge, OIB 02639897728</item>
    </izvorni_sadrzaj>
    <derivirana_varijabla naziv="DomainObject.Predmet.ProtuStrankaListNazivFormatedOIB_1">
      <item>BORZIN GRADNJA d.o.o. za građenje i usluge, OIB 02639897728</item>
    </derivirana_varijabla>
  </DomainObject.Predmet.ProtuStrankaListNazivFormatedOIB>
  <DomainObject.Predmet.OstaliListFormated>
    <izvorni_sadrzaj>
      <item>Milorad Borzin</item>
    </izvorni_sadrzaj>
    <derivirana_varijabla naziv="DomainObject.Predmet.OstaliListFormated_1">
      <item>Milorad Borzin</item>
    </derivirana_varijabla>
  </DomainObject.Predmet.OstaliListFormated>
  <DomainObject.Predmet.OstaliListFormatedOIB>
    <izvorni_sadrzaj>
      <item>Milorad Borzin, OIB 92278174402</item>
    </izvorni_sadrzaj>
    <derivirana_varijabla naziv="DomainObject.Predmet.OstaliListFormatedOIB_1">
      <item>Milorad Borzin, OIB 92278174402</item>
    </derivirana_varijabla>
  </DomainObject.Predmet.OstaliListFormatedOIB>
  <DomainObject.Predmet.OstaliListFormatedWithAdress>
    <izvorni_sadrzaj>
      <item>Milorad Borzin, LJUBAČKI STANOVI ULICA II 5 (ranije: LJUBAČ, LJUBAČKI STANOVI, 5), 23248 Ljubač</item>
    </izvorni_sadrzaj>
    <derivirana_varijabla naziv="DomainObject.Predmet.OstaliListFormatedWithAdress_1">
      <item>Milorad Borzin, LJUBAČKI STANOVI ULICA II 5 (ranije: LJUBAČ, LJUBAČKI STANOVI, 5), 23248 Ljubač</item>
    </derivirana_varijabla>
  </DomainObject.Predmet.OstaliListFormatedWithAdress>
  <DomainObject.Predmet.OstaliListFormatedWithAdressOIB>
    <izvorni_sadrzaj>
      <item>Milorad Borzin, OIB 92278174402, LJUBAČKI STANOVI ULICA II 5 (ranije: LJUBAČ, LJUBAČKI STANOVI, 5), 23248 Ljubač</item>
    </izvorni_sadrzaj>
    <derivirana_varijabla naziv="DomainObject.Predmet.OstaliListFormatedWithAdressOIB_1">
      <item>Milorad Borzin, OIB 92278174402, LJUBAČKI STANOVI ULICA II 5 (ranije: LJUBAČ, LJUBAČKI STANOVI, 5), 23248 Ljubač</item>
    </derivirana_varijabla>
  </DomainObject.Predmet.OstaliListFormatedWithAdressOIB>
  <DomainObject.Predmet.OstaliListNazivFormated>
    <izvorni_sadrzaj>
      <item>Milorad Borzin</item>
    </izvorni_sadrzaj>
    <derivirana_varijabla naziv="DomainObject.Predmet.OstaliListNazivFormated_1">
      <item>Milorad Borzin</item>
    </derivirana_varijabla>
  </DomainObject.Predmet.OstaliListNazivFormated>
  <DomainObject.Predmet.OstaliListNazivFormatedOIB>
    <izvorni_sadrzaj>
      <item>Milorad Borzin, OIB 92278174402</item>
    </izvorni_sadrzaj>
    <derivirana_varijabla naziv="DomainObject.Predmet.OstaliListNazivFormatedOIB_1">
      <item>Milorad Borzin, OIB 92278174402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St-280/2019-6</izvorni_sadrzaj>
    <derivirana_varijabla naziv="DomainObject.PoslovniBrojDokumenta_1">St-280/2019-6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BORZIN GRADNJA d.o.o. za građenje i usluge</izvorni_sadrzaj>
    <derivirana_varijabla naziv="DomainObject.Predmet.ProtustrankaIDrugi_1">BORZIN GRADNJA d.o.o. za građenje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BORZIN GRADNJA d.o.o. za građenje i usluge, OIB 02639897728, Ljubački Stanovi 5, 23248 Ljubač</izvorni_sadrzaj>
    <derivirana_varijabla naziv="DomainObject.Predmet.ProtustrankaIDrugiAdressOIB_1">BORZIN GRADNJA d.o.o. za građenje i usluge, OIB 02639897728, Ljubački Stanovi 5, 23248 Ljubač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BORZIN GRADNJA d.o.o. za građenje i usluge</item>
      <item>Milorad Borzin</item>
    </izvorni_sadrzaj>
    <derivirana_varijabla naziv="DomainObject.Predmet.SudioniciListNaziv_1">
      <item>FINA</item>
      <item>BORZIN GRADNJA d.o.o. za građenje i usluge</item>
      <item>Milorad Borzin</item>
    </derivirana_varijabla>
  </DomainObject.Predmet.SudioniciListNaziv>
  <DomainObject.Predmet.SudioniciListAdressOIB>
    <izvorni_sadrzaj>
      <item>FINA, OIB 85821130368, Ivana Danila 4,23000 Zadar</item>
      <item>BORZIN GRADNJA d.o.o. za građenje i usluge, OIB 02639897728, Ljubački Stanovi 5,23248 Ljubač</item>
      <item>Milorad Borzin, OIB 92278174402, LJUBAČKI STANOVI ULICA II 5 (ranije: LJUBAČ, LJUBAČKI STANOVI, 5),23248 Ljubač</item>
    </izvorni_sadrzaj>
    <derivirana_varijabla naziv="DomainObject.Predmet.SudioniciListAdressOIB_1">
      <item>FINA, OIB 85821130368, Ivana Danila 4,23000 Zadar</item>
      <item>BORZIN GRADNJA d.o.o. za građenje i usluge, OIB 02639897728, Ljubački Stanovi 5,23248 Ljubač</item>
      <item>Milorad Borzin, OIB 92278174402, LJUBAČKI STANOVI ULICA II 5 (ranije: LJUBAČ, LJUBAČKI STANOVI, 5),23248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02639897728</item>
      <item>, OIB 92278174402</item>
    </izvorni_sadrzaj>
    <derivirana_varijabla naziv="DomainObject.Predmet.SudioniciListNazivOIB_1">
      <item>, OIB 85821130368</item>
      <item>, OIB 02639897728</item>
      <item>, OIB 92278174402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16D56-FD85-4E02-BDE0-225C02D456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171</properties:Words>
  <properties:Characters>909</properties:Characters>
  <properties:Lines>47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2019-09-17T06:52:00Z</dcterms:created>
  <dc:creator>Ardena Bajlo</dc:creator>
  <cp:lastModifiedBy>Martina Kalmeta</cp:lastModifiedBy>
  <cp:lastPrinted>2019-09-20T07:46:00Z</cp:lastPrinted>
  <dcterms:modified xmlns:xsi="http://www.w3.org/2001/XMLSchema-instance" xsi:type="dcterms:W3CDTF">2019-09-20T11:43:00Z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St-280/2019-6 / Zapisnik - Ročište radi izjašnjenja o prijedlogu za otvaranje steč.post (St-280-19  BORZIN GRADNJA 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