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40e4e" w14:paraId="d740e4e" w:rsidRDefault="009A696B" w:rsidR="009A696B">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C5ED0" w:rsidR="00E70898">
        <w:trPr>
          <w:trHeight w:val="565"/>
        </w:trPr>
        <w:tc>
          <w:tcPr>
            <w:tcW w:type="dxa" w:w="2531"/>
          </w:tcPr>
          <w:p w:rsidRDefault="00E70898" w:rsidP="00401BC9" w:rsidR="00AE6B44" w:rsidRPr="00401BC9">
            <w:pPr>
              <w:jc w:val="center"/>
            </w:pPr>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A696B" w:rsidP="002C5ED0" w:rsidR="009A696B">
            <w:pPr>
              <w:jc w:val="center"/>
              <w:rPr>
                <w:sz w:val="24"/>
              </w:rPr>
            </w:pPr>
          </w:p>
          <w:p w:rsidRDefault="00E70898" w:rsidP="002C5ED0" w:rsidR="00E70898" w:rsidRPr="0073798A">
            <w:pPr>
              <w:jc w:val="center"/>
              <w:rPr>
                <w:sz w:val="24"/>
              </w:rPr>
            </w:pPr>
            <w:r w:rsidRPr="0073798A">
              <w:rPr>
                <w:sz w:val="24"/>
              </w:rPr>
              <w:t>Republika Hrvatska</w:t>
            </w:r>
          </w:p>
          <w:p w:rsidRDefault="00E70898" w:rsidP="002C5ED0" w:rsidR="00E70898" w:rsidRPr="0073798A">
            <w:pPr>
              <w:jc w:val="center"/>
              <w:rPr>
                <w:sz w:val="24"/>
              </w:rPr>
            </w:pPr>
            <w:r w:rsidRPr="0073798A">
              <w:rPr>
                <w:sz w:val="24"/>
              </w:rPr>
              <w:t>Trgovački sud u Splitu</w:t>
            </w:r>
          </w:p>
          <w:p w:rsidRDefault="00E70898" w:rsidP="002C5ED0" w:rsidR="00E70898">
            <w:pPr>
              <w:jc w:val="center"/>
            </w:pPr>
            <w:r w:rsidRPr="0073798A">
              <w:rPr>
                <w:sz w:val="24"/>
              </w:rPr>
              <w:t>Split, Sukoišanska 6</w:t>
            </w:r>
          </w:p>
        </w:tc>
      </w:tr>
    </w:tbl>
    <w:p w:rsidRDefault="00E70898" w:rsidP="00401BC9" w:rsidR="0073798A">
      <w:pPr>
        <w:jc w:val="right"/>
      </w:pPr>
      <w:r>
        <w:t>Poslovni broj: 4. St-</w:t>
      </w:r>
      <w:r w:rsidR="00401BC9">
        <w:t>1485/2016-77</w:t>
      </w:r>
    </w:p>
    <w:p w:rsidRDefault="00AE6B44" w:rsidP="0073798A" w:rsidR="00AE6B44">
      <w:pPr>
        <w:jc w:val="center"/>
        <w:rPr>
          <w:spacing w:val="100"/>
        </w:rPr>
      </w:pPr>
    </w:p>
    <w:p w:rsidRDefault="009A696B" w:rsidP="0073798A" w:rsidR="009A696B">
      <w:pPr>
        <w:jc w:val="center"/>
        <w:rPr>
          <w:spacing w:val="100"/>
        </w:rPr>
      </w:pPr>
    </w:p>
    <w:p w:rsidRDefault="0073798A" w:rsidP="0073798A" w:rsidR="00AA388B" w:rsidRPr="0073798A">
      <w:pPr>
        <w:jc w:val="center"/>
        <w:rPr>
          <w:spacing w:val="100"/>
        </w:rPr>
      </w:pPr>
      <w:r w:rsidRPr="0073798A">
        <w:rPr>
          <w:spacing w:val="100"/>
        </w:rPr>
        <w:t xml:space="preserve">REPUBLIKA HRVATSKA </w:t>
      </w:r>
    </w:p>
    <w:p w:rsidRDefault="0073798A" w:rsidP="00AA388B" w:rsidR="0073798A" w:rsidRPr="00AA388B"/>
    <w:p w:rsidRDefault="00AA388B" w:rsidP="00AA388B" w:rsidR="00AA388B" w:rsidRPr="00AA388B">
      <w:pPr>
        <w:pStyle w:val="Naslov1"/>
        <w:rPr>
          <w:b w:val="false"/>
          <w:spacing w:val="100"/>
        </w:rPr>
      </w:pPr>
      <w:r w:rsidRPr="00AA388B">
        <w:rPr>
          <w:b w:val="false"/>
          <w:spacing w:val="100"/>
        </w:rPr>
        <w:t>ZAKLJUČAK</w:t>
      </w:r>
    </w:p>
    <w:p w:rsidRDefault="00AE6B44" w:rsidP="00AA388B" w:rsidR="00AE6B44" w:rsidRPr="00AA388B"/>
    <w:p w:rsidRDefault="0073798A" w:rsidP="00401BC9" w:rsidR="00AE6B44" w:rsidRPr="00401BC9">
      <w:pPr>
        <w:pStyle w:val="Tijeloteksta"/>
        <w:tabs>
          <w:tab w:pos="0" w:val="left"/>
        </w:tabs>
        <w:jc w:val="both"/>
      </w:pPr>
      <w:r>
        <w:tab/>
        <w:t xml:space="preserve">Trgovački sud u Splitu, po sucu ovog suda Katarini Mikulić,  u stečajnom postupku nad stečajnim dužnikom </w:t>
      </w:r>
      <w:r w:rsidR="00401BC9" w:rsidRPr="00EC52CE">
        <w:t>GEA MARE d.o.o. u stečaju, Mihanovićeva 31/A, Split, OIB: 36369049491</w:t>
      </w:r>
      <w:r>
        <w:t xml:space="preserve">,  </w:t>
      </w:r>
      <w:r w:rsidR="00401BC9">
        <w:t>12. studenog</w:t>
      </w:r>
      <w:r>
        <w:t xml:space="preserve"> 2018.</w:t>
      </w:r>
    </w:p>
    <w:p w:rsidRDefault="009A696B" w:rsidP="00AE6B44" w:rsidR="009A696B">
      <w:pPr>
        <w:jc w:val="center"/>
        <w:rPr>
          <w:spacing w:val="100"/>
        </w:rPr>
      </w:pPr>
    </w:p>
    <w:p w:rsidRDefault="00AA388B" w:rsidP="00AE6B44" w:rsidR="00AE6B44"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D43A8A" w:rsidP="00DE29C6" w:rsidR="00D43A8A">
      <w:pPr>
        <w:pStyle w:val="Uvuenotijeloteksta"/>
        <w:ind w:firstLine="708" w:left="0"/>
      </w:pPr>
      <w:r>
        <w:t xml:space="preserve">Nalaže se Financijskoj agenciji vraćanje novčanih sredstava uplaćenih s osnova jamčevine (identifikator predmeta prodaje </w:t>
      </w:r>
      <w:r w:rsidR="00401BC9">
        <w:t>5725</w:t>
      </w:r>
      <w:r>
        <w:t xml:space="preserve">, identifikator nadmetanja: </w:t>
      </w:r>
      <w:r w:rsidR="00401BC9">
        <w:t>9274</w:t>
      </w:r>
      <w:r>
        <w:t>) kako slijedi:</w:t>
      </w:r>
    </w:p>
    <w:p w:rsidRDefault="009A696B" w:rsidP="00DE29C6" w:rsidR="009A696B">
      <w:pPr>
        <w:pStyle w:val="Uvuenotijeloteksta"/>
        <w:ind w:firstLine="708" w:left="0"/>
      </w:pPr>
    </w:p>
    <w:p w:rsidRDefault="00D43A8A" w:rsidP="00DE29C6" w:rsidR="00401BC9">
      <w:pPr>
        <w:pStyle w:val="Uvuenotijeloteksta"/>
        <w:ind w:firstLine="708" w:left="0"/>
      </w:pPr>
      <w:r>
        <w:t xml:space="preserve">1. Ponuditelju </w:t>
      </w:r>
      <w:r w:rsidR="00401BC9">
        <w:t>Igoru Jurišiću, Lozica 70, Lozica, OIB: 93996920299 u iznosu od 23.723,94 kuna na broj računa HR8724070003262524520.</w:t>
      </w:r>
    </w:p>
    <w:p w:rsidRDefault="009A696B" w:rsidP="00DE29C6" w:rsidR="009A696B">
      <w:pPr>
        <w:pStyle w:val="Uvuenotijeloteksta"/>
        <w:ind w:firstLine="708" w:left="0"/>
      </w:pPr>
    </w:p>
    <w:p w:rsidRDefault="00D43A8A" w:rsidP="00DE29C6" w:rsidR="00D43A8A">
      <w:pPr>
        <w:pStyle w:val="Uvuenotijeloteksta"/>
        <w:ind w:firstLine="708" w:left="0"/>
      </w:pPr>
      <w:r>
        <w:t xml:space="preserve">2. Ponuditelju </w:t>
      </w:r>
      <w:r w:rsidR="00401BC9">
        <w:t xml:space="preserve">RILIA d.o.o., Gašpini 27, Solin, OIB: 19638323651 </w:t>
      </w:r>
      <w:r w:rsidR="00DE29C6">
        <w:t xml:space="preserve">u </w:t>
      </w:r>
      <w:r>
        <w:t>iznos</w:t>
      </w:r>
      <w:r w:rsidR="00DE29C6">
        <w:t>u</w:t>
      </w:r>
      <w:r>
        <w:t xml:space="preserve"> od </w:t>
      </w:r>
      <w:r w:rsidR="00401BC9">
        <w:t>23.723,94</w:t>
      </w:r>
      <w:r>
        <w:t xml:space="preserve"> kuna</w:t>
      </w:r>
      <w:r w:rsidR="00DE29C6">
        <w:t xml:space="preserve"> na broj računa HR</w:t>
      </w:r>
      <w:r w:rsidR="00401BC9">
        <w:t>2125000091101455149.</w:t>
      </w:r>
    </w:p>
    <w:p w:rsidRDefault="0078691D" w:rsidP="0078691D" w:rsidR="0078691D" w:rsidRPr="00AA388B">
      <w:pPr>
        <w:jc w:val="both"/>
      </w:pPr>
    </w:p>
    <w:p w:rsidRDefault="00AE6B44" w:rsidP="00DE29C6" w:rsidR="00AE6B44">
      <w:pPr>
        <w:jc w:val="center"/>
      </w:pPr>
    </w:p>
    <w:p w:rsidRDefault="0078691D" w:rsidP="009A696B" w:rsidR="009A696B" w:rsidRPr="00C17FBE">
      <w:pPr>
        <w:jc w:val="center"/>
      </w:pPr>
      <w:r w:rsidRPr="00AA388B">
        <w:t>Obrazloženje</w:t>
      </w:r>
    </w:p>
    <w:p w:rsidRDefault="00975722" w:rsidP="00BD4AF9" w:rsidR="00975722">
      <w:pPr>
        <w:tabs>
          <w:tab w:pos="0" w:val="left"/>
        </w:tabs>
        <w:jc w:val="both"/>
        <w:rPr>
          <w:color w:val="FF0000"/>
        </w:rPr>
      </w:pPr>
    </w:p>
    <w:p w:rsidRDefault="00900E3E" w:rsidP="00DE29C6" w:rsidR="00DE29C6">
      <w:pPr>
        <w:ind w:firstLine="708"/>
        <w:jc w:val="both"/>
      </w:pPr>
      <w:r>
        <w:t xml:space="preserve">Rješenjem ovog suda od </w:t>
      </w:r>
      <w:r w:rsidR="00401BC9">
        <w:t>2. ožujka</w:t>
      </w:r>
      <w:r w:rsidR="00BD4AF9">
        <w:t xml:space="preserve"> 2018.</w:t>
      </w:r>
      <w:r>
        <w:t xml:space="preserve"> određena je prodaja imovine u ovom stečajnom postupku.</w:t>
      </w:r>
    </w:p>
    <w:p w:rsidRDefault="00DE29C6" w:rsidP="00DE29C6" w:rsidR="00DE29C6">
      <w:pPr>
        <w:jc w:val="both"/>
      </w:pPr>
    </w:p>
    <w:p w:rsidRDefault="00DE29C6" w:rsidP="00DE29C6" w:rsidR="00DE29C6">
      <w:pPr>
        <w:ind w:firstLine="709"/>
        <w:jc w:val="both"/>
      </w:pPr>
      <w:r>
        <w:t>Financijska</w:t>
      </w:r>
      <w:r w:rsidRPr="002B0174">
        <w:t xml:space="preserve"> agencij</w:t>
      </w:r>
      <w:r>
        <w:t xml:space="preserve">a dostavila je ovom sudu izvještaj o provedenoj elektroničkoj javnoj dražbi (identifikator nadmetanja: </w:t>
      </w:r>
      <w:r w:rsidR="00401BC9">
        <w:t>9274</w:t>
      </w:r>
      <w:r>
        <w:t>) Klasa:O/110-10/18-01/</w:t>
      </w:r>
      <w:r w:rsidR="00401BC9">
        <w:t>640</w:t>
      </w:r>
      <w:r>
        <w:t>, Ur.br.:07-01-18-1</w:t>
      </w:r>
      <w:r w:rsidR="00401BC9">
        <w:t>2</w:t>
      </w:r>
      <w:r>
        <w:t xml:space="preserve"> od </w:t>
      </w:r>
      <w:r w:rsidR="00401BC9">
        <w:t>11. listopada</w:t>
      </w:r>
      <w:r>
        <w:t xml:space="preserve"> 2018. prema kojem su ponuditelji navedeni u izreci ovog zaključka uplatili jamčevine za sudjelovanje u javnoj dražbi. </w:t>
      </w:r>
    </w:p>
    <w:p w:rsidRDefault="00DE29C6" w:rsidP="00DE29C6" w:rsidR="00DE29C6">
      <w:pPr>
        <w:ind w:firstLine="709"/>
        <w:jc w:val="both"/>
      </w:pPr>
    </w:p>
    <w:p w:rsidRDefault="00DE29C6" w:rsidP="00DE29C6" w:rsidR="00DE29C6">
      <w:pPr>
        <w:ind w:firstLine="709"/>
        <w:jc w:val="both"/>
      </w:pPr>
      <w:r>
        <w:t xml:space="preserve">Iz dostavljenog izvještaja razvidno je da je do završetka dražbovanja za identifikator predmeta prodaje </w:t>
      </w:r>
      <w:r w:rsidR="00401BC9">
        <w:t>5275</w:t>
      </w:r>
      <w:r>
        <w:t xml:space="preserve"> kao zadnja najviša valjana ponuda zabilježena ponuda ponuditelja </w:t>
      </w:r>
      <w:r w:rsidR="00401BC9">
        <w:t>Željka Maleša iz Splita</w:t>
      </w:r>
      <w:r>
        <w:t xml:space="preserve"> pa </w:t>
      </w:r>
      <w:r w:rsidR="00401BC9">
        <w:t>mu</w:t>
      </w:r>
      <w:r>
        <w:t xml:space="preserve"> je stoga rješenjem o dosudi poslovni broj 4.St-</w:t>
      </w:r>
      <w:r w:rsidR="009A696B">
        <w:t>1485/2016-69</w:t>
      </w:r>
      <w:r>
        <w:t xml:space="preserve"> od </w:t>
      </w:r>
      <w:r w:rsidR="009A696B">
        <w:t>12. listopada</w:t>
      </w:r>
      <w:r>
        <w:t xml:space="preserve"> 2018. dosuđena predmeta nekretnina.</w:t>
      </w:r>
    </w:p>
    <w:p w:rsidRDefault="00DE29C6" w:rsidP="00DE29C6" w:rsidR="00DE29C6">
      <w:pPr>
        <w:ind w:firstLine="709"/>
        <w:jc w:val="both"/>
      </w:pPr>
    </w:p>
    <w:p w:rsidRDefault="00DE29C6" w:rsidP="00DE29C6" w:rsidR="00DE29C6">
      <w:pPr>
        <w:ind w:firstLine="709"/>
        <w:jc w:val="both"/>
      </w:pPr>
      <w:r>
        <w:t xml:space="preserve">Slijedom navedenog, a sukladno odredbama članka 99. stavak 4. i članka 132. stavak 4. i 5. Ovršnog zakona ("Narodne novine" broj 112/12, 25/13, 93/14, 55/16 i 73/17, dalje OZ) </w:t>
      </w:r>
      <w:r>
        <w:lastRenderedPageBreak/>
        <w:t xml:space="preserve">u vezi s člankom 13. Pravilnika o načinu i postupku provedbe prodaje nekretnina i pokretnina u ovršnom postupku ("Narodne novine" broj 156/14), odlučeno kao u izreci ovog zaključka. </w:t>
      </w:r>
    </w:p>
    <w:p w:rsidRDefault="0078691D" w:rsidP="00DE29C6" w:rsidR="0078691D" w:rsidRPr="00AA388B">
      <w:pPr>
        <w:rPr>
          <w:b/>
        </w:rPr>
      </w:pPr>
    </w:p>
    <w:p w:rsidRDefault="00E70898" w:rsidP="007134B3" w:rsidR="00E70898">
      <w:pPr>
        <w:jc w:val="center"/>
      </w:pPr>
      <w:r>
        <w:t>U Splitu</w:t>
      </w:r>
      <w:r w:rsidR="007134B3">
        <w:t xml:space="preserve">, </w:t>
      </w:r>
      <w:r w:rsidR="009A696B">
        <w:t>12. studenog</w:t>
      </w:r>
      <w:r>
        <w:t xml:space="preserve"> 2018. </w:t>
      </w:r>
    </w:p>
    <w:tbl>
      <w:tblPr>
        <w:tblStyle w:val="Reetkatablice"/>
        <w:tblW w:type="dxa" w:w="4499"/>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99"/>
      </w:tblGrid>
      <w:tr w:rsidTr="00140C32" w:rsidR="00E70898">
        <w:trPr>
          <w:trHeight w:val="604"/>
        </w:trPr>
        <w:tc>
          <w:tcPr>
            <w:tcW w:type="dxa" w:w="4499"/>
          </w:tcPr>
          <w:p w:rsidRDefault="00E70898" w:rsidP="002C5ED0" w:rsidR="00E70898" w:rsidRPr="007134B3">
            <w:pPr>
              <w:jc w:val="center"/>
              <w:rPr>
                <w:bCs/>
                <w:sz w:val="24"/>
              </w:rPr>
            </w:pPr>
            <w:r w:rsidRPr="007134B3">
              <w:rPr>
                <w:bCs/>
                <w:sz w:val="24"/>
              </w:rPr>
              <w:t>Sudac</w:t>
            </w:r>
          </w:p>
          <w:p w:rsidRDefault="00E70898" w:rsidP="002C5ED0" w:rsidR="00E70898" w:rsidRPr="007134B3">
            <w:pPr>
              <w:jc w:val="center"/>
              <w:rPr>
                <w:bCs/>
                <w:sz w:val="24"/>
              </w:rPr>
            </w:pPr>
          </w:p>
          <w:p w:rsidRDefault="00E70898" w:rsidP="002C5ED0" w:rsidR="00E70898" w:rsidRPr="007134B3">
            <w:pPr>
              <w:jc w:val="center"/>
              <w:rPr>
                <w:bCs/>
                <w:sz w:val="24"/>
              </w:rPr>
            </w:pPr>
          </w:p>
        </w:tc>
      </w:tr>
      <w:tr w:rsidTr="00140C32" w:rsidR="00E70898">
        <w:trPr>
          <w:trHeight w:val="429"/>
        </w:trPr>
        <w:tc>
          <w:tcPr>
            <w:tcW w:type="dxa" w:w="4499"/>
          </w:tcPr>
          <w:p w:rsidRDefault="00140C32" w:rsidP="002C5ED0" w:rsidR="00E70898">
            <w:pPr>
              <w:jc w:val="center"/>
              <w:rPr>
                <w:bCs/>
                <w:sz w:val="24"/>
              </w:rPr>
            </w:pPr>
            <w:r>
              <w:rPr>
                <w:bCs/>
                <w:sz w:val="24"/>
              </w:rPr>
              <w:t>Katarina Mikulić,v.r.</w:t>
            </w:r>
          </w:p>
          <w:p w:rsidRDefault="00140C32" w:rsidP="0071700F" w:rsidR="00140C32">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140C32" w:rsidP="00140C32" w:rsidR="00140C32"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140C32" w:rsidP="002C5ED0" w:rsidR="00140C32" w:rsidRPr="007134B3">
            <w:pPr>
              <w:jc w:val="center"/>
              <w:rPr>
                <w:bCs/>
                <w:sz w:val="24"/>
              </w:rPr>
            </w:pPr>
          </w:p>
        </w:tc>
      </w:tr>
    </w:tbl>
    <w:p w:rsidRDefault="007134B3" w:rsidP="00BC1A3D" w:rsidR="007134B3">
      <w:pPr>
        <w:jc w:val="both"/>
      </w:pPr>
    </w:p>
    <w:p w:rsidRDefault="007134B3" w:rsidP="007134B3" w:rsidR="00BC1A3D">
      <w:pPr>
        <w:jc w:val="both"/>
      </w:pPr>
      <w:r>
        <w:t>Pouka o pravnom lijeku</w:t>
      </w:r>
      <w:r w:rsidR="00BC1A3D">
        <w:t xml:space="preserve">: </w:t>
      </w:r>
      <w:r w:rsidR="00AE6B44">
        <w:t>Protiv ovog zaključka nije dopuštena žalba.</w:t>
      </w:r>
    </w:p>
    <w:p w:rsidRDefault="007134B3" w:rsidP="007134B3" w:rsidR="007134B3">
      <w:pPr>
        <w:jc w:val="both"/>
      </w:pPr>
    </w:p>
    <w:p w:rsidRDefault="00DE29C6" w:rsidR="00DE29C6" w:rsidRPr="00AA388B"/>
    <w:sectPr w:rsidSect="00BC1A3D" w:rsidR="00DE29C6"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4B3" w:rsidR="007134B3">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F0C" w:rsidP="002F59BD" w:rsidR="00BC1F0C">
    <w:pPr>
      <w:jc w:val="right"/>
    </w:pPr>
    <w:r>
      <w:tab/>
    </w:r>
    <w:sdt>
      <w:sdtPr>
        <w:id w:val="-792975544"/>
        <w:docPartObj>
          <w:docPartGallery w:val="Page Numbers (Top of Page)"/>
          <w:docPartUnique/>
        </w:docPartObj>
      </w:sdtPr>
      <w:sdtEndPr/>
      <w:sdtContent>
        <w:r>
          <w:tab/>
        </w:r>
        <w:r>
          <w:fldChar w:fldCharType="begin"/>
        </w:r>
        <w:r>
          <w:instrText>PAGE   \* MERGEFORMAT</w:instrText>
        </w:r>
        <w:r>
          <w:fldChar w:fldCharType="separate"/>
        </w:r>
        <w:r w:rsidR="009F285F">
          <w:rPr>
            <w:noProof/>
          </w:rPr>
          <w:t>2</w:t>
        </w:r>
        <w:r>
          <w:fldChar w:fldCharType="end"/>
        </w:r>
      </w:sdtContent>
    </w:sdt>
    <w:r>
      <w:tab/>
    </w:r>
    <w:r>
      <w:tab/>
    </w:r>
    <w:r>
      <w:tab/>
      <w:t>Poslovni broj: 4. St-</w:t>
    </w:r>
    <w:r w:rsidR="009A696B">
      <w:t>1485/2016-77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40C32"/>
    <w:rsid w:val="00155A2C"/>
    <w:rsid w:val="00227487"/>
    <w:rsid w:val="002F4E69"/>
    <w:rsid w:val="002F59BD"/>
    <w:rsid w:val="003C2F22"/>
    <w:rsid w:val="00401BC9"/>
    <w:rsid w:val="00417EA6"/>
    <w:rsid w:val="00463F0B"/>
    <w:rsid w:val="005F5208"/>
    <w:rsid w:val="006A546D"/>
    <w:rsid w:val="006E3677"/>
    <w:rsid w:val="007134B3"/>
    <w:rsid w:val="0071519E"/>
    <w:rsid w:val="0073798A"/>
    <w:rsid w:val="0078691D"/>
    <w:rsid w:val="007B3A70"/>
    <w:rsid w:val="007F7A84"/>
    <w:rsid w:val="00814EDB"/>
    <w:rsid w:val="00815142"/>
    <w:rsid w:val="00853B3E"/>
    <w:rsid w:val="0088580B"/>
    <w:rsid w:val="008A4E98"/>
    <w:rsid w:val="008B0BB9"/>
    <w:rsid w:val="008D70F5"/>
    <w:rsid w:val="008E489C"/>
    <w:rsid w:val="00900585"/>
    <w:rsid w:val="00900E3E"/>
    <w:rsid w:val="00975722"/>
    <w:rsid w:val="00981D37"/>
    <w:rsid w:val="009A696B"/>
    <w:rsid w:val="009F285F"/>
    <w:rsid w:val="00A15FA2"/>
    <w:rsid w:val="00A51DE9"/>
    <w:rsid w:val="00A52445"/>
    <w:rsid w:val="00AA388B"/>
    <w:rsid w:val="00AC362A"/>
    <w:rsid w:val="00AE6B44"/>
    <w:rsid w:val="00B001A2"/>
    <w:rsid w:val="00B069BC"/>
    <w:rsid w:val="00B2578E"/>
    <w:rsid w:val="00B7506F"/>
    <w:rsid w:val="00BC1A3D"/>
    <w:rsid w:val="00BC1F0C"/>
    <w:rsid w:val="00BD4AF9"/>
    <w:rsid w:val="00C10B34"/>
    <w:rsid w:val="00C91B99"/>
    <w:rsid w:val="00CD1E75"/>
    <w:rsid w:val="00D34E1B"/>
    <w:rsid w:val="00D43A8A"/>
    <w:rsid w:val="00D5539E"/>
    <w:rsid w:val="00D74E27"/>
    <w:rsid w:val="00DB6AA7"/>
    <w:rsid w:val="00DD0D50"/>
    <w:rsid w:val="00DE29C6"/>
    <w:rsid w:val="00E70898"/>
    <w:rsid w:val="00E8355E"/>
    <w:rsid w:val="00EB1C2B"/>
    <w:rsid w:val="00EB6A52"/>
    <w:rsid w:val="00F2599E"/>
    <w:rsid w:val="00F374A4"/>
    <w:rsid w:val="00FC58BD"/>
    <w:rsid w:val="00FD278C"/>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40C32"/>
    <w:rPr>
      <w:color w:val="808080"/>
      <w:bdr w:space="0" w:sz="0" w:color="auto" w:val="none"/>
      <w:shd w:fill="auto" w:color="auto" w:val="clear"/>
    </w:rPr>
  </w:style>
  <w:style w:customStyle="true" w:styleId="eSPISCCParagraphDefaultFont" w:type="character">
    <w:name w:val="eSPIS_CC_Paragraph Default Font"/>
    <w:basedOn w:val="Zadanifontodlomka"/>
    <w:rsid w:val="00140C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0C32"/>
    <w:rPr>
      <w:bdr w:space="0" w:sz="0" w:color="auto" w:val="none"/>
      <w:shd w:fill="FFFFCC" w:color="auto" w:val="clear"/>
      <w:lang w:val="hr-HR"/>
    </w:rPr>
  </w:style>
  <w:style w:customStyle="true" w:styleId="PozadinaSvijetloCrvena" w:type="character">
    <w:name w:val="Pozadina_SvijetloCrvena"/>
    <w:basedOn w:val="eSPISCCParagraphDefaultFont"/>
    <w:rsid w:val="00140C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0C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40C32"/>
    <w:rPr>
      <w:color w:val="808080"/>
      <w:bdr w:color="auto" w:space="0" w:sz="0" w:val="none"/>
      <w:shd w:color="auto" w:fill="auto" w:val="clear"/>
    </w:rPr>
  </w:style>
  <w:style w:customStyle="1" w:styleId="eSPISCCParagraphDefaultFont" w:type="character">
    <w:name w:val="eSPIS_CC_Paragraph Default Font"/>
    <w:basedOn w:val="Zadanifontodlomka"/>
    <w:rsid w:val="00140C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0C32"/>
    <w:rPr>
      <w:bdr w:color="auto" w:space="0" w:sz="0" w:val="none"/>
      <w:shd w:color="auto" w:fill="FFFFCC" w:val="clear"/>
      <w:lang w:val="hr-HR"/>
    </w:rPr>
  </w:style>
  <w:style w:customStyle="1" w:styleId="PozadinaSvijetloCrvena" w:type="character">
    <w:name w:val="Pozadina_SvijetloCrvena"/>
    <w:basedOn w:val="eSPISCCParagraphDefaultFont"/>
    <w:rsid w:val="00140C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0C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preslik dijela spisa otpr.na VTS radi odlučivanja o žalbi razlučnog vjerovnika</izvorni_sadrzaj>
    <derivirana_varijabla naziv="DomainObject.Predmet.PrimjedbaSuca_1">Čl. 444. st. 2. SZ
preslik dijela spisa otpr.na VTS radi odlučivanja o žalbi razlučnog vjerovnika</derivirana_varijabla>
  </DomainObject.Predmet.PrimjedbaSuc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_1">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
  <DomainObject.Predmet.OstaliListFormatedOIB>
    <izvorni_sadrzaj>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OIB_1">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OIB>
  <DomainObject.Predmet.OstaliListFormatedWithAdress>
    <izvorni_sadrzaj>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_1">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
  <DomainObject.Predmet.OstaliListFormatedWithAdressOIB>
    <izvorni_sadrzaj>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OIB_1">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OIB>
  <DomainObject.Predmet.OstaliListNazivFormated>
    <izvorni_sadrzaj>
      <item>Branko Lišić</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_1">
      <item>Branko Lišić</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
  <DomainObject.Predmet.OstaliListNazivFormatedOIB>
    <izvorni_sadrzaj>
      <item>Branko Lišić, OIB 16220164085</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OIB_1">
      <item>Branko Lišić, OIB 16220164085</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izvorni_sadrzaj>
    <derivirana_varijabla naziv="DomainObject.Predmet.SudioniciListNaziv_1">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izvorni_sadrzaj>
    <derivirana_varijabla naziv="DomainObject.Predmet.SudioniciListAdressOIB_1">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izvorni_sadrzaj>
    <derivirana_varijabla naziv="DomainObject.Predmet.SudioniciListNazivOIB_1">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2018.</izvorni_sadrzaj>
    <derivirana_varijabla naziv="DomainObject.Predmet.DatumZadnjeOdrzaneSudskeRadnje_1">6. veljače 2018.</derivirana_varijabla>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St-1485/2016-74</izvorni_sadrzaj>
    <derivirana_varijabla naziv="DomainObject.PredzadnjaOdlukaIzPredmeta.Oznaka_1">St-1485/2016-74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34195B-CA32-433D-87F1-802AE988B3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282</properties:Words>
  <properties:Characters>1755</properties:Characters>
  <properties:Lines>60</properties:Lines>
  <properties:Paragraphs>22</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2018-09-27T05:33:00Z</dcterms:created>
  <dc:creator>Katarina Mikulić</dc:creator>
  <cp:lastModifiedBy>Katarina Mikulić</cp:lastModifiedBy>
  <cp:lastPrinted>2018-11-12T07:36:00Z</cp:lastPrinted>
  <dcterms:modified xmlns:xsi="http://www.w3.org/2001/XMLSchema-instance" xsi:type="dcterms:W3CDTF">2018-11-12T07:36:00Z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POVRATU JAMČEVINA.docx)</vt:lpwstr>
  </prop:property>
  <prop:property name="CC_coloring" pid="4" fmtid="{D5CDD505-2E9C-101B-9397-08002B2CF9AE}">
    <vt:bool>false</vt:bool>
  </prop:property>
  <prop:property name="BrojStranica" pid="5" fmtid="{D5CDD505-2E9C-101B-9397-08002B2CF9AE}">
    <vt:i4>2</vt:i4>
  </prop:property>
</prop:Properties>
</file>