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50fd" w14:paraId="e9e50fd" w:rsidRDefault="00E173D9" w:rsidP="00E173D9" w:rsidR="00E173D9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E173D9" w:rsidP="00E173D9" w:rsidR="00E173D9">
      <w:pPr>
        <w:rPr>
          <w:rFonts w:cs="Arial" w:hAnsi="Arial" w:ascii="Arial"/>
        </w:rPr>
      </w:pPr>
      <w:r>
        <w:rPr>
          <w:rFonts w:cs="Arial" w:hAnsi="Arial" w:ascii="Arial"/>
        </w:rPr>
        <w:t>Bjelovar, Šet.dr.I.Lebovića 42</w:t>
      </w:r>
      <w:r>
        <w:rPr>
          <w:rFonts w:cs="Arial" w:hAnsi="Arial" w:ascii="Arial"/>
        </w:rPr>
        <w:t>.</w:t>
      </w:r>
    </w:p>
    <w:p w:rsidRDefault="00E173D9" w:rsidP="00E173D9" w:rsidR="00E173D9">
      <w:pPr>
        <w:rPr>
          <w:rFonts w:cs="Arial" w:hAnsi="Arial" w:ascii="Arial"/>
        </w:rPr>
      </w:pPr>
    </w:p>
    <w:p w:rsidRDefault="00E173D9" w:rsidP="00E173D9" w:rsidR="00E173D9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br. St-46/2014.</w:t>
      </w:r>
    </w:p>
    <w:p w:rsidRDefault="00E173D9" w:rsidP="00E173D9" w:rsidR="00E173D9">
      <w:pPr>
        <w:rPr>
          <w:rFonts w:cs="Arial" w:hAnsi="Arial" w:ascii="Arial"/>
        </w:rPr>
      </w:pPr>
    </w:p>
    <w:p w:rsidRDefault="00E173D9" w:rsidP="00E173D9" w:rsidR="00E173D9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 xml:space="preserve">Dužnik:AKUSTIK-GRAĐENJE d.o.o. u stečaju iz </w:t>
      </w:r>
      <w:proofErr w:type="spellStart"/>
      <w:r>
        <w:rPr>
          <w:rFonts w:cs="Arial" w:hAnsi="Arial" w:ascii="Arial"/>
        </w:rPr>
        <w:t>Batinjana</w:t>
      </w:r>
      <w:proofErr w:type="spellEnd"/>
      <w:r>
        <w:rPr>
          <w:rFonts w:cs="Arial" w:hAnsi="Arial" w:ascii="Arial"/>
        </w:rPr>
        <w:t xml:space="preserve">    </w:t>
      </w:r>
    </w:p>
    <w:p w:rsidRDefault="00E173D9" w:rsidP="00E173D9" w:rsidR="00E173D9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radi: stečajnog postupka</w:t>
      </w:r>
    </w:p>
    <w:p w:rsidRDefault="00E173D9" w:rsidP="00E173D9" w:rsidR="00E173D9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E173D9" w:rsidP="00E173D9" w:rsidR="00E173D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raspravu</w:t>
      </w:r>
    </w:p>
    <w:p w:rsidRDefault="00E173D9" w:rsidP="00E173D9" w:rsidR="00E173D9">
      <w:pPr>
        <w:pBdr>
          <w:bottom w:space="1" w:sz="12" w:color="auto" w:val="single"/>
        </w:pBd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ZAGREBAČKI HOLDING d.o.o. iz Zagreba, Podružnica Zagreb parking, Šubićeva 40/III.</w:t>
      </w:r>
    </w:p>
    <w:p w:rsidRDefault="00E173D9" w:rsidP="00E173D9" w:rsidR="00E173D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</w:p>
    <w:p w:rsidRDefault="00E173D9" w:rsidP="00E173D9" w:rsidR="00E173D9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naknadno ispitno ročište u ovom predmetu na dan</w:t>
      </w:r>
    </w:p>
    <w:p w:rsidRDefault="00E173D9" w:rsidP="00E173D9" w:rsidR="00E173D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11. prosinca 2015. godine u 09,30 sati,</w:t>
      </w:r>
    </w:p>
    <w:p w:rsidRDefault="00E173D9" w:rsidP="00E173D9" w:rsidR="00E173D9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E173D9" w:rsidP="00E173D9" w:rsidR="00E173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4. studenog 2015. godine</w:t>
      </w:r>
    </w:p>
    <w:p w:rsidRDefault="00E173D9" w:rsidP="00E173D9" w:rsidR="00E173D9">
      <w:pPr>
        <w:jc w:val="both"/>
        <w:rPr>
          <w:rFonts w:cs="Arial" w:hAnsi="Arial" w:ascii="Arial"/>
        </w:rPr>
      </w:pPr>
    </w:p>
    <w:p w:rsidRDefault="00E173D9" w:rsidP="00E173D9" w:rsidR="00E173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STEČAJNI SUDAC</w:t>
      </w:r>
    </w:p>
    <w:p w:rsidRDefault="00E173D9" w:rsidP="00E173D9" w:rsidR="00E173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MRAZOVIĆ,v.r.</w:t>
      </w:r>
    </w:p>
    <w:p w:rsidRDefault="00E173D9" w:rsidP="00E173D9" w:rsidR="00E173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Za točnost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>-</w:t>
      </w:r>
    </w:p>
    <w:p w:rsidRDefault="00E173D9" w:rsidP="00E173D9" w:rsidR="00E173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ovlašteni službenik</w:t>
      </w:r>
    </w:p>
    <w:p w:rsidRDefault="00E173D9" w:rsidP="00E173D9" w:rsidR="00E173D9">
      <w:pPr>
        <w:jc w:val="both"/>
        <w:rPr>
          <w:rFonts w:cs="Times New Roman" w:hAnsi="Courier New" w:ascii="Courier New"/>
        </w:rPr>
      </w:pPr>
      <w:r>
        <w:rPr>
          <w:rFonts w:cs="Arial" w:hAnsi="Arial" w:ascii="Arial"/>
        </w:rPr>
        <w:t xml:space="preserve">                                                                        </w:t>
      </w:r>
      <w:r>
        <w:rPr>
          <w:rFonts w:cs="Arial" w:hAnsi="Arial" w:ascii="Arial"/>
        </w:rPr>
        <w:t xml:space="preserve">    </w:t>
      </w:r>
      <w:r>
        <w:rPr>
          <w:rFonts w:cs="Arial" w:hAnsi="Arial" w:ascii="Arial"/>
        </w:rPr>
        <w:t xml:space="preserve"> Jasmina </w:t>
      </w:r>
      <w:proofErr w:type="spellStart"/>
      <w:r>
        <w:rPr>
          <w:rFonts w:cs="Arial" w:hAnsi="Arial" w:ascii="Arial"/>
        </w:rP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E173D9" w:rsidP="00E173D9" w:rsidR="00E173D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173D9" w:rsidP="00E173D9" w:rsidR="00E173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Dna:poziv poslan izravno i putem e-oglasne ploče</w:t>
      </w:r>
    </w:p>
    <w:p w:rsidRDefault="00E173D9" w:rsidP="00E173D9" w:rsidR="00E173D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E173D9" w:rsidP="00E173D9" w:rsidR="00E173D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Bj.4.11.2015.g.</w:t>
      </w:r>
    </w:p>
    <w:p w:rsidRDefault="00E173D9" w:rsidP="00E173D9" w:rsidR="00E173D9">
      <w:pPr>
        <w:jc w:val="both"/>
        <w:rPr>
          <w:rFonts w:cs="Times New Roman" w:hAnsi="Courier New" w:ascii="Courier New"/>
          <w:b/>
        </w:rPr>
      </w:pPr>
    </w:p>
    <w:p w:rsidRDefault="00AE649C" w:rsidP="00E67D40" w:rsidR="00AE649C" w:rsidRPr="00B76F3C">
      <w:pPr>
        <w:pStyle w:val="FiksniRH"/>
      </w:pPr>
    </w:p>
    <w:p w:rsidRDefault="00E173D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3D9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416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Šubićeva 40/III</izvorni_sadrzaj>
    <derivirana_varijabla naziv="DomainObject.UcesnikSudskeRadnje.Adresa.UlicaIKBR_1">Šubićeva 40/III</derivirana_varijabla>
  </DomainObject.UcesnikSudskeRadnje.Adresa.UlicaIKBR>
  <DomainObject.UcesnikSudskeRadnje.Naziv>
    <izvorni_sadrzaj>ZAGREBAČKI HOLDING d.o.o. Podružnica Zagreb parking</izvorni_sadrzaj>
    <derivirana_varijabla naziv="DomainObject.UcesnikSudskeRadnje.Naziv_1">ZAGREBAČKI HOLDING d.o.o. Podružnica Zagreb parking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11. prosinca 2015.</izvorni_sadrzaj>
    <derivirana_varijabla naziv="DomainObject.UcesnikSudskeRadnje.SudskaRadnja.PlaniraniZavrsetakDatum_1">11. prosinca 2015.</derivirana_varijabla>
  </DomainObject.UcesnikSudskeRadnje.SudskaRadnja.PlaniraniZavrsetakDatum>
  <DomainObject.UcesnikSudskeRadnje.SudskaRadnja.PlaniraniPocetakDatum>
    <izvorni_sadrzaj>11. prosinca 2015.</izvorni_sadrzaj>
    <derivirana_varijabla naziv="DomainObject.UcesnikSudskeRadnje.SudskaRadnja.PlaniraniPocetakDatum_1">11. prosinca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2014.</izvorni_sadrzaj>
    <derivirana_varijabla naziv="DomainObject.Predmet.DatumOsnivanja_1">26.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Ispitno ročište 18.11.2014. u 9,00 sati
Izvještačno ročište 18.11.2014. u 10,00 sati</izvorni_sadrzaj>
    <derivirana_varijabla naziv="DomainObject.Predmet.PrimjedbaSuca_1">Ispitno ročište 18.11.2014. u 9,00 sati
Izvještačno ročište 18.11.2014. u 10,00 sati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AKUSTIK-GRAĐENJE d.o.o. za graditeljstvo, trgovinu i usluge BATINJANI</izvorni_sadrzaj>
    <derivirana_varijabla naziv="DomainObject.Predmet.ProtustrankaFormated_1">  AKUSTIK-GRAĐENJE d.o.o. za graditeljstvo, trgovinu i usluge BATINJANI</derivirana_varijabla>
  </DomainObject.Predmet.ProtustrankaFormated>
  <DomainObject.Predmet.ProtustrankaFormatedOIB>
    <izvorni_sadrzaj>  AKUSTIK-GRAĐENJE d.o.o. za graditeljstvo, trgovinu i usluge BATINJANI, OIB 79233297400</izvorni_sadrzaj>
    <derivirana_varijabla naziv="DomainObject.Predmet.ProtustrankaFormatedOIB_1">  AKUSTIK-GRAĐENJE d.o.o. za graditeljstvo, trgovinu i usluge BATINJANI, OIB 79233297400</derivirana_varijabla>
  </DomainObject.Predmet.ProtustrankaFormatedOIB>
  <DomainObject.Predmet.ProtustrankaFormatedWithAdress>
    <izvorni_sadrzaj> AKUSTIK-GRAĐENJE d.o.o. za graditeljstvo, trgovinu i usluge BATINJANI, Batinjani 198/a, 43500 Daruvar</izvorni_sadrzaj>
    <derivirana_varijabla naziv="DomainObject.Predmet.ProtustrankaFormatedWithAdress_1"> AKUSTIK-GRAĐENJE d.o.o. za graditeljstvo, trgovinu i usluge BATINJANI, Batinjani 198/a, 43500 Daruvar</derivirana_varijabla>
  </DomainObject.Predmet.ProtustrankaFormatedWithAdress>
  <DomainObject.Predmet.ProtustrankaFormatedWithAdressOIB>
    <izvorni_sadrzaj> AKUSTIK-GRAĐENJE d.o.o. za graditeljstvo, trgovinu i usluge BATINJANI, OIB 79233297400, Batinjani 198/a, 43500 Daruvar</izvorni_sadrzaj>
    <derivirana_varijabla naziv="DomainObject.Predmet.ProtustrankaFormatedWithAdressOIB_1"> AKUSTIK-GRAĐENJE d.o.o. za graditeljstvo, trgovinu i usluge BATINJANI, OIB 79233297400, Batinjani 198/a, 43500 Daruvar</derivirana_varijabla>
  </DomainObject.Predmet.ProtustrankaFormatedWithAdressOIB>
  <DomainObject.Predmet.ProtustrankaWithAdress>
    <izvorni_sadrzaj>AKUSTIK-GRAĐENJE d.o.o. za graditeljstvo, trgovinu i usluge BATINJANI Batinjani 198/a, 43500 Daruvar</izvorni_sadrzaj>
    <derivirana_varijabla naziv="DomainObject.Predmet.ProtustrankaWithAdress_1">AKUSTIK-GRAĐENJE d.o.o. za graditeljstvo, trgovinu i usluge BATINJANI Batinjani 198/a, 43500 Daruvar</derivirana_varijabla>
  </DomainObject.Predmet.ProtustrankaWithAdress>
  <DomainObject.Predmet.ProtustrankaWithAdressOIB>
    <izvorni_sadrzaj>AKUSTIK-GRAĐENJE d.o.o. za graditeljstvo, trgovinu i usluge BATINJANI, OIB 79233297400, Batinjani 198/a, 43500 Daruvar</izvorni_sadrzaj>
    <derivirana_varijabla naziv="DomainObject.Predmet.ProtustrankaWithAdressOIB_1">AKUSTIK-GRAĐENJE d.o.o. za graditeljstvo, trgovinu i usluge BATINJANI, OIB 79233297400, Batinjani 198/a, 43500 Daruvar</derivirana_varijabla>
  </DomainObject.Predmet.ProtustrankaWithAdressOIB>
  <DomainObject.Predmet.ProtustrankaNazivFormated>
    <izvorni_sadrzaj>AKUSTIK-GRAĐENJE d.o.o. za graditeljstvo, trgovinu i usluge BATINJANI</izvorni_sadrzaj>
    <derivirana_varijabla naziv="DomainObject.Predmet.ProtustrankaNazivFormated_1">AKUSTIK-GRAĐENJE d.o.o. za graditeljstvo, trgovinu i usluge BATINJANI</derivirana_varijabla>
  </DomainObject.Predmet.ProtustrankaNazivFormated>
  <DomainObject.Predmet.ProtustrankaNazivFormatedOIB>
    <izvorni_sadrzaj>AKUSTIK-GRAĐENJE d.o.o. za graditeljstvo, trgovinu i usluge BATINJANI, OIB 79233297400</izvorni_sadrzaj>
    <derivirana_varijabla naziv="DomainObject.Predmet.ProtustrankaNazivFormatedOIB_1">AKUSTIK-GRAĐENJE d.o.o. za graditeljstvo, trgovinu i usluge BATINJANI, OIB 79233297400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MUTKA, DARUVAR, zaposlenica</izvorni_sadrzaj>
    <derivirana_varijabla naziv="DomainObject.Predmet.StrankaFormated_1">  MIRJANA MUTKA, DARUVAR, zaposlenica</derivirana_varijabla>
  </DomainObject.Predmet.StrankaFormated>
  <DomainObject.Predmet.StrankaFormatedOIB>
    <izvorni_sadrzaj>  MIRJANA MUTKA, DARUVAR, zaposlenica, OIB 85598496262</izvorni_sadrzaj>
    <derivirana_varijabla naziv="DomainObject.Predmet.StrankaFormatedOIB_1">  MIRJANA MUTKA, DARUVAR, zaposlenica, OIB 85598496262</derivirana_varijabla>
  </DomainObject.Predmet.StrankaFormatedOIB>
  <DomainObject.Predmet.StrankaFormatedWithAdress>
    <izvorni_sadrzaj> MIRJANA MUTKA, DARUVAR, zaposlenica, Frante Buriana 44, 43500 Daruvar</izvorni_sadrzaj>
    <derivirana_varijabla naziv="DomainObject.Predmet.StrankaFormatedWithAdress_1"> MIRJANA MUTKA, DARUVAR, zaposlenica, Frante Buriana 44, 43500 Daruvar</derivirana_varijabla>
  </DomainObject.Predmet.StrankaFormatedWithAdress>
  <DomainObject.Predmet.StrankaFormatedWithAdressOIB>
    <izvorni_sadrzaj> MIRJANA MUTKA, DARUVAR, zaposlenica, OIB 85598496262, Frante Buriana 44, 43500 Daruvar</izvorni_sadrzaj>
    <derivirana_varijabla naziv="DomainObject.Predmet.StrankaFormatedWithAdressOIB_1"> MIRJANA MUTKA, DARUVAR, zaposlenica, OIB 85598496262, Frante Buriana 44, 43500 Daruvar</derivirana_varijabla>
  </DomainObject.Predmet.StrankaFormatedWithAdressOIB>
  <DomainObject.Predmet.StrankaWithAdress>
    <izvorni_sadrzaj>MIRJANA MUTKA, DARUVAR, zaposlenica Frante Buriana 44,43500 Daruvar</izvorni_sadrzaj>
    <derivirana_varijabla naziv="DomainObject.Predmet.StrankaWithAdress_1">MIRJANA MUTKA, DARUVAR, zaposlenica Frante Buriana 44,43500 Daruvar</derivirana_varijabla>
  </DomainObject.Predmet.StrankaWithAdress>
  <DomainObject.Predmet.StrankaWithAdressOIB>
    <izvorni_sadrzaj>MIRJANA MUTKA, DARUVAR, zaposlenica, OIB 85598496262, Frante Buriana 44,43500 Daruvar</izvorni_sadrzaj>
    <derivirana_varijabla naziv="DomainObject.Predmet.StrankaWithAdressOIB_1">MIRJANA MUTKA, DARUVAR, zaposlenica, OIB 85598496262, Frante Buriana 44,43500 Daruvar</derivirana_varijabla>
  </DomainObject.Predmet.StrankaWithAdressOIB>
  <DomainObject.Predmet.StrankaNazivFormated>
    <izvorni_sadrzaj>MIRJANA MUTKA, DARUVAR, zaposlenica</izvorni_sadrzaj>
    <derivirana_varijabla naziv="DomainObject.Predmet.StrankaNazivFormated_1">MIRJANA MUTKA, DARUVAR, zaposlenica</derivirana_varijabla>
  </DomainObject.Predmet.StrankaNazivFormated>
  <DomainObject.Predmet.StrankaNazivFormatedOIB>
    <izvorni_sadrzaj>MIRJANA MUTKA, DARUVAR, zaposlenica, OIB 85598496262</izvorni_sadrzaj>
    <derivirana_varijabla naziv="DomainObject.Predmet.StrankaNazivFormatedOIB_1">MIRJANA MUTKA, DARUVAR, zaposlenica, OIB 85598496262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MIRJANA MUTKA, DARUVAR, zaposlenica</item>
    </izvorni_sadrzaj>
    <derivirana_varijabla naziv="DomainObject.Predmet.StrankaListFormated_1">
      <item>MIRJANA MUTKA, DARUVAR, zaposlenica</item>
    </derivirana_varijabla>
  </DomainObject.Predmet.StrankaListFormated>
  <DomainObject.Predmet.StrankaListFormatedOIB>
    <izvorni_sadrzaj>
      <item>MIRJANA MUTKA, DARUVAR, zaposlenica, OIB 85598496262</item>
    </izvorni_sadrzaj>
    <derivirana_varijabla naziv="DomainObject.Predmet.StrankaListFormatedOIB_1">
      <item>MIRJANA MUTKA, DARUVAR, zaposlenica, OIB 85598496262</item>
    </derivirana_varijabla>
  </DomainObject.Predmet.StrankaListFormatedOIB>
  <DomainObject.Predmet.StrankaListFormatedWithAdress>
    <izvorni_sadrzaj>
      <item>MIRJANA MUTKA, DARUVAR, zaposlenica, Frante Buriana 44, 43500 Daruvar</item>
    </izvorni_sadrzaj>
    <derivirana_varijabla naziv="DomainObject.Predmet.StrankaListFormatedWithAdress_1">
      <item>MIRJANA MUTKA, DARUVAR, zaposlenica, Frante Buriana 44, 43500 Daruvar</item>
    </derivirana_varijabla>
  </DomainObject.Predmet.StrankaListFormatedWithAdress>
  <DomainObject.Predmet.StrankaListFormatedWithAdressOIB>
    <izvorni_sadrzaj>
      <item>MIRJANA MUTKA, DARUVAR, zaposlenica, OIB 85598496262, Frante Buriana 44, 43500 Daruvar</item>
    </izvorni_sadrzaj>
    <derivirana_varijabla naziv="DomainObject.Predmet.StrankaListFormatedWithAdressOIB_1">
      <item>MIRJANA MUTKA, DARUVAR, zaposlenica, OIB 85598496262, Frante Buriana 44, 43500 Daruvar</item>
    </derivirana_varijabla>
  </DomainObject.Predmet.StrankaListFormatedWithAdressOIB>
  <DomainObject.Predmet.StrankaListNazivFormated>
    <izvorni_sadrzaj>
      <item>MIRJANA MUTKA, DARUVAR, zaposlenica</item>
    </izvorni_sadrzaj>
    <derivirana_varijabla naziv="DomainObject.Predmet.StrankaListNazivFormated_1">
      <item>MIRJANA MUTKA, DARUVAR, zaposlenica</item>
    </derivirana_varijabla>
  </DomainObject.Predmet.StrankaListNazivFormated>
  <DomainObject.Predmet.StrankaListNazivFormatedOIB>
    <izvorni_sadrzaj>
      <item>MIRJANA MUTKA, DARUVAR, zaposlenica, OIB 85598496262</item>
    </izvorni_sadrzaj>
    <derivirana_varijabla naziv="DomainObject.Predmet.StrankaListNazivFormatedOIB_1">
      <item>MIRJANA MUTKA, DARUVAR, zaposlenica, OIB 85598496262</item>
    </derivirana_varijabla>
  </DomainObject.Predmet.StrankaListNazivFormatedOIB>
  <DomainObject.Predmet.ProtuStrankaListFormated>
    <izvorni_sadrzaj>
      <item>AKUSTIK-GRAĐENJE d.o.o. za graditeljstvo, trgovinu i usluge BATINJANI</item>
    </izvorni_sadrzaj>
    <derivirana_varijabla naziv="DomainObject.Predmet.ProtuStrankaListFormated_1">
      <item>AKUSTIK-GRAĐENJE d.o.o. za graditeljstvo, trgovinu i usluge BATINJANI</item>
    </derivirana_varijabla>
  </DomainObject.Predmet.ProtuStrankaListFormated>
  <DomainObject.Predmet.ProtuStrankaListFormatedOIB>
    <izvorni_sadrzaj>
      <item>AKUSTIK-GRAĐENJE d.o.o. za graditeljstvo, trgovinu i usluge BATINJANI, OIB 79233297400</item>
    </izvorni_sadrzaj>
    <derivirana_varijabla naziv="DomainObject.Predmet.ProtuStrankaListFormatedOIB_1">
      <item>AKUSTIK-GRAĐENJE d.o.o. za graditeljstvo, trgovinu i usluge BATINJANI, OIB 79233297400</item>
    </derivirana_varijabla>
  </DomainObject.Predmet.ProtuStrankaListFormatedOIB>
  <DomainObject.Predmet.ProtuStrankaListFormatedWithAdress>
    <izvorni_sadrzaj>
      <item>AKUSTIK-GRAĐENJE d.o.o. za graditeljstvo, trgovinu i usluge BATINJANI, Batinjani 198/a, 43500 Daruvar</item>
    </izvorni_sadrzaj>
    <derivirana_varijabla naziv="DomainObject.Predmet.ProtuStrankaListFormatedWithAdress_1">
      <item>AKUSTIK-GRAĐENJE d.o.o. za graditeljstvo, trgovinu i usluge BATINJANI, Batinjani 198/a, 43500 Daruvar</item>
    </derivirana_varijabla>
  </DomainObject.Predmet.ProtuStrankaListFormatedWithAdress>
  <DomainObject.Predmet.ProtuStrankaListFormatedWithAdressOIB>
    <izvorni_sadrzaj>
      <item>AKUSTIK-GRAĐENJE d.o.o. za graditeljstvo, trgovinu i usluge BATINJANI, OIB 79233297400, Batinjani 198/a, 43500 Daruvar</item>
    </izvorni_sadrzaj>
    <derivirana_varijabla naziv="DomainObject.Predmet.ProtuStrankaListFormatedWithAdressOIB_1">
      <item>AKUSTIK-GRAĐENJE d.o.o. za graditeljstvo, trgovinu i usluge BATINJANI, OIB 79233297400, Batinjani 198/a, 43500 Daruvar</item>
    </derivirana_varijabla>
  </DomainObject.Predmet.ProtuStrankaListFormatedWithAdressOIB>
  <DomainObject.Predmet.ProtuStrankaListNazivFormated>
    <izvorni_sadrzaj>
      <item>AKUSTIK-GRAĐENJE d.o.o. za graditeljstvo, trgovinu i usluge BATINJANI</item>
    </izvorni_sadrzaj>
    <derivirana_varijabla naziv="DomainObject.Predmet.ProtuStrankaListNazivFormated_1">
      <item>AKUSTIK-GRAĐENJE d.o.o. za graditeljstvo, trgovinu i usluge BATINJANI</item>
    </derivirana_varijabla>
  </DomainObject.Predmet.ProtuStrankaListNazivFormated>
  <DomainObject.Predmet.ProtuStrankaListNazivFormatedOIB>
    <izvorni_sadrzaj>
      <item>AKUSTIK-GRAĐENJE d.o.o. za graditeljstvo, trgovinu i usluge BATINJANI, OIB 79233297400</item>
    </izvorni_sadrzaj>
    <derivirana_varijabla naziv="DomainObject.Predmet.ProtuStrankaListNazivFormatedOIB_1">
      <item>AKUSTIK-GRAĐENJE d.o.o. za graditeljstvo, trgovinu i usluge BATINJANI, OIB 79233297400</item>
    </derivirana_varijabla>
  </DomainObject.Predmet.ProtuStrankaListNazivFormatedOIB>
  <DomainObject.Predmet.OstaliList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OstaliList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OstaliListFormated>
  <DomainObject.Predmet.OstaliList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izvorni_sadrzaj>
    <derivirana_varijabla naziv="DomainObject.Predmet.OstaliList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derivirana_varijabla>
  </DomainObject.Predmet.OstaliListFormatedOIB>
  <DomainObject.Predmet.OstaliListFormatedWithAdress>
    <izvorni_sadrzaj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</izvorni_sadrzaj>
    <derivirana_varijabla naziv="DomainObject.Predmet.OstaliListFormatedWithAdress_1"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</derivirana_varijabla>
  </DomainObject.Predmet.OstaliListFormatedWithAdress>
  <DomainObject.Predmet.OstaliListFormatedWithAdressOIB>
    <izvorni_sadrzaj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</izvorni_sadrzaj>
    <derivirana_varijabla naziv="DomainObject.Predmet.OstaliListFormatedWithAdressOIB_1"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</derivirana_varijabla>
  </DomainObject.Predmet.OstaliListFormatedWithAdressOIB>
  <DomainObject.Predmet.OstaliListNaziv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OstaliListNaziv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OstaliListNazivFormated>
  <DomainObject.Predmet.OstaliListNaziv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izvorni_sadrzaj>
    <derivirana_varijabla naziv="DomainObject.Predmet.OstaliListNaziv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MUTKA, DARUVAR, zaposlenica</izvorni_sadrzaj>
    <derivirana_varijabla naziv="DomainObject.Predmet.StrankaIDrugi_1">MIRJANA MUTKA, DARUVAR, zaposlenica</derivirana_varijabla>
  </DomainObject.Predmet.StrankaIDrugi>
  <DomainObject.Predmet.ProtustrankaIDrugi>
    <izvorni_sadrzaj>AKUSTIK-GRAĐENJE d.o.o. za graditeljstvo, trgovinu i usluge BATINJANI</izvorni_sadrzaj>
    <derivirana_varijabla naziv="DomainObject.Predmet.ProtustrankaIDrugi_1">AKUSTIK-GRAĐENJE d.o.o. za graditeljstvo, trgovinu i usluge BATINJANI</derivirana_varijabla>
  </DomainObject.Predmet.ProtustrankaIDrugi>
  <DomainObject.Predmet.StrankaIDrugiAdressOIB>
    <izvorni_sadrzaj>MIRJANA MUTKA, DARUVAR, zaposlenica, OIB 85598496262, Frante Buriana 44, 43500 Daruvar</izvorni_sadrzaj>
    <derivirana_varijabla naziv="DomainObject.Predmet.StrankaIDrugiAdressOIB_1">MIRJANA MUTKA, DARUVAR, zaposlenica, OIB 85598496262, Frante Buriana 44, 43500 Daruvar</derivirana_varijabla>
  </DomainObject.Predmet.StrankaIDrugiAdressOIB>
  <DomainObject.Predmet.ProtustrankaIDrugiAdressOIB>
    <izvorni_sadrzaj>AKUSTIK-GRAĐENJE d.o.o. za graditeljstvo, trgovinu i usluge BATINJANI, OIB 79233297400, Batinjani 198/a, 43500 Daruvar</izvorni_sadrzaj>
    <derivirana_varijabla naziv="DomainObject.Predmet.ProtustrankaIDrugiAdressOIB_1">AKUSTIK-GRAĐENJE d.o.o. za graditeljstvo, trgovinu i usluge BATINJANI, OIB 79233297400, Batinjani 198/a,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SudioniciListNaziv_1"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SudioniciListNaziv>
  <DomainObject.Predmet.SudioniciListAdressOIB>
    <izvorni_sadrzaj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</izvorni_sadrzaj>
    <derivirana_varijabla naziv="DomainObject.Predmet.SudioniciListAdressOIB_1"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</derivirana_varijabla>
  </DomainObject.Predmet.SudioniciListAdressOIB>
  <DomainObject.UcesnikSudskeRadnje.NazivFormated>
    <izvorni_sadrzaj>ZAGREBAČKI HOLDING d.o.o. Podružnica Zagreb parking, OIB 85584865987, Šubićeva 40/III,10000 Zagreb</izvorni_sadrzaj>
    <derivirana_varijabla naziv="DomainObject.UcesnikSudskeRadnje.NazivFormated_1">ZAGREBAČKI HOLDING d.o.o. Podružnica Zagreb parking, OIB 85584865987, Šubićeva 40/III,10000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47405-84EA-4955-AE7B-710DF4F6C7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97</properties:Words>
  <properties:Characters>562</properties:Characters>
  <properties:Lines>35</properties:Lines>
  <properties:Paragraphs>21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2015-11-05T07:49:00Z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ZAGREBAČKI HOLDING d.o.o. Podružnica Zagreb parking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