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9dda" w14:paraId="fbc9dda" w:rsidRDefault="00B806B1" w:rsidP="00B806B1" w:rsidR="00B806B1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B806B1" w:rsidP="00B806B1" w:rsidR="00B806B1" w:rsidRPr="00FE7FBF">
      <w:pPr>
        <w:rPr>
          <w:szCs w:val="24"/>
          <w:lang w:val="hr-HR"/>
        </w:rPr>
      </w:pPr>
    </w:p>
    <w:p w:rsidRDefault="00B806B1" w:rsidP="00B806B1" w:rsidR="00B806B1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806B1" w:rsidP="00B806B1" w:rsidR="00B806B1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 w:rsidR="001F0109">
        <w:rPr>
          <w:szCs w:val="24"/>
          <w:lang w:val="hr-HR"/>
        </w:rPr>
        <w:t>59</w:t>
      </w:r>
      <w:r w:rsidR="00153C37">
        <w:rPr>
          <w:szCs w:val="24"/>
          <w:lang w:val="hr-HR"/>
        </w:rPr>
        <w:t>7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</w:t>
      </w:r>
      <w:r w:rsidR="00C54AAD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 w:rsidR="00E02A60">
        <w:rPr>
          <w:lang w:val="hr-HR"/>
        </w:rPr>
        <w:t xml:space="preserve">STUDENI društvo s ograničenom odgovornošću za vizualne komunikacije i  usluge, Zagreb, Tina Ujevića 5, </w:t>
      </w:r>
      <w:r w:rsidR="00E02A60" w:rsidRPr="000664E3">
        <w:rPr>
          <w:lang w:val="hr-HR"/>
        </w:rPr>
        <w:t>MB</w:t>
      </w:r>
      <w:r w:rsidR="00E02A60">
        <w:rPr>
          <w:lang w:val="hr-HR"/>
        </w:rPr>
        <w:t>S: 080756738, OIB: 94164658343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 w:rsidR="00E02A60">
        <w:rPr>
          <w:lang w:val="hr-HR"/>
        </w:rPr>
        <w:t xml:space="preserve">STUDENI društvo s ograničenom odgovornošću za vizualne komunikacije i  usluge, Zagreb, Tina Ujevića 5, </w:t>
      </w:r>
      <w:r w:rsidR="00E02A60" w:rsidRPr="000664E3">
        <w:rPr>
          <w:lang w:val="hr-HR"/>
        </w:rPr>
        <w:t>MB</w:t>
      </w:r>
      <w:r w:rsidR="00E02A60">
        <w:rPr>
          <w:lang w:val="hr-HR"/>
        </w:rPr>
        <w:t>S: 080756738, OIB: 94164658343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153C37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02A60">
        <w:rPr>
          <w:lang w:val="hr-HR"/>
        </w:rPr>
        <w:t xml:space="preserve">STUDENI društvo s ograničenom odgovornošću za vizualne komunikacije i  usluge, Zagreb, Tina Ujevića 5, </w:t>
      </w:r>
      <w:r w:rsidR="00E02A60" w:rsidRPr="000664E3">
        <w:rPr>
          <w:lang w:val="hr-HR"/>
        </w:rPr>
        <w:t>MB</w:t>
      </w:r>
      <w:r w:rsidR="00E02A60">
        <w:rPr>
          <w:lang w:val="hr-HR"/>
        </w:rPr>
        <w:t>S: 080756738, OIB: 94164658343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 w:rsidR="00763D6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F01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</w:t>
      </w:r>
      <w:r w:rsidR="00E02A60">
        <w:rPr>
          <w:szCs w:val="24"/>
          <w:lang w:val="hr-HR"/>
        </w:rPr>
        <w:t>597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3</w:t>
      </w:r>
      <w:r w:rsidR="001F0109">
        <w:rPr>
          <w:szCs w:val="24"/>
          <w:lang w:val="hr-HR"/>
        </w:rPr>
        <w:t>1</w:t>
      </w:r>
      <w:r>
        <w:rPr>
          <w:szCs w:val="24"/>
          <w:lang w:val="hr-HR"/>
        </w:rPr>
        <w:t>. svibnja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rPr>
          <w:szCs w:val="24"/>
          <w:lang w:val="hr-HR"/>
        </w:rPr>
      </w:pPr>
    </w:p>
    <w:p w:rsidRDefault="00B806B1" w:rsidP="00B806B1" w:rsidR="00B806B1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B806B1" w:rsidP="00B806B1" w:rsidR="00B806B1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MIROSLAV LOVREKOVIĆ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ind w:firstLine="411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B806B1" w:rsidP="00B806B1" w:rsidR="00B806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806B1" w:rsidP="00153C37" w:rsidR="00153C37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 xml:space="preserve">zakonskom zastupniku dužnika - putem e-oglasne ploče suda </w:t>
      </w:r>
      <w:r w:rsidR="00153C37" w:rsidRPr="00FE7FBF">
        <w:rPr>
          <w:szCs w:val="24"/>
          <w:lang w:val="hr-HR"/>
        </w:rPr>
        <w:t>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B806B1" w:rsidP="00B806B1" w:rsidR="00B806B1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D77B3" w:rsidR="00CD77B3"/>
    <w:sectPr w:rsidSect="00360085" w:rsidR="00CD77B3">
      <w:headerReference w:type="even" r:id="rId9"/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A17" w:rsidR="00A87A17">
      <w:r>
        <w:separator/>
      </w:r>
    </w:p>
  </w:endnote>
  <w:endnote w:id="0" w:type="continuationSeparator">
    <w:p w:rsidRDefault="00A87A17" w:rsidR="00A8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A17" w:rsidR="00A87A17">
      <w:r>
        <w:separator/>
      </w:r>
    </w:p>
  </w:footnote>
  <w:footnote w:id="0" w:type="continuationSeparator">
    <w:p w:rsidRDefault="00A87A17" w:rsidR="00A8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317D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1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06B1" w:rsidP="00940231" w:rsidR="001C73F1">
    <w:pPr>
      <w:pStyle w:val="Zaglavlje"/>
      <w:jc w:val="right"/>
    </w:pPr>
    <w:r>
      <w:t>2 St-</w:t>
    </w:r>
    <w:r w:rsidR="00EA08FA">
      <w:rPr>
        <w:szCs w:val="24"/>
        <w:lang w:val="hr-HR"/>
      </w:rPr>
      <w:t>597</w:t>
    </w:r>
    <w:r w:rsidR="00C54AAD">
      <w:rPr>
        <w:szCs w:val="24"/>
        <w:lang w:val="hr-HR"/>
      </w:rPr>
      <w:t>/</w:t>
    </w:r>
    <w:r w:rsidR="00C54AAD" w:rsidRPr="00FE7FBF">
      <w:rPr>
        <w:szCs w:val="24"/>
        <w:lang w:val="hr-HR"/>
      </w:rPr>
      <w:t>201</w:t>
    </w:r>
    <w:r w:rsidR="00C54AAD">
      <w:rPr>
        <w:szCs w:val="24"/>
        <w:lang w:val="hr-HR"/>
      </w:rPr>
      <w:t>6-3</w:t>
    </w:r>
    <w:r>
      <w:t>.</w:t>
    </w:r>
  </w:p>
  <w:p w:rsidRDefault="001F0109" w:rsidR="001F0109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6B1"/>
    <w:rsid w:val="001156C5"/>
    <w:rsid w:val="00153C37"/>
    <w:rsid w:val="001F0109"/>
    <w:rsid w:val="00763D6B"/>
    <w:rsid w:val="00796DD5"/>
    <w:rsid w:val="00817AFE"/>
    <w:rsid w:val="00962CF8"/>
    <w:rsid w:val="00A87A17"/>
    <w:rsid w:val="00B775C9"/>
    <w:rsid w:val="00B806B1"/>
    <w:rsid w:val="00B956BE"/>
    <w:rsid w:val="00BC317D"/>
    <w:rsid w:val="00C54AAD"/>
    <w:rsid w:val="00CD77B3"/>
    <w:rsid w:val="00CF1DA3"/>
    <w:rsid w:val="00D56013"/>
    <w:rsid w:val="00D77FFB"/>
    <w:rsid w:val="00E02A60"/>
    <w:rsid w:val="00EA08FA"/>
    <w:rsid w:val="00F62A7A"/>
    <w:rsid w:val="00F7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06B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B806B1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AAD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C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2CF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A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06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B806B1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AAD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C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2CF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A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St-597/2016-3</izvorni_sadrzaj>
    <derivirana_varijabla naziv="DomainObject.Oznaka_1">St-597/2016-3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STUDENI d.o.o. zastupanog po punomoćniku Robert Studeni</izvorni_sadrzaj>
    <derivirana_varijabla naziv="DomainObject.Predmet.ProtustrankaFormated_1">  STUDENI d.o.o. zastupanog po punomoćniku Robert Studeni</derivirana_varijabla>
  </DomainObject.Predmet.ProtustrankaFormated>
  <DomainObject.Predmet.ProtustrankaFormatedOIB>
    <izvorni_sadrzaj>  STUDENI d.o.o., OIB 94164658343 zastupanog po punomoćniku Robert Studeni</izvorni_sadrzaj>
    <derivirana_varijabla naziv="DomainObject.Predmet.ProtustrankaFormatedOIB_1">  STUDENI d.o.o., OIB 94164658343 zastupanog po punomoćniku Robert Studeni</derivirana_varijabla>
  </DomainObject.Predmet.ProtustrankaFormatedOIB>
  <DomainObject.Predmet.ProtustrankaFormatedWithAdress>
    <izvorni_sadrzaj> STUDENI d.o.o., Tina Ujevića 5, 10000 Zagreb zastupanog po punomoćniku Robert Studeni</izvorni_sadrzaj>
    <derivirana_varijabla naziv="DomainObject.Predmet.ProtustrankaFormatedWithAdress_1"> STUDENI d.o.o., Tina Ujevića 5, 10000 Zagreb zastupanog po punomoćniku Robert Studeni</derivirana_varijabla>
  </DomainObject.Predmet.ProtustrankaFormatedWithAdress>
  <DomainObject.Predmet.ProtustrankaFormatedWithAdressOIB>
    <izvorni_sadrzaj> STUDENI d.o.o., OIB 94164658343, Tina Ujevića 5, 10000 Zagreb zastupanog po punomoćniku Robert Studeni</izvorni_sadrzaj>
    <derivirana_varijabla naziv="DomainObject.Predmet.ProtustrankaFormatedWithAdressOIB_1"> STUDENI d.o.o., OIB 94164658343, Tina Ujevića 5, 10000 Zagreb zastupanog po punomoćniku Robert Studeni</derivirana_varijabla>
  </DomainObject.Predmet.ProtustrankaFormatedWithAdressOIB>
  <DomainObject.Predmet.ProtustrankaWithAdress>
    <izvorni_sadrzaj>STUDENI d.o.o. Tina Ujevića 5, 10000 Zagreb</izvorni_sadrzaj>
    <derivirana_varijabla naziv="DomainObject.Predmet.ProtustrankaWithAdress_1">STUDENI d.o.o. Tina Ujevića 5, 10000 Zagreb</derivirana_varijabla>
  </DomainObject.Predmet.ProtustrankaWithAdress>
  <DomainObject.Predmet.ProtustrankaWithAdressOIB>
    <izvorni_sadrzaj>STUDENI d.o.o., OIB 94164658343, Tina Ujevića 5, 10000 Zagreb</izvorni_sadrzaj>
    <derivirana_varijabla naziv="DomainObject.Predmet.ProtustrankaWithAdressOIB_1">STUDENI d.o.o., OIB 94164658343, Tina Ujevića 5, 10000 Zagreb</derivirana_varijabla>
  </DomainObject.Predmet.ProtustrankaWithAdressOIB>
  <DomainObject.Predmet.ProtustrankaNazivFormated>
    <izvorni_sadrzaj>STUDENI d.o.o.</izvorni_sadrzaj>
    <derivirana_varijabla naziv="DomainObject.Predmet.ProtustrankaNazivFormated_1">STUDENI d.o.o.</derivirana_varijabla>
  </DomainObject.Predmet.ProtustrankaNazivFormated>
  <DomainObject.Predmet.ProtustrankaNazivFormatedOIB>
    <izvorni_sadrzaj>STUDENI d.o.o., OIB 94164658343</izvorni_sadrzaj>
    <derivirana_varijabla naziv="DomainObject.Predmet.ProtustrankaNazivFormatedOIB_1">STUDENI d.o.o., OIB 94164658343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STUDENI d.o.o. zastupanog po punomoćniku Robert Studeni</item>
    </izvorni_sadrzaj>
    <derivirana_varijabla naziv="DomainObject.Predmet.ProtuStrankaListFormated_1">
      <item>STUDENI d.o.o. zastupanog po punomoćniku Robert Studeni</item>
    </derivirana_varijabla>
  </DomainObject.Predmet.ProtuStrankaListFormated>
  <DomainObject.Predmet.ProtuStrankaListFormatedOIB>
    <izvorni_sadrzaj>
      <item>STUDENI d.o.o., OIB 94164658343 zastupanog po punomoćniku Robert Studeni</item>
    </izvorni_sadrzaj>
    <derivirana_varijabla naziv="DomainObject.Predmet.ProtuStrankaListFormatedOIB_1">
      <item>STUDENI d.o.o., OIB 94164658343 zastupanog po punomoćniku Robert Studeni</item>
    </derivirana_varijabla>
  </DomainObject.Predmet.ProtuStrankaListFormatedOIB>
  <DomainObject.Predmet.ProtuStrankaListFormatedWithAdress>
    <izvorni_sadrzaj>
      <item>STUDENI d.o.o., Tina Ujevića 5, 10000 Zagreb zastupanog po punomoćniku Robert Studeni</item>
    </izvorni_sadrzaj>
    <derivirana_varijabla naziv="DomainObject.Predmet.ProtuStrankaListFormatedWithAdress_1">
      <item>STUDENI d.o.o., Tina Ujevića 5, 10000 Zagreb zastupanog po punomoćniku Robert Studeni</item>
    </derivirana_varijabla>
  </DomainObject.Predmet.ProtuStrankaListFormatedWithAdress>
  <DomainObject.Predmet.ProtuStrankaListFormatedWithAdressOIB>
    <izvorni_sadrzaj>
      <item>STUDENI d.o.o., OIB 94164658343, Tina Ujevića 5, 10000 Zagreb zastupanog po punomoćniku Robert Studeni</item>
    </izvorni_sadrzaj>
    <derivirana_varijabla naziv="DomainObject.Predmet.ProtuStrankaListFormatedWithAdressOIB_1">
      <item>STUDENI d.o.o., OIB 94164658343, Tina Ujevića 5, 10000 Zagreb zastupanog po punomoćniku Robert Studeni</item>
    </derivirana_varijabla>
  </DomainObject.Predmet.ProtuStrankaListFormatedWithAdressOIB>
  <DomainObject.Predmet.ProtuStrankaListNazivFormated>
    <izvorni_sadrzaj>
      <item>STUDENI d.o.o.</item>
    </izvorni_sadrzaj>
    <derivirana_varijabla naziv="DomainObject.Predmet.ProtuStrankaListNazivFormated_1">
      <item>STUDENI d.o.o.</item>
    </derivirana_varijabla>
  </DomainObject.Predmet.ProtuStrankaListNazivFormated>
  <DomainObject.Predmet.ProtuStrankaListNazivFormatedOIB>
    <izvorni_sadrzaj>
      <item>STUDENI d.o.o., OIB 94164658343</item>
    </izvorni_sadrzaj>
    <derivirana_varijabla naziv="DomainObject.Predmet.ProtuStrankaListNazivFormatedOIB_1">
      <item>STUDENI d.o.o., OIB 94164658343</item>
    </derivirana_varijabla>
  </DomainObject.Predmet.ProtuStrankaListNazivFormatedOIB>
  <DomainObject.Predmet.OstaliListFormated>
    <izvorni_sadrzaj>
      <item>Robert Studeni punomoćnik sudionika u postupku STUDENI d.o.o.</item>
    </izvorni_sadrzaj>
    <derivirana_varijabla naziv="DomainObject.Predmet.OstaliListFormated_1">
      <item>Robert Studeni punomoćnik sudionika u postupku STUDENI d.o.o.</item>
    </derivirana_varijabla>
  </DomainObject.Predmet.OstaliListFormated>
  <DomainObject.Predmet.OstaliListFormatedOIB>
    <izvorni_sadrzaj>
      <item>Robert Studeni, OIB 13603795984 punomoćnik sudionika u postupku STUDENI d.o.o.</item>
    </izvorni_sadrzaj>
    <derivirana_varijabla naziv="DomainObject.Predmet.OstaliListFormatedOIB_1">
      <item>Robert Studeni, OIB 13603795984 punomoćnik sudionika u postupku STUDENI d.o.o.</item>
    </derivirana_varijabla>
  </DomainObject.Predmet.OstaliListFormatedOIB>
  <DomainObject.Predmet.OstaliListFormatedWithAdress>
    <izvorni_sadrzaj>
      <item>Robert Studeni, Tina Ujevića 5, 10000 Zagreb punomoćnik sudionika u postupku STUDENI d.o.o.</item>
    </izvorni_sadrzaj>
    <derivirana_varijabla naziv="DomainObject.Predmet.OstaliListFormatedWithAdress_1">
      <item>Robert Studeni, Tina Ujevića 5, 10000 Zagreb punomoćnik sudionika u postupku STUDENI d.o.o.</item>
    </derivirana_varijabla>
  </DomainObject.Predmet.OstaliListFormatedWithAdress>
  <DomainObject.Predmet.OstaliListFormatedWithAdressOIB>
    <izvorni_sadrzaj>
      <item>Robert Studeni, OIB 13603795984, Tina Ujevića 5, 10000 Zagreb punomoćnik sudionika u postupku STUDENI d.o.o.</item>
    </izvorni_sadrzaj>
    <derivirana_varijabla naziv="DomainObject.Predmet.OstaliListFormatedWithAdressOIB_1">
      <item>Robert Studeni, OIB 13603795984, Tina Ujevića 5, 10000 Zagreb punomoćnik sudionika u postupku STUDENI d.o.o.</item>
    </derivirana_varijabla>
  </DomainObject.Predmet.OstaliListFormatedWithAdressOIB>
  <DomainObject.Predmet.OstaliListNazivFormated>
    <izvorni_sadrzaj>
      <item>Robert Studeni</item>
    </izvorni_sadrzaj>
    <derivirana_varijabla naziv="DomainObject.Predmet.OstaliListNazivFormated_1">
      <item>Robert Studeni</item>
    </derivirana_varijabla>
  </DomainObject.Predmet.OstaliListNazivFormated>
  <DomainObject.Predmet.OstaliListNazivFormatedOIB>
    <izvorni_sadrzaj>
      <item>Robert Studeni, OIB 13603795984</item>
    </izvorni_sadrzaj>
    <derivirana_varijabla naziv="DomainObject.Predmet.OstaliListNazivFormatedOIB_1">
      <item>Robert Studeni, OIB 13603795984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St-597/2016-3</izvorni_sadrzaj>
    <derivirana_varijabla naziv="DomainObject.PoslovniBrojDokumenta_1">St-597/2016-3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STUDENI d.o.o.</izvorni_sadrzaj>
    <derivirana_varijabla naziv="DomainObject.Predmet.ProtustrankaIDrugi_1">STUDENI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STUDENI d.o.o., OIB 94164658343, Tina Ujevića 5, 10000 Zagreb</izvorni_sadrzaj>
    <derivirana_varijabla naziv="DomainObject.Predmet.ProtustrankaIDrugiAdressOIB_1">STUDENI d.o.o., OIB 94164658343, Tina Ujevića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St-597/2016-3</izvorni_sadrzaj>
    <derivirana_varijabla naziv="DomainObject.Predmet.OdlukaRjesenje.Oznaka_1">St-597/2016-3</derivirana_varijabla>
  </DomainObject.Predmet.OdlukaRjesenje.Oznaka>
  <DomainObject.Predmet.SudioniciListNaziv>
    <izvorni_sadrzaj>
      <item>STUDENI d.o.o.</item>
      <item>FINA Regionalni centar Zagreb</item>
      <item>Robert Studeni</item>
    </izvorni_sadrzaj>
    <derivirana_varijabla naziv="DomainObject.Predmet.SudioniciListNaziv_1">
      <item>STUDENI d.o.o.</item>
      <item>FINA Regionalni centar Zagreb</item>
      <item>Robert Studeni</item>
    </derivirana_varijabla>
  </DomainObject.Predmet.SudioniciListNaziv>
  <DomainObject.Predmet.SudioniciListAdressOIB>
    <izvorni_sadrzaj>
      <item>STUDENI d.o.o., OIB 94164658343, Tina Ujevića 5,10000 Zagreb</item>
      <item>FINA Regionalni centar Zagreb, OIB 85821130368, Trg svibanjskih žrtava 1995. 1,10000 Zagreb</item>
      <item>Robert Studeni, OIB 13603795984, Tina Ujevića 5,10000 Zagreb</item>
    </izvorni_sadrzaj>
    <derivirana_varijabla naziv="DomainObject.Predmet.SudioniciListAdressOIB_1">
      <item>STUDENI d.o.o., OIB 94164658343, Tina Ujevića 5,10000 Zagreb</item>
      <item>FINA Regionalni centar Zagreb, OIB 85821130368, Trg svibanjskih žrtava 1995. 1,10000 Zagreb</item>
      <item>Robert Studeni, OIB 13603795984,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94164658343</item>
      <item>, OIB 85821130368</item>
      <item>, OIB 13603795984</item>
    </izvorni_sadrzaj>
    <derivirana_varijabla naziv="DomainObject.Predmet.SudioniciListNazivOIB_1">
      <item>, OIB 94164658343</item>
      <item>, OIB 85821130368</item>
      <item>, OIB 13603795984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00494-0197-4C0A-9710-01943287D70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3862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2016-08-03T12:12:00Z</dcterms:created>
  <dc:creator>Miroslav Lovreković</dc:creator>
  <cp:lastModifiedBy>Miroslav Lovreković</cp:lastModifiedBy>
  <cp:lastPrinted>2016-08-03T12:14:00Z</cp:lastPrinted>
  <dcterms:modified xmlns:xsi="http://www.w3.org/2001/XMLSchema-instance" xsi:type="dcterms:W3CDTF">2016-08-03T12:18:00Z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St-597/2016-3 / Odluka - Rješenje o otvaranju i zaključenju skraćenog stečajnog postupka</vt:lpwstr>
  </prop:property>
  <prop:property name="CC_coloring" pid="5" fmtid="{D5CDD505-2E9C-101B-9397-08002B2CF9AE}">
    <vt:bool>false</vt:bool>
  </prop:property>
</prop:Properties>
</file>