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3cb" w14:paraId="930b3cb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91549F" w:rsidRPr="0091549F">
        <w:rPr>
          <w:b/>
          <w:sz w:val="24"/>
        </w:rPr>
        <w:t>TONKA d.o.o.</w:t>
      </w:r>
      <w:r w:rsidRPr="003D5956">
        <w:rPr>
          <w:b/>
          <w:sz w:val="24"/>
        </w:rPr>
        <w:t xml:space="preserve">, </w:t>
      </w:r>
      <w:r w:rsidR="0091549F" w:rsidRPr="0091549F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91549F" w:rsidRPr="0091549F">
        <w:rPr>
          <w:b/>
          <w:sz w:val="24"/>
        </w:rPr>
        <w:t>Franje Kuhača 11</w:t>
      </w:r>
      <w:r w:rsidRPr="003D5956">
        <w:rPr>
          <w:b/>
          <w:sz w:val="24"/>
        </w:rPr>
        <w:t xml:space="preserve">, MBS: </w:t>
      </w:r>
      <w:r w:rsidR="0091549F" w:rsidRPr="0091549F">
        <w:rPr>
          <w:b/>
          <w:sz w:val="24"/>
        </w:rPr>
        <w:t>010073508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1549F" w:rsidRPr="0091549F">
        <w:rPr>
          <w:b/>
          <w:sz w:val="24"/>
        </w:rPr>
        <w:t>61696010400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91549F" w:rsidRPr="0091549F">
        <w:rPr>
          <w:b/>
        </w:rPr>
        <w:t xml:space="preserve">Ivan </w:t>
      </w:r>
      <w:proofErr w:type="spellStart"/>
      <w:r w:rsidR="0091549F" w:rsidRPr="0091549F">
        <w:rPr>
          <w:b/>
        </w:rPr>
        <w:t>Lambreščak</w:t>
      </w:r>
      <w:proofErr w:type="spellEnd"/>
      <w:r w:rsidR="0091549F" w:rsidRPr="0091549F">
        <w:rPr>
          <w:b/>
        </w:rPr>
        <w:t>, OIB: 72112182503</w:t>
      </w:r>
      <w:r w:rsidRPr="00754992">
        <w:rPr>
          <w:b/>
        </w:rPr>
        <w:t xml:space="preserve">, </w:t>
      </w:r>
      <w:r w:rsidR="0091549F" w:rsidRPr="0091549F">
        <w:rPr>
          <w:b/>
        </w:rPr>
        <w:t>Osijek, Koprivnička 12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91549F">
        <w:rPr>
          <w:b/>
        </w:rPr>
        <w:t>TONKA d.o.o., Osijek, Franje Kuhača 11, MBS: 010073508</w:t>
      </w:r>
      <w:r w:rsidR="0091549F">
        <w:t xml:space="preserve">, </w:t>
      </w:r>
      <w:r w:rsidR="0091549F">
        <w:rPr>
          <w:b/>
        </w:rPr>
        <w:t>OIB: 61696010400</w:t>
      </w:r>
      <w:r w:rsidR="0091549F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91549F">
        <w:rPr>
          <w:b/>
        </w:rPr>
        <w:t xml:space="preserve">Ivan </w:t>
      </w:r>
      <w:proofErr w:type="spellStart"/>
      <w:r w:rsidR="0091549F">
        <w:rPr>
          <w:b/>
        </w:rPr>
        <w:t>Lambreščak</w:t>
      </w:r>
      <w:proofErr w:type="spellEnd"/>
      <w:r w:rsidR="0091549F">
        <w:rPr>
          <w:b/>
        </w:rPr>
        <w:t>, Osijek, Koprivnička 12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91549F">
        <w:rPr>
          <w:b/>
        </w:rPr>
        <w:t xml:space="preserve">Ivan </w:t>
      </w:r>
      <w:proofErr w:type="spellStart"/>
      <w:r w:rsidR="0091549F">
        <w:rPr>
          <w:b/>
        </w:rPr>
        <w:t>Lambreščak</w:t>
      </w:r>
      <w:proofErr w:type="spellEnd"/>
      <w:r w:rsidR="0091549F">
        <w:rPr>
          <w:b/>
        </w:rPr>
        <w:t>, Osijek, Koprivnička 12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91549F">
        <w:rPr>
          <w:b/>
        </w:rPr>
        <w:t xml:space="preserve">Ivan </w:t>
      </w:r>
      <w:proofErr w:type="spellStart"/>
      <w:r w:rsidR="0091549F">
        <w:rPr>
          <w:b/>
        </w:rPr>
        <w:t>Lambreščak</w:t>
      </w:r>
      <w:proofErr w:type="spellEnd"/>
      <w:r w:rsidR="0091549F">
        <w:rPr>
          <w:b/>
        </w:rPr>
        <w:t>, Osijek, Koprivnička 12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91549F">
        <w:rPr>
          <w:b/>
        </w:rPr>
        <w:t xml:space="preserve">Ivan </w:t>
      </w:r>
      <w:proofErr w:type="spellStart"/>
      <w:r w:rsidR="0091549F">
        <w:rPr>
          <w:b/>
        </w:rPr>
        <w:t>Lambreščak</w:t>
      </w:r>
      <w:proofErr w:type="spellEnd"/>
      <w:r w:rsidR="0091549F">
        <w:rPr>
          <w:b/>
        </w:rPr>
        <w:t>, Osijek, Koprivnička 12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1549F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91549F" w:rsidRPr="0091549F">
        <w:t xml:space="preserve">Ivan </w:t>
      </w:r>
      <w:proofErr w:type="spellStart"/>
      <w:r w:rsidR="0091549F" w:rsidRPr="0091549F">
        <w:t>Lambreščak</w:t>
      </w:r>
      <w:proofErr w:type="spellEnd"/>
      <w:r w:rsidR="0091549F" w:rsidRPr="0091549F">
        <w:t>, Osijek, Koprivnička 12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80D" w:rsidR="00C9180D">
      <w:r>
        <w:separator/>
      </w:r>
    </w:p>
  </w:endnote>
  <w:endnote w:id="0" w:type="continuationSeparator">
    <w:p w:rsidRDefault="00C9180D" w:rsidR="00C9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80D" w:rsidR="00C9180D">
      <w:r>
        <w:separator/>
      </w:r>
    </w:p>
  </w:footnote>
  <w:footnote w:id="0" w:type="continuationSeparator">
    <w:p w:rsidRDefault="00C9180D" w:rsidR="00C91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180D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5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98061D" w:rsidR="009806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8061D">
      <w:t>6 St-17</w:t>
    </w:r>
    <w:r w:rsidR="00B9371F">
      <w:t>26</w:t>
    </w:r>
    <w:r w:rsidR="0098061D">
      <w:t>/16-3</w:t>
    </w:r>
  </w:p>
  <w:p w:rsidRDefault="00C9180D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8061D">
      <w:t>17</w:t>
    </w:r>
    <w:r w:rsidR="00B9371F">
      <w:t>26</w:t>
    </w:r>
    <w:r>
      <w:t>/16-3</w:t>
    </w:r>
  </w:p>
  <w:p w:rsidRDefault="00C9180D" w:rsidP="00546D11" w:rsidR="00546D11">
    <w:pPr>
      <w:jc w:val="right"/>
    </w:pPr>
  </w:p>
  <w:p w:rsidRDefault="00C9180D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56767"/>
    <w:rsid w:val="0058380C"/>
    <w:rsid w:val="005E147B"/>
    <w:rsid w:val="00630962"/>
    <w:rsid w:val="006A1793"/>
    <w:rsid w:val="006F19F3"/>
    <w:rsid w:val="00712941"/>
    <w:rsid w:val="00754992"/>
    <w:rsid w:val="00784800"/>
    <w:rsid w:val="007E05E0"/>
    <w:rsid w:val="0083158A"/>
    <w:rsid w:val="00850AF8"/>
    <w:rsid w:val="008A0198"/>
    <w:rsid w:val="008A6DA0"/>
    <w:rsid w:val="008A7573"/>
    <w:rsid w:val="008F70F4"/>
    <w:rsid w:val="0091549F"/>
    <w:rsid w:val="00924C72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54901"/>
    <w:rsid w:val="00B9371F"/>
    <w:rsid w:val="00BC1AD9"/>
    <w:rsid w:val="00C82903"/>
    <w:rsid w:val="00C9180D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5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15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15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5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5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5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15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15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5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5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6EBB1-0151-420E-8BF6-A66893608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2487</properties:Characters>
  <properties:Lines>108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2016-11-11T09:26:00Z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