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02c3" w14:paraId="24b02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30789">
        <w:t>466</w:t>
      </w:r>
      <w:r w:rsidR="00416AD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30789" w:rsidR="0043078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30789">
        <w:rPr>
          <w:szCs w:val="20"/>
        </w:rPr>
        <w:t xml:space="preserve">UMJETNIČKA UDRUGA "LJEPOTA DRVA", Zagreb, IX. Ravnice </w:t>
      </w:r>
    </w:p>
    <w:p w:rsidRDefault="00430789" w:rsidP="00430789" w:rsidR="00C00BD7">
      <w:pPr>
        <w:ind w:firstLine="708"/>
        <w:jc w:val="both"/>
        <w:rPr>
          <w:szCs w:val="20"/>
        </w:rPr>
      </w:pPr>
      <w:r>
        <w:rPr>
          <w:szCs w:val="20"/>
        </w:rPr>
        <w:t xml:space="preserve">  10, OIB: 21212312643</w:t>
      </w:r>
      <w:r w:rsidR="00416AD2">
        <w:rPr>
          <w:szCs w:val="20"/>
        </w:rPr>
        <w:t xml:space="preserve"> </w:t>
      </w:r>
    </w:p>
    <w:p w:rsidRDefault="00416AD2" w:rsidP="00416AD2" w:rsidR="00416AD2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30789">
        <w:t>3.219,24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430789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E4763F">
        <w:t>23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C574B"/>
    <w:rsid w:val="003D35F9"/>
    <w:rsid w:val="003E3A15"/>
    <w:rsid w:val="003E3DB0"/>
    <w:rsid w:val="003F7265"/>
    <w:rsid w:val="00401B3F"/>
    <w:rsid w:val="00413F4C"/>
    <w:rsid w:val="00416AD2"/>
    <w:rsid w:val="00430789"/>
    <w:rsid w:val="00467B46"/>
    <w:rsid w:val="004937BF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00BD7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4763F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LJEPOTA DRVA zastupanog po punomoćniku Željko Petrinić</izvorni_sadrzaj>
    <derivirana_varijabla naziv="DomainObject.Predmet.ProtustrankaFormated_1">  Umjetnička udruga LJEPOTA DRVA zastupanog po punomoćniku Željko Petrinić</derivirana_varijabla>
  </DomainObject.Predmet.ProtustrankaFormated>
  <DomainObject.Predmet.ProtustrankaFormatedOIB>
    <izvorni_sadrzaj>  Umjetnička udruga LJEPOTA DRVA, OIB 21212312643 zastupanog po punomoćniku Željko Petrinić</izvorni_sadrzaj>
    <derivirana_varijabla naziv="DomainObject.Predmet.ProtustrankaFormatedOIB_1">  Umjetnička udruga LJEPOTA DRVA, OIB 21212312643 zastupanog po punomoćniku Željko Petrinić</derivirana_varijabla>
  </DomainObject.Predmet.ProtustrankaFormatedOIB>
  <DomainObject.Predmet.ProtustrankaFormatedWithAdress>
    <izvorni_sadrzaj> Umjetnička udruga LJEPOTA DRVA, IX. Ravnice 10, 10000 Zagreb zastupanog po punomoćniku Željko Petrinić</izvorni_sadrzaj>
    <derivirana_varijabla naziv="DomainObject.Predmet.ProtustrankaFormatedWithAdress_1"> Umjetnička udruga LJEPOTA DRVA, IX. Ravnice 10, 10000 Zagreb zastupanog po punomoćniku Željko Petrinić</derivirana_varijabla>
  </DomainObject.Predmet.ProtustrankaFormatedWithAdress>
  <DomainObject.Predmet.ProtustrankaFormatedWithAdressOIB>
    <izvorni_sadrzaj> Umjetnička udruga LJEPOTA DRVA, OIB 21212312643, IX. Ravnice 10, 10000 Zagreb zastupanog po punomoćniku Željko Petrinić</izvorni_sadrzaj>
    <derivirana_varijabla naziv="DomainObject.Predmet.ProtustrankaFormatedWithAdressOIB_1"> Umjetnička udruga LJEPOTA DRVA, OIB 21212312643, IX. Ravnice 10, 10000 Zagreb zastupanog po punomoćniku Željko Petrinić</derivirana_varijabla>
  </DomainObject.Predmet.ProtustrankaFormatedWithAdressOIB>
  <DomainObject.Predmet.ProtustrankaWithAdress>
    <izvorni_sadrzaj>Umjetnička udruga LJEPOTA DRVA IX. Ravnice 10, 10000 Zagreb</izvorni_sadrzaj>
    <derivirana_varijabla naziv="DomainObject.Predmet.ProtustrankaWithAdress_1">Umjetnička udruga LJEPOTA DRVA IX. Ravnice 10, 10000 Zagreb</derivirana_varijabla>
  </DomainObject.Predmet.ProtustrankaWithAdress>
  <DomainObject.Predmet.ProtustrankaWithAdressOIB>
    <izvorni_sadrzaj>Umjetnička udruga LJEPOTA DRVA, OIB 21212312643, IX. Ravnice 10, 10000 Zagreb</izvorni_sadrzaj>
    <derivirana_varijabla naziv="DomainObject.Predmet.ProtustrankaWithAdressOIB_1">Umjetnička udruga LJEPOTA DRVA, OIB 21212312643, IX. Ravnice 10, 10000 Zagreb</derivirana_varijabla>
  </DomainObject.Predmet.ProtustrankaWithAdressOIB>
  <DomainObject.Predmet.ProtustrankaNazivFormated>
    <izvorni_sadrzaj>Umjetnička udruga LJEPOTA DRVA</izvorni_sadrzaj>
    <derivirana_varijabla naziv="DomainObject.Predmet.ProtustrankaNazivFormated_1">Umjetnička udruga LJEPOTA DRVA</derivirana_varijabla>
  </DomainObject.Predmet.ProtustrankaNazivFormated>
  <DomainObject.Predmet.ProtustrankaNazivFormatedOIB>
    <izvorni_sadrzaj>Umjetnička udruga LJEPOTA DRVA, OIB 21212312643</izvorni_sadrzaj>
    <derivirana_varijabla naziv="DomainObject.Predmet.ProtustrankaNazivFormatedOIB_1">Umjetnička udruga LJEPOTA DRVA, OIB 21212312643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udruga LJEPOTA DRVA zastupanog po punomoćniku Željko Petrinić</item>
    </izvorni_sadrzaj>
    <derivirana_varijabla naziv="DomainObject.Predmet.ProtuStrankaListFormated_1">
      <item>Umjetnička udruga LJEPOTA DRVA zastupanog po punomoćniku Željko Petrinić</item>
    </derivirana_varijabla>
  </DomainObject.Predmet.ProtuStrankaListFormated>
  <DomainObject.Predmet.ProtuStrankaListFormatedOIB>
    <izvorni_sadrzaj>
      <item>Umjetnička udruga LJEPOTA DRVA, OIB 21212312643 zastupanog po punomoćniku Željko Petrinić</item>
    </izvorni_sadrzaj>
    <derivirana_varijabla naziv="DomainObject.Predmet.ProtuStrankaListFormatedOIB_1">
      <item>Umjetnička udruga LJEPOTA DRVA, OIB 21212312643 zastupanog po punomoćniku Željko Petrinić</item>
    </derivirana_varijabla>
  </DomainObject.Predmet.ProtuStrankaListFormatedOIB>
  <DomainObject.Predmet.ProtuStrankaListFormatedWithAdress>
    <izvorni_sadrzaj>
      <item>Umjetnička udruga LJEPOTA DRVA, IX. Ravnice 10, 10000 Zagreb zastupanog po punomoćniku Željko Petrinić</item>
    </izvorni_sadrzaj>
    <derivirana_varijabla naziv="DomainObject.Predmet.ProtuStrankaListFormatedWithAdress_1">
      <item>Umjetnička udruga LJEPOTA DRVA, IX. Ravnice 10, 10000 Zagreb zastupanog po punomoćniku Željko Petrinić</item>
    </derivirana_varijabla>
  </DomainObject.Predmet.ProtuStrankaListFormatedWithAdress>
  <DomainObject.Predmet.ProtuStrankaListFormatedWithAdressOIB>
    <izvorni_sadrzaj>
      <item>Umjetnička udruga LJEPOTA DRVA, OIB 21212312643, IX. Ravnice 10, 10000 Zagreb zastupanog po punomoćniku Željko Petrinić</item>
    </izvorni_sadrzaj>
    <derivirana_varijabla naziv="DomainObject.Predmet.ProtuStrankaListFormatedWithAdressOIB_1">
      <item>Umjetnička udruga LJEPOTA DRVA, OIB 21212312643, IX. Ravnice 10, 10000 Zagreb zastupanog po punomoćniku Željko Petrinić</item>
    </derivirana_varijabla>
  </DomainObject.Predmet.ProtuStrankaListFormatedWithAdressOIB>
  <DomainObject.Predmet.ProtuStrankaListNazivFormated>
    <izvorni_sadrzaj>
      <item>Umjetnička udruga LJEPOTA DRVA</item>
    </izvorni_sadrzaj>
    <derivirana_varijabla naziv="DomainObject.Predmet.ProtuStrankaListNazivFormated_1">
      <item>Umjetnička udruga LJEPOTA DRVA</item>
    </derivirana_varijabla>
  </DomainObject.Predmet.ProtuStrankaListNazivFormated>
  <DomainObject.Predmet.ProtuStrankaListNazivFormatedOIB>
    <izvorni_sadrzaj>
      <item>Umjetnička udruga LJEPOTA DRVA, OIB 21212312643</item>
    </izvorni_sadrzaj>
    <derivirana_varijabla naziv="DomainObject.Predmet.ProtuStrankaListNazivFormatedOIB_1">
      <item>Umjetnička udruga LJEPOTA DRVA, OIB 21212312643</item>
    </derivirana_varijabla>
  </DomainObject.Predmet.ProtuStrankaListNazivFormatedOIB>
  <DomainObject.Predmet.OstaliListFormated>
    <izvorni_sadrzaj>
      <item>Željko Petrinić punomoćnik sudionika u postupku Umjetnička udruga LJEPOTA DRVA</item>
    </izvorni_sadrzaj>
    <derivirana_varijabla naziv="DomainObject.Predmet.OstaliListFormated_1">
      <item>Željko Petrinić punomoćnik sudionika u postupku Umjetnička udruga LJEPOTA DRVA</item>
    </derivirana_varijabla>
  </DomainObject.Predmet.OstaliListFormated>
  <DomainObject.Predmet.OstaliListFormatedOIB>
    <izvorni_sadrzaj>
      <item>Željko Petrinić, OIB 73565546590 punomoćnik sudionika u postupku Umjetnička udruga LJEPOTA DRVA</item>
    </izvorni_sadrzaj>
    <derivirana_varijabla naziv="DomainObject.Predmet.OstaliListFormatedOIB_1">
      <item>Željko Petrinić, OIB 73565546590 punomoćnik sudionika u postupku Umjetnička udruga LJEPOTA DRVA</item>
    </derivirana_varijabla>
  </DomainObject.Predmet.OstaliListFormatedOIB>
  <DomainObject.Predmet.OstaliListFormatedWithAdress>
    <izvorni_sadrzaj>
      <item>Željko Petrinić, Ix. Ravnice 10, 10000 Zagreb punomoćnik sudionika u postupku Umjetnička udruga LJEPOTA DRVA</item>
    </izvorni_sadrzaj>
    <derivirana_varijabla naziv="DomainObject.Predmet.OstaliListFormatedWithAdress_1">
      <item>Željko Petrinić, Ix. Ravnice 10, 10000 Zagreb punomoćnik sudionika u postupku Umjetnička udruga LJEPOTA DRVA</item>
    </derivirana_varijabla>
  </DomainObject.Predmet.OstaliListFormatedWithAdress>
  <DomainObject.Predmet.OstaliListFormatedWithAdressOIB>
    <izvorni_sadrzaj>
      <item>Željko Petrinić, OIB 73565546590, Ix. Ravnice 10, 10000 Zagreb punomoćnik sudionika u postupku Umjetnička udruga LJEPOTA DRVA</item>
    </izvorni_sadrzaj>
    <derivirana_varijabla naziv="DomainObject.Predmet.OstaliListFormatedWithAdressOIB_1">
      <item>Željko Petrinić, OIB 73565546590, Ix. Ravnice 10, 10000 Zagreb punomoćnik sudionika u postupku Umjetnička udruga LJEPOTA DRVA</item>
    </derivirana_varijabla>
  </DomainObject.Predmet.OstaliListFormatedWithAdressOIB>
  <DomainObject.Predmet.OstaliListNazivFormated>
    <izvorni_sadrzaj>
      <item>Željko Petrinić</item>
    </izvorni_sadrzaj>
    <derivirana_varijabla naziv="DomainObject.Predmet.OstaliListNazivFormated_1">
      <item>Željko Petrinić</item>
    </derivirana_varijabla>
  </DomainObject.Predmet.OstaliListNazivFormated>
  <DomainObject.Predmet.OstaliListNazivFormatedOIB>
    <izvorni_sadrzaj>
      <item>Željko Petrinić, OIB 73565546590</item>
    </izvorni_sadrzaj>
    <derivirana_varijabla naziv="DomainObject.Predmet.OstaliListNazivFormatedOIB_1">
      <item>Željko Petrinić, OIB 73565546590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udruga LJEPOTA DRVA</izvorni_sadrzaj>
    <derivirana_varijabla naziv="DomainObject.Predmet.ProtustrankaIDrugi_1">Umjetnička udruga LJEPOTA DRVA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Umjetnička udruga LJEPOTA DRVA, OIB 21212312643, IX. Ravnice 10, 10000 Zagreb</izvorni_sadrzaj>
    <derivirana_varijabla naziv="DomainObject.Predmet.ProtustrankaIDrugiAdressOIB_1">Umjetnička udruga LJEPOTA DRVA, OIB 21212312643, IX.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Umjetnička udruga LJEPOTA DRVA</item>
      <item>Željko Petrinić</item>
    </izvorni_sadrzaj>
    <derivirana_varijabla naziv="DomainObject.Predmet.SudioniciListNaziv_1">
      <item>FINA Regionalni centar Zagreb</item>
      <item>Umjetnička udruga LJEPOTA DRVA</item>
      <item>Željko Petrinić</item>
    </derivirana_varijabla>
  </DomainObject.Predmet.SudioniciListNaziv>
  <DomainObject.Predmet.SudioniciListAdressOIB>
    <izvorni_sadrzaj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izvorni_sadrzaj>
    <derivirana_varijabla naziv="DomainObject.Predmet.SudioniciListAdressOIB_1"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21212312643</item>
      <item>, OIB 73565546590</item>
    </izvorni_sadrzaj>
    <derivirana_varijabla naziv="DomainObject.Predmet.SudioniciListNazivOIB_1">
      <item>, OIB 85821130368</item>
      <item>, OIB 21212312643</item>
      <item>, OIB 73565546590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2016-02-23T14:06:00Z</dcterms:created>
  <dc:creator>ilukac</dc:creator>
  <cp:lastModifiedBy>Ksenija Nol</cp:lastModifiedBy>
  <cp:lastPrinted>2016-02-23T14:04:00Z</cp:lastPrinted>
  <dcterms:modified xmlns:xsi="http://www.w3.org/2001/XMLSchema-instance" xsi:type="dcterms:W3CDTF">2016-02-23T14:18:00Z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