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2d8e" w14:paraId="5962d8e" w:rsidRDefault="00783DF2" w:rsidP="00910611" w:rsidR="00783D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DF2" w:rsidP="00910611" w:rsidR="00783DF2">
      <w:r>
        <w:rPr>
          <w:rFonts w:eastAsia="MS Mincho"/>
        </w:rPr>
        <w:t xml:space="preserve">   REPUBLIKA HRVATSKA</w:t>
      </w:r>
    </w:p>
    <w:p w:rsidRDefault="00783DF2" w:rsidP="00910611" w:rsidR="00783DF2">
      <w:r>
        <w:rPr>
          <w:rFonts w:eastAsia="MS Mincho"/>
        </w:rPr>
        <w:t>TRGOVAČKI SUD U RIJECI</w:t>
      </w:r>
    </w:p>
    <w:p w:rsidRDefault="00783DF2" w:rsidR="00783DF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4B7D12">
        <w:t>523</w:t>
      </w:r>
      <w:r w:rsidR="002B13C9">
        <w:t>/18-</w:t>
      </w:r>
      <w:r w:rsidR="004B7D12">
        <w:t>2</w:t>
      </w: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4B7D12">
        <w:rPr>
          <w:rFonts w:cs="Arial"/>
        </w:rPr>
        <w:t xml:space="preserve">DEITRANSPORT LOGISTIC jednostavno </w:t>
      </w:r>
      <w:r w:rsidR="004B7D12" w:rsidRPr="004B7D12">
        <w:t>društvo s ograničenom odgovornošću</w:t>
      </w:r>
      <w:r w:rsidR="004B7D12">
        <w:t xml:space="preserve"> prijevoz i usluge u prijevozu, Rijeka, Turkovo 40/e, OIB 99059288828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3E6752">
        <w:rPr>
          <w:rFonts w:cs="Arial"/>
        </w:rPr>
        <w:t>0</w:t>
      </w:r>
      <w:r w:rsidR="00CA4F8F">
        <w:rPr>
          <w:rFonts w:cs="Arial"/>
        </w:rPr>
        <w:t xml:space="preserve">1. </w:t>
      </w:r>
      <w:r w:rsidR="003E6752">
        <w:rPr>
          <w:rFonts w:cs="Arial"/>
        </w:rPr>
        <w:t xml:space="preserve">listopada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B7D12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4B7D12" w:rsidRPr="004B7D12">
        <w:rPr>
          <w:rFonts w:cs="Arial"/>
        </w:rPr>
        <w:t>DEITRANSPORT LOGISTIC jednostavno društvo s ograničenom odgovornošću prijevoz i usluge u prijevozu, Rijeka, Turkovo 40/e, OIB 99059288828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4B7D12" w:rsidRPr="004B7D12">
        <w:rPr>
          <w:rFonts w:hAnsi="Times New Roman" w:ascii="Times New Roman"/>
          <w:b w:val="false"/>
        </w:rPr>
        <w:t>Blaženka Prpić, Rijeka, Corrado Ilijasich 21, OIB 58591486513</w:t>
      </w:r>
      <w:r w:rsidR="004B7D12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E675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22. studenoga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 w:rsidR="004B7D12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4B7D12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3E6752">
        <w:t>18. rujna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4B7D12" w:rsidRPr="004B7D12">
        <w:rPr>
          <w:rFonts w:cs="Arial"/>
        </w:rPr>
        <w:t xml:space="preserve">DEITRANSPORT LOGISTIC jednostavno društvo s ograničenom odgovornošću prijevoz i usluge u prijevozu, Rijeka, Turkovo 40/e, OIB 99059288828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3E6752">
        <w:t>13. rujna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4B7D12">
        <w:t>24.705,35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E6752">
        <w:t>jednog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3E6752">
        <w:t>0</w:t>
      </w:r>
      <w:r w:rsidR="00177E7A">
        <w:t xml:space="preserve">1. </w:t>
      </w:r>
      <w:r w:rsidR="003E6752">
        <w:t xml:space="preserve">listopada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4B7D12">
        <w:t>48.056,07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3E6752">
        <w:t>01. listopada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BA4FC2" w:rsidR="00681744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  <w:r w:rsidR="00BA4FC2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4B7D12">
      <w:t>523</w:t>
    </w:r>
    <w:r>
      <w:t>/18-</w:t>
    </w:r>
    <w:r w:rsidR="00BA4FC2">
      <w:t>2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83DF2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A4FC2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DEITRANSPORT LOGISTIC j.d.o.o.</izvorni_sadrzaj>
    <derivirana_varijabla naziv="DomainObject.Predmet.ProtustrankaFormated_1">  DEITRANSPORT LOGISTIC j.d.o.o.</derivirana_varijabla>
  </DomainObject.Predmet.ProtustrankaFormated>
  <DomainObject.Predmet.ProtustrankaFormatedOIB>
    <izvorni_sadrzaj>  DEITRANSPORT LOGISTIC j.d.o.o., OIB 99059288828</izvorni_sadrzaj>
    <derivirana_varijabla naziv="DomainObject.Predmet.ProtustrankaFormatedOIB_1">  DEITRANSPORT LOGISTIC j.d.o.o., OIB 99059288828</derivirana_varijabla>
  </DomainObject.Predmet.ProtustrankaFormatedOIB>
  <DomainObject.Predmet.ProtustrankaFormatedWithAdress>
    <izvorni_sadrzaj> DEITRANSPORT LOGISTIC j.d.o.o., Turkovo 40e, 51000 Rijeka</izvorni_sadrzaj>
    <derivirana_varijabla naziv="DomainObject.Predmet.ProtustrankaFormatedWithAdress_1"> DEITRANSPORT LOGISTIC j.d.o.o., Turkovo 40e, 51000 Rijeka</derivirana_varijabla>
  </DomainObject.Predmet.ProtustrankaFormatedWithAdress>
  <DomainObject.Predmet.ProtustrankaFormatedWithAdressOIB>
    <izvorni_sadrzaj> DEITRANSPORT LOGISTIC j.d.o.o., OIB 99059288828, Turkovo 40e, 51000 Rijeka</izvorni_sadrzaj>
    <derivirana_varijabla naziv="DomainObject.Predmet.ProtustrankaFormatedWithAdressOIB_1"> DEITRANSPORT LOGISTIC j.d.o.o., OIB 99059288828, Turkovo 40e, 51000 Rijeka</derivirana_varijabla>
  </DomainObject.Predmet.ProtustrankaFormatedWithAdressOIB>
  <DomainObject.Predmet.ProtustrankaWithAdress>
    <izvorni_sadrzaj>DEITRANSPORT LOGISTIC j.d.o.o. Turkovo 40e, 51000 Rijeka</izvorni_sadrzaj>
    <derivirana_varijabla naziv="DomainObject.Predmet.ProtustrankaWithAdress_1">DEITRANSPORT LOGISTIC j.d.o.o. Turkovo 40e, 51000 Rijeka</derivirana_varijabla>
  </DomainObject.Predmet.ProtustrankaWithAdress>
  <DomainObject.Predmet.ProtustrankaWithAdressOIB>
    <izvorni_sadrzaj>DEITRANSPORT LOGISTIC j.d.o.o., OIB 99059288828, Turkovo 40e, 51000 Rijeka</izvorni_sadrzaj>
    <derivirana_varijabla naziv="DomainObject.Predmet.ProtustrankaWithAdressOIB_1">DEITRANSPORT LOGISTIC j.d.o.o., OIB 99059288828, Turkovo 40e, 51000 Rijeka</derivirana_varijabla>
  </DomainObject.Predmet.ProtustrankaWithAdressOIB>
  <DomainObject.Predmet.ProtustrankaNazivFormated>
    <izvorni_sadrzaj>DEITRANSPORT LOGISTIC j.d.o.o.</izvorni_sadrzaj>
    <derivirana_varijabla naziv="DomainObject.Predmet.ProtustrankaNazivFormated_1">DEITRANSPORT LOGISTIC j.d.o.o.</derivirana_varijabla>
  </DomainObject.Predmet.ProtustrankaNazivFormated>
  <DomainObject.Predmet.ProtustrankaNazivFormatedOIB>
    <izvorni_sadrzaj>DEITRANSPORT LOGISTIC j.d.o.o., OIB 99059288828</izvorni_sadrzaj>
    <derivirana_varijabla naziv="DomainObject.Predmet.ProtustrankaNazivFormatedOIB_1">DEITRANSPORT LOGISTIC j.d.o.o., OIB 99059288828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DEITRANSPORT LOGISTIC j.d.o.o.</item>
    </izvorni_sadrzaj>
    <derivirana_varijabla naziv="DomainObject.Predmet.ProtuStrankaListFormated_1">
      <item>DEITRANSPORT LOGISTIC j.d.o.o.</item>
    </derivirana_varijabla>
  </DomainObject.Predmet.ProtuStrankaListFormated>
  <DomainObject.Predmet.ProtuStrankaListFormatedOIB>
    <izvorni_sadrzaj>
      <item>DEITRANSPORT LOGISTIC j.d.o.o., OIB 99059288828</item>
    </izvorni_sadrzaj>
    <derivirana_varijabla naziv="DomainObject.Predmet.ProtuStrankaListFormatedOIB_1">
      <item>DEITRANSPORT LOGISTIC j.d.o.o., OIB 99059288828</item>
    </derivirana_varijabla>
  </DomainObject.Predmet.ProtuStrankaListFormatedOIB>
  <DomainObject.Predmet.ProtuStrankaListFormatedWithAdress>
    <izvorni_sadrzaj>
      <item>DEITRANSPORT LOGISTIC j.d.o.o., Turkovo 40e, 51000 Rijeka</item>
    </izvorni_sadrzaj>
    <derivirana_varijabla naziv="DomainObject.Predmet.ProtuStrankaListFormatedWithAdress_1">
      <item>DEITRANSPORT LOGISTIC j.d.o.o., Turkovo 40e, 51000 Rijeka</item>
    </derivirana_varijabla>
  </DomainObject.Predmet.ProtuStrankaListFormatedWithAdress>
  <DomainObject.Predmet.ProtuStrankaListFormatedWithAdressOIB>
    <izvorni_sadrzaj>
      <item>DEITRANSPORT LOGISTIC j.d.o.o., OIB 99059288828, Turkovo 40e, 51000 Rijeka</item>
    </izvorni_sadrzaj>
    <derivirana_varijabla naziv="DomainObject.Predmet.ProtuStrankaListFormatedWithAdressOIB_1">
      <item>DEITRANSPORT LOGISTIC j.d.o.o., OIB 99059288828, Turkovo 40e, 51000 Rijeka</item>
    </derivirana_varijabla>
  </DomainObject.Predmet.ProtuStrankaListFormatedWithAdressOIB>
  <DomainObject.Predmet.ProtuStrankaListNazivFormated>
    <izvorni_sadrzaj>
      <item>DEITRANSPORT LOGISTIC j.d.o.o.</item>
    </izvorni_sadrzaj>
    <derivirana_varijabla naziv="DomainObject.Predmet.ProtuStrankaListNazivFormated_1">
      <item>DEITRANSPORT LOGISTIC j.d.o.o.</item>
    </derivirana_varijabla>
  </DomainObject.Predmet.ProtuStrankaListNazivFormated>
  <DomainObject.Predmet.ProtuStrankaListNazivFormatedOIB>
    <izvorni_sadrzaj>
      <item>DEITRANSPORT LOGISTIC j.d.o.o., OIB 99059288828</item>
    </izvorni_sadrzaj>
    <derivirana_varijabla naziv="DomainObject.Predmet.ProtuStrankaListNazivFormatedOIB_1">
      <item>DEITRANSPORT LOGISTIC j.d.o.o., OIB 99059288828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DEITRANSPORT LOGISTIC j.d.o.o.</izvorni_sadrzaj>
    <derivirana_varijabla naziv="DomainObject.Predmet.ProtustrankaIDrugi_1">DEITRANSPORT LOGISTIC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DEITRANSPORT LOGISTIC j.d.o.o., OIB 99059288828, Turkovo 40e, 51000 Rijeka</izvorni_sadrzaj>
    <derivirana_varijabla naziv="DomainObject.Predmet.ProtustrankaIDrugiAdressOIB_1">DEITRANSPORT LOGISTIC j.d.o.o., OIB 99059288828,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DEITRANSPORT LOGISTIC j.d.o.o.</item>
    </izvorni_sadrzaj>
    <derivirana_varijabla naziv="DomainObject.Predmet.SudioniciListNaziv_1">
      <item>FINA  Rijeka</item>
      <item>DEITRANSPORT LOGISTIC j.d.o.o.</item>
    </derivirana_varijabla>
  </DomainObject.Predmet.SudioniciListNaziv>
  <DomainObject.Predmet.SudioniciListAdressOIB>
    <izvorni_sadrzaj>
      <item>FINA  Rijeka, OIB 85821130368, Frana Kurelca 8,51000 Rijeka</item>
      <item>DEITRANSPORT LOGISTIC j.d.o.o., OIB 99059288828, Turkovo 40e,51000 Rijeka</item>
    </izvorni_sadrzaj>
    <derivirana_varijabla naziv="DomainObject.Predmet.SudioniciListAdressOIB_1">
      <item>FINA  Rijeka, OIB 85821130368, Frana Kurelca 8,51000 Rijeka</item>
      <item>DEITRANSPORT LOGISTIC j.d.o.o., OIB 99059288828,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99059288828</item>
    </izvorni_sadrzaj>
    <derivirana_varijabla naziv="DomainObject.Predmet.SudioniciListNazivOIB_1">
      <item>, OIB 85821130368</item>
      <item>, OIB 99059288828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B3CC1-22EA-407E-A32F-D8295472D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578</properties:Words>
  <properties:Characters>3251</properties:Characters>
  <properties:Lines>83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2018-10-01T09:41:00Z</dcterms:created>
  <dc:creator>stecaj</dc:creator>
  <cp:lastModifiedBy>Jasna Radulović</cp:lastModifiedBy>
  <cp:lastPrinted>2018-10-01T09:48:00Z</cp:lastPrinted>
  <dcterms:modified xmlns:xsi="http://www.w3.org/2001/XMLSchema-instance" xsi:type="dcterms:W3CDTF">2018-10-01T09:52:00Z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(523-18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