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fccb" w14:paraId="b69fcc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95F0C">
        <w:rPr>
          <w:lang w:val="hr-HR"/>
        </w:rPr>
        <w:t>St-664/15-4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795F0C">
        <w:t>MARTINČIĆ d.o.o., OIB: 86036708566 sa sjedištem u Ulica Marcela Kiepacha 1, 48260 Križevci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795F0C">
        <w:t>MARTINČIĆ d.o.o., OIB: 86036708566 sa sjedištem u Ulica Marcela Kiepacha 1, 48260 Križevci</w:t>
      </w:r>
      <w:r w:rsidR="0082762B">
        <w:t>,</w:t>
      </w:r>
      <w:r w:rsidR="008C35DC">
        <w:rPr>
          <w:lang w:val="hr-HR"/>
        </w:rPr>
        <w:t xml:space="preserve"> na dan </w:t>
      </w:r>
      <w:r w:rsidR="00795F0C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95F0C">
        <w:rPr>
          <w:lang w:val="hr-HR"/>
        </w:rPr>
        <w:t>1.160.393,47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795F0C">
        <w:t>MARTINČIĆ d.o.o., OIB: 86036708566 sa sjedištem u Ulica Marcela Kiepacha 1, 48260 Križevci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795F0C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95F0C">
        <w:t>MARTINČIĆ d.o.o., OIB: 86036708566 sa sjedištem u Ulica Marcela Kiepacha 1, 48260 Križevci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795F0C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795F0C">
        <w:rPr>
          <w:lang w:val="hr-HR"/>
        </w:rPr>
        <w:t>1.160.393,47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345" w:rsidP="007F64E0" w:rsidR="00ED5345">
      <w:r>
        <w:separator/>
      </w:r>
    </w:p>
  </w:endnote>
  <w:endnote w:id="0" w:type="continuationSeparator">
    <w:p w:rsidRDefault="00ED5345" w:rsidP="007F64E0" w:rsidR="00ED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345" w:rsidP="007F64E0" w:rsidR="00ED5345">
      <w:r>
        <w:separator/>
      </w:r>
    </w:p>
  </w:footnote>
  <w:footnote w:id="0" w:type="continuationSeparator">
    <w:p w:rsidRDefault="00ED5345" w:rsidP="007F64E0" w:rsidR="00ED5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95F0C">
      <w:rPr>
        <w:lang w:val="hr-HR"/>
      </w:rPr>
      <w:t>St-664/15-4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0282" w:rsidRPr="0086028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5F0C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0282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5345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0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0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MARTINČIĆ d.o.o. za pružanje usluga putničke agencije i prijevoza</izvorni_sadrzaj>
    <derivirana_varijabla naziv="DomainObject.Predmet.ProtustrankaFormated_1">  MARTINČIĆ d.o.o. za pružanje usluga putničke agencije i prijevoza</derivirana_varijabla>
  </DomainObject.Predmet.ProtustrankaFormated>
  <DomainObject.Predmet.ProtustrankaFormatedOIB>
    <izvorni_sadrzaj>  MARTINČIĆ d.o.o. za pružanje usluga putničke agencije i prijevoza, OIB 86036708566</izvorni_sadrzaj>
    <derivirana_varijabla naziv="DomainObject.Predmet.ProtustrankaFormatedOIB_1">  MARTINČIĆ d.o.o. za pružanje usluga putničke agencije i prijevoza, OIB 86036708566</derivirana_varijabla>
  </DomainObject.Predmet.ProtustrankaFormatedOIB>
  <DomainObject.Predmet.ProtustrankaFormatedWithAdress>
    <izvorni_sadrzaj> MARTINČIĆ d.o.o. za pružanje usluga putničke agencije i prijevoza, Ulica Marcela Kiepacha 1, 48260 Križevci</izvorni_sadrzaj>
    <derivirana_varijabla naziv="DomainObject.Predmet.ProtustrankaFormatedWithAdress_1"> MARTINČIĆ d.o.o. za pružanje usluga putničke agencije i prijevoza, Ulica Marcela Kiepacha 1, 48260 Križevci</derivirana_varijabla>
  </DomainObject.Predmet.ProtustrankaFormatedWithAdress>
  <DomainObject.Predmet.ProtustrankaFormatedWithAdressOIB>
    <izvorni_sadrzaj> MARTINČIĆ d.o.o. za pružanje usluga putničke agencije i prijevoza, OIB 86036708566, Ulica Marcela Kiepacha 1, 48260 Križevci</izvorni_sadrzaj>
    <derivirana_varijabla naziv="DomainObject.Predmet.ProtustrankaFormatedWithAdressOIB_1"> MARTINČIĆ d.o.o. za pružanje usluga putničke agencije i prijevoza, OIB 86036708566, Ulica Marcela Kiepacha 1, 48260 Križevci</derivirana_varijabla>
  </DomainObject.Predmet.ProtustrankaFormatedWithAdressOIB>
  <DomainObject.Predmet.ProtustrankaWithAdress>
    <izvorni_sadrzaj>MARTINČIĆ d.o.o. za pružanje usluga putničke agencije i prijevoza Ulica Marcela Kiepacha 1, 48260 Križevci</izvorni_sadrzaj>
    <derivirana_varijabla naziv="DomainObject.Predmet.ProtustrankaWithAdress_1">MARTINČIĆ d.o.o. za pružanje usluga putničke agencije i prijevoza Ulica Marcela Kiepacha 1, 48260 Križevci</derivirana_varijabla>
  </DomainObject.Predmet.ProtustrankaWithAdress>
  <DomainObject.Predmet.ProtustrankaWithAdressOIB>
    <izvorni_sadrzaj>MARTINČIĆ d.o.o. za pružanje usluga putničke agencije i prijevoza, OIB 86036708566, Ulica Marcela Kiepacha 1, 48260 Križevci</izvorni_sadrzaj>
    <derivirana_varijabla naziv="DomainObject.Predmet.ProtustrankaWithAdressOIB_1">MARTINČIĆ d.o.o. za pružanje usluga putničke agencije i prijevoza, OIB 86036708566, Ulica Marcela Kiepacha 1, 48260 Križevci</derivirana_varijabla>
  </DomainObject.Predmet.ProtustrankaWithAdressOIB>
  <DomainObject.Predmet.ProtustrankaNazivFormated>
    <izvorni_sadrzaj>MARTINČIĆ d.o.o. za pružanje usluga putničke agencije i prijevoza</izvorni_sadrzaj>
    <derivirana_varijabla naziv="DomainObject.Predmet.ProtustrankaNazivFormated_1">MARTINČIĆ d.o.o. za pružanje usluga putničke agencije i prijevoza</derivirana_varijabla>
  </DomainObject.Predmet.ProtustrankaNazivFormated>
  <DomainObject.Predmet.ProtustrankaNazivFormatedOIB>
    <izvorni_sadrzaj>MARTINČIĆ d.o.o. za pružanje usluga putničke agencije i prijevoza, OIB 86036708566</izvorni_sadrzaj>
    <derivirana_varijabla naziv="DomainObject.Predmet.ProtustrankaNazivFormatedOIB_1">MARTINČIĆ d.o.o. za pružanje usluga putničke agencije i prijevoza, OIB 86036708566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1160393.47</izvorni_sadrzaj>
    <derivirana_varijabla naziv="DomainObject.Predmet.TrenutnaVrijednost_1">1160393.47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MARTINČIĆ d.o.o. za pružanje usluga putničke agencije i prijevoza</item>
    </izvorni_sadrzaj>
    <derivirana_varijabla naziv="DomainObject.Predmet.ProtuStrankaListFormated_1">
      <item>MARTINČIĆ d.o.o. za pružanje usluga putničke agencije i prijevoza</item>
    </derivirana_varijabla>
  </DomainObject.Predmet.ProtuStrankaListFormated>
  <DomainObject.Predmet.ProtuStrankaListFormatedOIB>
    <izvorni_sadrzaj>
      <item>MARTINČIĆ d.o.o. za pružanje usluga putničke agencije i prijevoza, OIB 86036708566</item>
    </izvorni_sadrzaj>
    <derivirana_varijabla naziv="DomainObject.Predmet.ProtuStrankaListFormatedOIB_1">
      <item>MARTINČIĆ d.o.o. za pružanje usluga putničke agencije i prijevoza, OIB 86036708566</item>
    </derivirana_varijabla>
  </DomainObject.Predmet.ProtuStrankaListFormatedOIB>
  <DomainObject.Predmet.ProtuStrankaListFormatedWithAdress>
    <izvorni_sadrzaj>
      <item>MARTINČIĆ d.o.o. za pružanje usluga putničke agencije i prijevoza, Ulica Marcela Kiepacha 1, 48260 Križevci</item>
    </izvorni_sadrzaj>
    <derivirana_varijabla naziv="DomainObject.Predmet.ProtuStrankaListFormatedWithAdress_1">
      <item>MARTINČIĆ d.o.o. za pružanje usluga putničke agencije i prijevoza, Ulica Marcela Kiepacha 1, 48260 Križevci</item>
    </derivirana_varijabla>
  </DomainObject.Predmet.ProtuStrankaListFormatedWithAdress>
  <DomainObject.Predmet.ProtuStrankaListFormatedWithAdressOIB>
    <izvorni_sadrzaj>
      <item>MARTINČIĆ d.o.o. za pružanje usluga putničke agencije i prijevoza, OIB 86036708566, Ulica Marcela Kiepacha 1, 48260 Križevci</item>
    </izvorni_sadrzaj>
    <derivirana_varijabla naziv="DomainObject.Predmet.ProtuStrankaListFormatedWithAdressOIB_1">
      <item>MARTINČIĆ d.o.o. za pružanje usluga putničke agencije i prijevoza, OIB 86036708566, Ulica Marcela Kiepacha 1, 48260 Križevci</item>
    </derivirana_varijabla>
  </DomainObject.Predmet.ProtuStrankaListFormatedWithAdressOIB>
  <DomainObject.Predmet.ProtuStrankaListNazivFormated>
    <izvorni_sadrzaj>
      <item>MARTINČIĆ d.o.o. za pružanje usluga putničke agencije i prijevoza</item>
    </izvorni_sadrzaj>
    <derivirana_varijabla naziv="DomainObject.Predmet.ProtuStrankaListNazivFormated_1">
      <item>MARTINČIĆ d.o.o. za pružanje usluga putničke agencije i prijevoza</item>
    </derivirana_varijabla>
  </DomainObject.Predmet.ProtuStrankaListNazivFormated>
  <DomainObject.Predmet.ProtuStrankaListNazivFormatedOIB>
    <izvorni_sadrzaj>
      <item>MARTINČIĆ d.o.o. za pružanje usluga putničke agencije i prijevoza, OIB 86036708566</item>
    </izvorni_sadrzaj>
    <derivirana_varijabla naziv="DomainObject.Predmet.ProtuStrankaListNazivFormatedOIB_1">
      <item>MARTINČIĆ d.o.o. za pružanje usluga putničke agencije i prijevoza, OIB 86036708566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MARTINČIĆ d.o.o. za pružanje usluga putničke agencije i prijevoza</izvorni_sadrzaj>
    <derivirana_varijabla naziv="DomainObject.Predmet.ProtustrankaIDrugi_1">MARTINČIĆ d.o.o. za pružanje usluga putničke agencije i prijevoza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MARTINČIĆ d.o.o. za pružanje usluga putničke agencije i prijevoza, OIB 86036708566, Ulica Marcela Kiepacha 1, 48260 Križevci</izvorni_sadrzaj>
    <derivirana_varijabla naziv="DomainObject.Predmet.ProtustrankaIDrugiAdressOIB_1">MARTINČIĆ d.o.o. za pružanje usluga putničke agencije i prijevoza, OIB 86036708566, Ulica Marcela Kiepacha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MARTINČIĆ d.o.o. za pružanje usluga putničke agencije i prijevoza</item>
      <item>e-Oglasna</item>
      <item>Sudski registar</item>
    </izvorni_sadrzaj>
    <derivirana_varijabla naziv="DomainObject.Predmet.SudioniciListNaziv_1">
      <item>Financijska agencija</item>
      <item>MARTINČIĆ d.o.o. za pružanje usluga putničke agencije i prijevoza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MARTINČIĆ d.o.o. za pružanje usluga putničke agencije i prijevoza, OIB 86036708566, Ulica Marcela Kiepacha 1,48260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MARTINČIĆ d.o.o. za pružanje usluga putničke agencije i prijevoza, OIB 86036708566, Ulica Marcela Kiepacha 1,48260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86036708566</item>
      <item>, OIB null</item>
      <item>, OIB null</item>
    </izvorni_sadrzaj>
    <derivirana_varijabla naziv="DomainObject.Predmet.SudioniciListNazivOIB_1">
      <item>, OIB 85821130368</item>
      <item>, OIB 86036708566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2334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2015-11-06T12:35:00Z</dcterms:created>
  <dc:creator>user</dc:creator>
  <cp:lastModifiedBy>Marko Makaj</cp:lastModifiedBy>
  <cp:lastPrinted>2015-11-06T12:34:00Z</cp:lastPrinted>
  <dcterms:modified xmlns:xsi="http://www.w3.org/2001/XMLSchema-instance" xsi:type="dcterms:W3CDTF">2015-11-06T12:35:00Z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