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6F7638" w:rsidR="002B6567" w:rsidRPr="00E003B6">
            <w:pPr>
              <w:jc w:val="right"/>
              <w:rPr>
                <w:noProof/>
                <w:sz w:val="24"/>
              </w:rPr>
            </w:pPr>
            <w:r w:rsidRPr="00E003B6">
              <w:rPr>
                <w:noProof/>
                <w:sz w:val="24"/>
              </w:rPr>
              <w:t>Poslovni broj: 11.St-</w:t>
            </w:r>
            <w:r w:rsidR="006F7638">
              <w:rPr>
                <w:noProof/>
                <w:sz w:val="24"/>
              </w:rPr>
              <w:t>1123/2015-19</w:t>
            </w:r>
          </w:p>
        </w:tc>
      </w:tr>
    </w:tbl>
    <w:p w14:textId="976fbf0" w14:paraId="976fbf0" w:rsidRDefault="007657AB" w:rsidP="004346D2" w:rsidR="007657AB" w:rsidRPr="00DE2B55">
      <w:pPr>
        <w:spacing w:after="300" w:before="3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4346D2" w:rsidR="007657AB">
      <w:pPr>
        <w:spacing w:after="300" w:before="30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6F7638" w:rsidRPr="006F7638">
        <w:rPr>
          <w:lang w:val="hr-HR"/>
        </w:rPr>
        <w:t>ALIGATOR-ATG d.o.o., OIB: 86674389684, Split, Kukuljevićeva 3</w:t>
      </w:r>
      <w:r w:rsidR="00B0732F" w:rsidRPr="00B0732F">
        <w:rPr>
          <w:lang w:val="hr-HR"/>
        </w:rPr>
        <w:t xml:space="preserve">, </w:t>
      </w:r>
      <w:r w:rsidR="006F7638">
        <w:rPr>
          <w:lang w:val="hr-HR"/>
        </w:rPr>
        <w:t>14</w:t>
      </w:r>
      <w:r w:rsidR="007A0A9A">
        <w:rPr>
          <w:lang w:val="hr-HR"/>
        </w:rPr>
        <w:t>. prosinc</w:t>
      </w:r>
      <w:r w:rsidR="00B0732F" w:rsidRPr="00B0732F">
        <w:rPr>
          <w:lang w:val="hr-HR"/>
        </w:rPr>
        <w:t>a 2018.</w:t>
      </w:r>
    </w:p>
    <w:p w:rsidRDefault="007657AB" w:rsidP="004346D2" w:rsidR="007657AB" w:rsidRPr="00DE2B55">
      <w:pPr>
        <w:spacing w:after="240" w:before="24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6F7638" w:rsidRPr="006F7638">
        <w:t>ALIGATOR-ATG d.o.o., OIB: 86674389684, Split, Kukuljevićeva 3</w:t>
      </w:r>
      <w:r w:rsidR="007A0A9A" w:rsidRPr="007A0A9A">
        <w:t>, Split, Matije Gupca 1</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7A0A9A">
        <w:t>17</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6F7638">
        <w:t>1123-2015</w:t>
      </w:r>
      <w:r>
        <w:t>,</w:t>
      </w:r>
      <w:r w:rsidR="00722C23">
        <w:t xml:space="preserve"> </w:t>
      </w:r>
      <w:r w:rsidRPr="00554528">
        <w:t>uz svrhu plaćanja "predujam za pokriće troškova stečajnog postupka br. 11.St-</w:t>
      </w:r>
      <w:r w:rsidR="006F7638">
        <w:t>1123-2015</w:t>
      </w:r>
      <w:r w:rsidRPr="00554528">
        <w:t>"</w:t>
      </w:r>
      <w:r>
        <w:t xml:space="preserve">  te da ovom sudu dostave dokaz o uplati zatraženog predujma.</w:t>
      </w:r>
    </w:p>
    <w:p w:rsidRDefault="007657AB" w:rsidP="00B63FF7" w:rsidR="007657AB" w:rsidRPr="00FD17E3">
      <w:pPr>
        <w:spacing w:before="300"/>
        <w:ind w:firstLine="720"/>
        <w:jc w:val="both"/>
      </w:pPr>
      <w:r>
        <w:t>II. Ukoliko u ostavljenom roku ne bude uplaćen zatraženi predujam iz točke I. ovog rješenja, sud će donijeti rješenje o otvaranju i zaključenju stečajnog postupka nad dužnikom.</w:t>
      </w:r>
    </w:p>
    <w:p w:rsidRDefault="007657AB" w:rsidP="00B63FF7" w:rsidR="007657AB" w:rsidRPr="00FD17E3">
      <w:pPr>
        <w:pStyle w:val="Naslov2"/>
        <w:numPr>
          <w:ilvl w:val="12"/>
          <w:numId w:val="0"/>
        </w:numPr>
        <w:spacing w:after="200" w:before="400"/>
        <w:rPr>
          <w:b w:val="false"/>
          <w:szCs w:val="24"/>
        </w:rPr>
      </w:pPr>
      <w:r w:rsidRPr="00FD17E3">
        <w:rPr>
          <w:b w:val="false"/>
          <w:szCs w:val="24"/>
        </w:rPr>
        <w:t>Obrazloženje</w:t>
      </w:r>
    </w:p>
    <w:p w:rsidRDefault="006F7638" w:rsidP="006F7638" w:rsidR="006F7638" w:rsidRPr="006F7638">
      <w:pPr>
        <w:ind w:firstLine="708"/>
        <w:jc w:val="both"/>
        <w:rPr>
          <w:rFonts w:cstheme="minorBidi" w:eastAsiaTheme="minorHAnsi"/>
          <w:szCs w:val="22"/>
          <w:lang w:eastAsia="en-US"/>
        </w:rPr>
      </w:pPr>
      <w:r w:rsidRPr="006F7638">
        <w:rPr>
          <w:rFonts w:cstheme="minorBidi" w:eastAsiaTheme="minorHAnsi"/>
          <w:lang w:eastAsia="en-US"/>
        </w:rPr>
        <w:t>Financijska agencija, Regionalni centar Split podnijela je ovom sudu 5. studenog 2015. prijedlog za otvaranje stečajnog postupka nad dužnikom ALIGATOR-ATG d.o.o., OIB: 86674389684, Split, Kukuljevićeva 3,</w:t>
      </w:r>
      <w:r w:rsidRPr="006F7638">
        <w:rPr>
          <w:rFonts w:cstheme="minorBidi" w:eastAsiaTheme="minorHAnsi"/>
          <w:szCs w:val="22"/>
          <w:lang w:eastAsia="en-US"/>
        </w:rPr>
        <w:t xml:space="preserve"> sukladno odredbi čl. 49. st. 2. Zakona </w:t>
      </w:r>
      <w:r w:rsidRPr="006F7638">
        <w:rPr>
          <w:rFonts w:eastAsiaTheme="minorHAnsi"/>
          <w:lang w:eastAsia="en-US"/>
        </w:rPr>
        <w:t>o financijskom poslovanju i predstečajnoj nagodbi (˝Narodne novine˝ broj 108/12, 144/12 i 81/13; dalje ZFPPN).</w:t>
      </w:r>
      <w:r w:rsidRPr="006F7638">
        <w:rPr>
          <w:rFonts w:cstheme="minorBidi" w:eastAsiaTheme="minorHAnsi"/>
          <w:szCs w:val="22"/>
          <w:lang w:eastAsia="en-US"/>
        </w:rPr>
        <w:t xml:space="preserve"> U prijedlogu se navodi da je rješenjem FINA-e Klasa: UP-I/110/07/15-01/9031, Ur. broj: 04-06-15-9031-5 od 27. listopada 2015. odbačen prijedlog za otvaranje postupka predstečajne nagodbe, kao i to da postoje razlozi za otvaranje stečajnog postupka, budući dužnik u razdoblju dužem od 60 dana ima evidentirane neizvršene osnove za plaćanje. U privitku prijedloga predlagatelj dostavlja potvrdu u smislu odredbe članka 6. stavka 4. Stečajnog zakona („Narodne novine“ 71/15 i 104/17; dalje SZ) te rješenje FINA-e o odbačaju prijedloga za otvaranje postupka predstečajne nagodbe nad dužnikom ALIGATOR-ATG d.o.o. Split od 27. listopada 2017. sa potvrdom izvršnosti.</w:t>
      </w:r>
    </w:p>
    <w:p w:rsidRDefault="006F7638" w:rsidP="006F7638" w:rsidR="006F7638" w:rsidRPr="006F7638">
      <w:pPr>
        <w:spacing w:before="200"/>
        <w:ind w:firstLine="708"/>
        <w:jc w:val="both"/>
      </w:pPr>
      <w:r w:rsidRPr="006F7638">
        <w:t>Rješenjem ovog suda poslovni broj 11.St-1123/2015 od 29. studenog 2017. pokrenut je postupak radi utvrđenja uvjeta za otvaranje stečajnog postupka (prethodni postupak).</w:t>
      </w:r>
    </w:p>
    <w:p w:rsidRDefault="006F7638" w:rsidP="006F7638" w:rsidR="006F7638" w:rsidRPr="006F7638">
      <w:pPr>
        <w:spacing w:before="200"/>
        <w:ind w:firstLine="703"/>
        <w:jc w:val="both"/>
      </w:pPr>
      <w:r w:rsidRPr="006F7638">
        <w:lastRenderedPageBreak/>
        <w:t xml:space="preserve">Na ročište radi očitovanja o prijedlogu za otvaranje stečajnog postupka nad dužnikom, održano kod ovog suda 21. prosinca 2017., pristupio je zastupnik po zakonu dužnika koji je naveo </w:t>
      </w:r>
      <w:r w:rsidRPr="006F7638">
        <w:rPr>
          <w:rFonts w:cstheme="minorBidi" w:eastAsiaTheme="minorHAnsi"/>
          <w:szCs w:val="22"/>
          <w:lang w:eastAsia="en-US"/>
        </w:rPr>
        <w:t xml:space="preserve">da nije suglasan sa prijedlogom za otvaranje stečajnog postupka i da ne priznaje postojanje stečajnog razloga nesposobnosti za plaćanje na strani dužnika. </w:t>
      </w:r>
      <w:r w:rsidRPr="006F7638">
        <w:t>Trgovačko društvo Aligator-Atg d.o.o. Split da je osnovano 1993. i bavilo se uglavnom mjenjačkim poslovima na lokaciji u Marmontovoj ulici. Godine 2014. ili 2015. da se teško razbolio, a tu situaciju su iskoristili stanari zgrade u Marmontovoj ulici u kojoj je bilo locirano društvo na način da su otuđili određene stvari iz mjenjačnice. U tom pravcu da je podnio kaznenu prijavu, koja se još uvijek obrađuje. S obzirom na tu okolnost, da nije bio u mogućnost udovoljiti nalogu suda iz rješenja od 29. studenog 2017. i dostaviti tražena izvješća. Društvo da nema ništa od imovine – nema nekretnina, pokretnina, prava na tuđim stvarima, novčanih i nenovčanih tražbina, odnosno druge imovine. Društvo da je pokušao ˝spasiti˝ kroz postupak predstečajne nagodbe, ali taj prijedlog je odbačen zbog njegovog pravnog neznanja. Društvo da nema zaposlenika te ne vodi niti jedan sudski ili upravni postupak. Upitan vezano za strukturu duga, naveo je da duguje Poreznoj upravi, manje iznose po osnovi spomeničke rente, neplaćenog komunalnog doprinosa i sl. Poslovne knjige društva da su vođene uredno do 2014. ili 2015.</w:t>
      </w:r>
    </w:p>
    <w:p w:rsidRDefault="006F7638" w:rsidP="006F7638" w:rsidR="006F7638" w:rsidRPr="006F7638">
      <w:pPr>
        <w:spacing w:before="200"/>
        <w:ind w:firstLine="703"/>
        <w:jc w:val="both"/>
      </w:pPr>
      <w:r w:rsidRPr="006F7638">
        <w:t>Na istom ročištu punomoćnik dužnika istakao je da se dužnikova blokada odnosi na nepostojeća dugovanja jer da je riječ o određenim revijskim i drugim troškovima u odnosu na poslovne prostore dužnika i to upravo za period kada ovaj iste nije koristio.</w:t>
      </w:r>
    </w:p>
    <w:p w:rsidRDefault="006F7638" w:rsidP="006F7638" w:rsidR="006F7638" w:rsidRPr="006F7638">
      <w:pPr>
        <w:spacing w:before="200"/>
        <w:ind w:firstLine="703"/>
        <w:jc w:val="both"/>
        <w:rPr>
          <w:rFonts w:eastAsiaTheme="minorHAnsi"/>
          <w:lang w:eastAsia="en-US"/>
        </w:rPr>
      </w:pPr>
      <w:r w:rsidRPr="006F7638">
        <w:t>Rješenjem ovog suda poslovni broj 11.St-1123/2015-12 od 5. studenog 2018.</w:t>
      </w:r>
      <w:r w:rsidRPr="006F7638">
        <w:rPr>
          <w:rFonts w:eastAsiaTheme="minorHAnsi"/>
          <w:lang w:eastAsia="en-US"/>
        </w:rPr>
        <w:t xml:space="preserve"> dužniku je određena mjera osiguranja postavljanjem privremenog stečajnog upravitelja</w:t>
      </w:r>
      <w:r w:rsidRPr="006F7638">
        <w:rPr>
          <w:rFonts w:cstheme="minorBidi" w:eastAsiaTheme="minorHAnsi" w:hAnsiTheme="minorHAnsi" w:asciiTheme="minorHAnsi"/>
          <w:sz w:val="22"/>
          <w:szCs w:val="22"/>
          <w:lang w:eastAsia="en-US"/>
        </w:rPr>
        <w:t xml:space="preserve"> </w:t>
      </w:r>
      <w:r w:rsidRPr="006F7638">
        <w:rPr>
          <w:rFonts w:eastAsiaTheme="minorHAnsi"/>
          <w:lang w:eastAsia="en-US"/>
        </w:rPr>
        <w:t xml:space="preserve">Vlahe Monkovića iz Dubrovnika, kojem je naloženo </w:t>
      </w:r>
      <w:r w:rsidRPr="006F7638">
        <w:t>utvrditi:</w:t>
      </w:r>
    </w:p>
    <w:p w:rsidRDefault="006F7638" w:rsidP="006F7638" w:rsidR="006F7638" w:rsidRPr="006F7638">
      <w:pPr>
        <w:spacing w:before="20"/>
        <w:ind w:firstLine="425"/>
        <w:jc w:val="both"/>
      </w:pPr>
      <w:r w:rsidRPr="006F7638">
        <w:t xml:space="preserve">     -  imovinu stečajnog dužnika i njezinu vrijednost</w:t>
      </w:r>
    </w:p>
    <w:p w:rsidRDefault="006F7638" w:rsidP="006F7638" w:rsidR="006F7638" w:rsidRPr="006F7638">
      <w:pPr>
        <w:spacing w:before="20"/>
        <w:ind w:firstLine="425"/>
        <w:jc w:val="both"/>
      </w:pPr>
      <w:r w:rsidRPr="006F7638">
        <w:t xml:space="preserve">     -  stanje obveza stečajnog dužnika</w:t>
      </w:r>
    </w:p>
    <w:p w:rsidRDefault="006F7638" w:rsidP="006F7638" w:rsidR="006F7638" w:rsidRPr="006F7638">
      <w:pPr>
        <w:spacing w:before="20"/>
        <w:ind w:firstLine="425"/>
        <w:jc w:val="both"/>
      </w:pPr>
      <w:r w:rsidRPr="006F7638">
        <w:t xml:space="preserve">     - da li je imovina stečajnog dužnika dovoljna za namirenje troškova stečajnog postupka</w:t>
      </w:r>
    </w:p>
    <w:p w:rsidRDefault="006F7638" w:rsidP="006F7638" w:rsidR="006F7638" w:rsidRPr="006F7638">
      <w:pPr>
        <w:spacing w:before="20"/>
        <w:ind w:firstLine="425"/>
        <w:jc w:val="both"/>
      </w:pPr>
      <w:r w:rsidRPr="006F7638">
        <w:t xml:space="preserve">     - koliki je iznos predvidljivih troškova prethodnog i stečajnog postupka </w:t>
      </w:r>
    </w:p>
    <w:p w:rsidRDefault="006F7638" w:rsidP="006F7638" w:rsidR="006F7638" w:rsidRPr="006F7638">
      <w:pPr>
        <w:spacing w:before="20"/>
        <w:jc w:val="both"/>
      </w:pPr>
      <w:r w:rsidRPr="006F7638">
        <w:t>te o istom podnijeti sudu pismeno izvješće.</w:t>
      </w:r>
    </w:p>
    <w:p w:rsidRDefault="006F7638" w:rsidP="006F7638" w:rsidR="006F7638" w:rsidRPr="006F7638">
      <w:pPr>
        <w:spacing w:before="200"/>
        <w:ind w:firstLine="703"/>
        <w:jc w:val="both"/>
      </w:pPr>
      <w:r w:rsidRPr="006F7638">
        <w:rPr>
          <w:rFonts w:eastAsiaTheme="minorHAnsi"/>
          <w:lang w:eastAsia="en-US"/>
        </w:rPr>
        <w:tab/>
        <w:t>Dana 12. prosinca 2018. kod ovog suda zaprimljeno je izvješće privremenog stečajnog upravitelja Vlahe Monkovića (list 32-34 spisa) iz kojeg u bitnom proizlazi da dužnik ne raspolaže likvidnom imovinom iz čije vrijednosti bi se mogli namiriti makar troškovi otvorenog stečajnog postupka.</w:t>
      </w:r>
    </w:p>
    <w:p w:rsidRDefault="004346D2" w:rsidP="00B63FF7" w:rsidR="004346D2" w:rsidRPr="005B7DB2">
      <w:pPr>
        <w:spacing w:before="240"/>
        <w:ind w:firstLine="709"/>
        <w:jc w:val="both"/>
      </w:pPr>
      <w:r>
        <w:t>I</w:t>
      </w:r>
      <w:r w:rsidRPr="005B7DB2">
        <w:t xml:space="preserve">z potvrde Općinskog suda u Splitu – Zemljišnoknjižni odjel Split od </w:t>
      </w:r>
      <w:r w:rsidR="006F7638">
        <w:t>26. srpnja 2016</w:t>
      </w:r>
      <w:r w:rsidRPr="005B7DB2">
        <w:t>. proizlazi da dužnik nije upisan kao vlasnik nekretnina na području nadležnosti t</w:t>
      </w:r>
      <w:r>
        <w:t>og zemljišnoknjižnog</w:t>
      </w:r>
      <w:r w:rsidRPr="005B7DB2">
        <w:t xml:space="preserve"> od</w:t>
      </w:r>
      <w:r w:rsidR="007A0A9A">
        <w:t xml:space="preserve">jela (list </w:t>
      </w:r>
      <w:r w:rsidR="006F7638">
        <w:t>11</w:t>
      </w:r>
      <w:r w:rsidRPr="005B7DB2">
        <w:t xml:space="preserve"> spisa)</w:t>
      </w:r>
      <w:r>
        <w:t>, a iz</w:t>
      </w:r>
      <w:r w:rsidRPr="005B7DB2">
        <w:t xml:space="preserve"> uvjerenja MUP-a, Policijska uprava Splitsko-dalmatinska od </w:t>
      </w:r>
      <w:r w:rsidR="006F7638">
        <w:t>18. srpnja 2016</w:t>
      </w:r>
      <w:r>
        <w:t xml:space="preserve">. proizlazi da </w:t>
      </w:r>
      <w:r w:rsidR="007A0A9A">
        <w:t xml:space="preserve">dužnik nije evidentiran u </w:t>
      </w:r>
      <w:r w:rsidRPr="005B7DB2">
        <w:t xml:space="preserve">službenoj evidenciji registracije cestovnih vozila (list </w:t>
      </w:r>
      <w:r w:rsidR="006F7638">
        <w:t>13</w:t>
      </w:r>
      <w:r w:rsidRPr="005B7DB2">
        <w:t xml:space="preserve"> spisa</w:t>
      </w:r>
      <w:r>
        <w:t xml:space="preserve">), </w:t>
      </w:r>
    </w:p>
    <w:p w:rsidRDefault="0071416B" w:rsidP="00B63FF7" w:rsidR="0071416B">
      <w:pPr>
        <w:spacing w:before="240"/>
        <w:ind w:firstLine="720"/>
        <w:jc w:val="both"/>
      </w:pPr>
      <w:r w:rsidRPr="00126F32">
        <w:t xml:space="preserve">Iz potvrde FINA-e </w:t>
      </w:r>
      <w:r w:rsidRPr="00B63FF7">
        <w:t xml:space="preserve">od </w:t>
      </w:r>
      <w:r w:rsidR="006F7638">
        <w:t>20</w:t>
      </w:r>
      <w:r w:rsidR="00B63FF7">
        <w:t>. prosinca</w:t>
      </w:r>
      <w:r w:rsidR="00FC704F" w:rsidRPr="00B63FF7">
        <w:t xml:space="preserve"> 201</w:t>
      </w:r>
      <w:r w:rsidR="006F7638">
        <w:t>7</w:t>
      </w:r>
      <w:r w:rsidRPr="00B63FF7">
        <w:t>.</w:t>
      </w:r>
      <w:r w:rsidRPr="00126F32">
        <w:t xml:space="preserve"> (list </w:t>
      </w:r>
      <w:r w:rsidR="006F7638">
        <w:t>21</w:t>
      </w:r>
      <w:r w:rsidR="00FC48E6" w:rsidRPr="00126F32">
        <w:t xml:space="preserve"> </w:t>
      </w:r>
      <w:r w:rsidRPr="00126F32">
        <w:t>spisa) proizlazi da dužnik u Očevidniku redoslijeda osnova za plaćanje ima evidentirane neizvršene osnove za plaćanje u neprekinutom razdobl</w:t>
      </w:r>
      <w:r w:rsidR="004A40C7" w:rsidRPr="00126F32">
        <w:t>ju od</w:t>
      </w:r>
      <w:r w:rsidR="00B63FF7">
        <w:t xml:space="preserve"> </w:t>
      </w:r>
      <w:r w:rsidR="006F7638">
        <w:t>1225</w:t>
      </w:r>
      <w:r w:rsidRPr="00126F32">
        <w:t xml:space="preserve"> dana, slijedom čega ovaj sud utvrđuje da je na strani dužnika ostvaren stečajni razlog nesposobnosti za plaćanje u smislu odredbi </w:t>
      </w:r>
      <w:r w:rsidR="00F157DD" w:rsidRPr="00126F32">
        <w:t xml:space="preserve">članka 6. </w:t>
      </w:r>
      <w:r w:rsidR="00F157DD" w:rsidRPr="00126F32">
        <w:rPr>
          <w:rFonts w:cstheme="minorBidi" w:eastAsiaTheme="minorHAnsi"/>
          <w:szCs w:val="22"/>
        </w:rPr>
        <w:t>SZ</w:t>
      </w:r>
      <w:r w:rsidR="00B50981" w:rsidRPr="00126F32">
        <w:rPr>
          <w:rFonts w:cstheme="minorBidi" w:eastAsiaTheme="minorHAnsi"/>
          <w:szCs w:val="22"/>
        </w:rPr>
        <w:t>-a</w:t>
      </w:r>
      <w:r w:rsidRPr="00126F32">
        <w:t>.</w:t>
      </w:r>
    </w:p>
    <w:p w:rsidRDefault="004346D2" w:rsidP="00B63FF7" w:rsidR="004346D2" w:rsidRPr="00D214A5">
      <w:pPr>
        <w:spacing w:before="240"/>
        <w:ind w:firstLine="720"/>
        <w:jc w:val="both"/>
        <w:rPr>
          <w:szCs w:val="20"/>
        </w:rPr>
      </w:pPr>
      <w:r w:rsidRPr="00D214A5">
        <w:rPr>
          <w:szCs w:val="20"/>
        </w:rPr>
        <w:t xml:space="preserve">S obzirom da iz rezultata prethodnog postupka ne proizlazi </w:t>
      </w:r>
      <w:r w:rsidRPr="00A85826">
        <w:rPr>
          <w:szCs w:val="20"/>
        </w:rPr>
        <w:t>da dužnik raspolaže imovinom dostatnom za podmirenje barem troškova stečajnog postupka, to su se u konkretnom slučaju ispunili uvjeti za donošenje rješenja o otvaranju i istovremenom zaključenju stečajnog postupka nad dužnikom.</w:t>
      </w:r>
    </w:p>
    <w:p w:rsidRDefault="004346D2" w:rsidP="00B63FF7" w:rsidR="004346D2" w:rsidRPr="00D214A5">
      <w:pPr>
        <w:spacing w:before="240"/>
        <w:ind w:firstLine="720"/>
        <w:jc w:val="both"/>
        <w:rPr>
          <w:szCs w:val="20"/>
        </w:rPr>
      </w:pPr>
      <w:r w:rsidRPr="00D214A5">
        <w:rPr>
          <w:szCs w:val="20"/>
        </w:rPr>
        <w:t xml:space="preserve">Međutim, prethodno tom rješenju, u smislu odredbi </w:t>
      </w:r>
      <w:r>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4346D2" w:rsidP="00B63FF7" w:rsidR="004346D2" w:rsidRPr="00D214A5">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Pr="00D214A5">
        <w:rPr>
          <w:rFonts w:cs="Times New Roman" w:hAnsi="Times New Roman" w:ascii="Times New Roman"/>
          <w:sz w:val="24"/>
          <w:szCs w:val="24"/>
        </w:rPr>
        <w:t xml:space="preserve">132. </w:t>
      </w:r>
      <w:r>
        <w:rPr>
          <w:rFonts w:hAnsi="Times New Roman" w:ascii="Times New Roman"/>
          <w:sz w:val="24"/>
        </w:rPr>
        <w:t>SZ-a</w:t>
      </w:r>
      <w:r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346D2" w:rsidP="00B63FF7" w:rsidR="004346D2" w:rsidRPr="00C16234">
      <w:pPr>
        <w:pStyle w:val="Bezproreda"/>
        <w:spacing w:before="24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w:t>
      </w:r>
      <w:r w:rsidR="00836D4C">
        <w:rPr>
          <w:rFonts w:cs="Times New Roman" w:hAnsi="Times New Roman" w:ascii="Times New Roman"/>
          <w:sz w:val="24"/>
          <w:szCs w:val="24"/>
        </w:rPr>
        <w:t xml:space="preserve"> u ukupnom iznosu od 17.000,00 kn</w:t>
      </w:r>
      <w:r w:rsidRPr="00C16234">
        <w:rPr>
          <w:rFonts w:cs="Times New Roman" w:hAnsi="Times New Roman" w:ascii="Times New Roman"/>
          <w:sz w:val="24"/>
          <w:szCs w:val="24"/>
        </w:rPr>
        <w:t xml:space="preserve"> ovaj sud utvrđuje procjenom troškova otvorenog stečajnog postupka (baziranog na pretpostavljenom trajanju stečajnog postupka od šest mjeseci):</w:t>
      </w:r>
    </w:p>
    <w:p w:rsidRDefault="007A0A9A" w:rsidP="004346D2" w:rsidR="007A0A9A">
      <w:pPr>
        <w:pStyle w:val="Bezproreda"/>
        <w:spacing w:before="80"/>
        <w:ind w:firstLine="709"/>
        <w:jc w:val="both"/>
        <w:rPr>
          <w:rFonts w:cs="Times New Roman" w:hAnsi="Times New Roman" w:ascii="Times New Roman"/>
          <w:sz w:val="24"/>
          <w:szCs w:val="24"/>
        </w:rPr>
      </w:pPr>
      <w:r w:rsidRPr="007A0A9A">
        <w:rPr>
          <w:rFonts w:cs="Times New Roman" w:hAnsi="Times New Roman" w:ascii="Times New Roman"/>
          <w:sz w:val="24"/>
          <w:szCs w:val="24"/>
        </w:rPr>
        <w:t>- nagrada za rad privremenom stečajnom upravitelju u iznosu od 3.000,00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stečajnom upravitelju u iznosu od 5.000,00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4346D2" w:rsidP="004346D2" w:rsidR="004346D2" w:rsidRPr="00D214A5">
      <w:pPr>
        <w:spacing w:before="200"/>
        <w:ind w:firstLine="708"/>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B63FF7">
        <w:t>1</w:t>
      </w:r>
      <w:r w:rsidR="006F7638">
        <w:t>4</w:t>
      </w:r>
      <w:r w:rsidR="007A0A9A">
        <w:t>. prosinca</w:t>
      </w:r>
      <w:r w:rsidR="00AF219D">
        <w:t xml:space="preserve"> 2018.</w:t>
      </w:r>
    </w:p>
    <w:p w:rsidRDefault="002619A0" w:rsidP="002F04A5" w:rsidR="007657AB">
      <w:pPr>
        <w:spacing w:before="100"/>
        <w:ind w:left="6480"/>
        <w:jc w:val="center"/>
      </w:pPr>
      <w:r>
        <w:t>Sutkinja</w:t>
      </w:r>
    </w:p>
    <w:p w:rsidRDefault="002619A0" w:rsidP="0094096C" w:rsidR="00014049">
      <w:pPr>
        <w:ind w:left="6372"/>
        <w:jc w:val="center"/>
      </w:pPr>
      <w:r>
        <w:t>Ana Golub Gruić</w:t>
      </w:r>
      <w:r w:rsidR="00014049">
        <w:t>, v.r.</w:t>
      </w:r>
    </w:p>
    <w:p w:rsidRDefault="00014049" w:rsidP="008832A6" w:rsidR="00014049">
      <w:pPr>
        <w:jc w:val="right"/>
      </w:pPr>
      <w:r>
        <w:t>za točnost otpravka – ovlašteni službenik</w:t>
      </w:r>
    </w:p>
    <w:p w:rsidRDefault="00014049" w:rsidP="008832A6" w:rsidR="00014049">
      <w:pPr>
        <w:ind w:firstLine="708" w:left="4956"/>
        <w:jc w:val="center"/>
      </w:pPr>
      <w:r>
        <w:t>Ana Bosančić</w:t>
      </w:r>
    </w:p>
    <w:p w:rsidRDefault="007657AB" w:rsidP="0071416B" w:rsidR="007657AB">
      <w:pPr>
        <w:ind w:left="6481"/>
        <w:jc w:val="center"/>
      </w:pPr>
    </w:p>
    <w:p w:rsidRDefault="00193BCE" w:rsidP="00C16234" w:rsidR="007657AB" w:rsidRPr="00CA4354">
      <w:pPr>
        <w:spacing w:before="240"/>
        <w:jc w:val="both"/>
      </w:pPr>
      <w:r>
        <w:t>Uputa</w:t>
      </w:r>
      <w:r w:rsidR="002619A0" w:rsidRPr="00CA4354">
        <w:t xml:space="preserve">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014049">
      <w:rPr>
        <w:noProof/>
      </w:rPr>
      <w:t>3</w:t>
    </w:r>
    <w:r>
      <w:fldChar w:fldCharType="end"/>
    </w:r>
    <w:r>
      <w:t xml:space="preserve"> -</w:t>
    </w:r>
    <w:r>
      <w:tab/>
    </w:r>
    <w:r w:rsidR="00172878">
      <w:t>Poslovni broj:</w:t>
    </w:r>
    <w:r w:rsidR="002619A0">
      <w:t xml:space="preserve"> </w:t>
    </w:r>
    <w:r w:rsidRPr="00F430F5">
      <w:t>11.St</w:t>
    </w:r>
    <w:r w:rsidR="00532993" w:rsidRPr="00532993">
      <w:t>-</w:t>
    </w:r>
    <w:r w:rsidR="006F7638">
      <w:t>1123/2015-19</w:t>
    </w:r>
  </w:p>
  <w:p w:rsidRDefault="00014049"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4049"/>
    <w:rsid w:val="000178FB"/>
    <w:rsid w:val="00030FFE"/>
    <w:rsid w:val="0003404D"/>
    <w:rsid w:val="00042F41"/>
    <w:rsid w:val="00066650"/>
    <w:rsid w:val="00085E7C"/>
    <w:rsid w:val="0009753A"/>
    <w:rsid w:val="000B4D96"/>
    <w:rsid w:val="000D5416"/>
    <w:rsid w:val="000E6D83"/>
    <w:rsid w:val="00126126"/>
    <w:rsid w:val="00126F32"/>
    <w:rsid w:val="00133904"/>
    <w:rsid w:val="001564FE"/>
    <w:rsid w:val="00163464"/>
    <w:rsid w:val="001644FE"/>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A40C7"/>
    <w:rsid w:val="004A6B73"/>
    <w:rsid w:val="004E1445"/>
    <w:rsid w:val="004E7DCA"/>
    <w:rsid w:val="004F56AD"/>
    <w:rsid w:val="00522CA3"/>
    <w:rsid w:val="00524BFE"/>
    <w:rsid w:val="00532993"/>
    <w:rsid w:val="00535922"/>
    <w:rsid w:val="005918F5"/>
    <w:rsid w:val="00591ADB"/>
    <w:rsid w:val="005B7DB2"/>
    <w:rsid w:val="005D5FF0"/>
    <w:rsid w:val="00640153"/>
    <w:rsid w:val="006879A0"/>
    <w:rsid w:val="006B678B"/>
    <w:rsid w:val="006F29CD"/>
    <w:rsid w:val="006F7638"/>
    <w:rsid w:val="0071416B"/>
    <w:rsid w:val="0071519E"/>
    <w:rsid w:val="00722C23"/>
    <w:rsid w:val="0074045D"/>
    <w:rsid w:val="007657AB"/>
    <w:rsid w:val="007801F3"/>
    <w:rsid w:val="007A0A9A"/>
    <w:rsid w:val="007A19F3"/>
    <w:rsid w:val="007A4A2E"/>
    <w:rsid w:val="007B45E0"/>
    <w:rsid w:val="007B6D0B"/>
    <w:rsid w:val="007C7CAF"/>
    <w:rsid w:val="007F7A84"/>
    <w:rsid w:val="008122BD"/>
    <w:rsid w:val="00814EDB"/>
    <w:rsid w:val="00815142"/>
    <w:rsid w:val="00836D4C"/>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B6FBC"/>
    <w:rsid w:val="00AF219D"/>
    <w:rsid w:val="00B02626"/>
    <w:rsid w:val="00B0732F"/>
    <w:rsid w:val="00B50981"/>
    <w:rsid w:val="00B63FF7"/>
    <w:rsid w:val="00B7506F"/>
    <w:rsid w:val="00B86154"/>
    <w:rsid w:val="00B970F2"/>
    <w:rsid w:val="00BF398A"/>
    <w:rsid w:val="00C16234"/>
    <w:rsid w:val="00C4546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22AC"/>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14049"/>
    <w:rPr>
      <w:color w:val="808080"/>
      <w:bdr w:space="0" w:sz="0" w:color="auto" w:val="none"/>
      <w:shd w:fill="auto" w:color="auto" w:val="clear"/>
    </w:rPr>
  </w:style>
  <w:style w:customStyle="true" w:styleId="eSPISCCParagraphDefaultFont" w:type="character">
    <w:name w:val="eSPIS_CC_Paragraph Default Font"/>
    <w:basedOn w:val="Zadanifontodlomka"/>
    <w:rsid w:val="000140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4049"/>
    <w:rPr>
      <w:sz w:val="20"/>
      <w:bdr w:space="0" w:sz="0" w:color="auto" w:val="none"/>
      <w:shd w:fill="FFFFCC" w:color="auto" w:val="clear"/>
      <w:lang w:val="hr-HR"/>
    </w:rPr>
  </w:style>
  <w:style w:customStyle="true" w:styleId="PozadinaSvijetloCrvena" w:type="character">
    <w:name w:val="Pozadina_SvijetloCrvena"/>
    <w:basedOn w:val="eSPISCCParagraphDefaultFont"/>
    <w:rsid w:val="0001404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1404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14049"/>
    <w:rPr>
      <w:color w:val="808080"/>
      <w:bdr w:color="auto" w:space="0" w:sz="0" w:val="none"/>
      <w:shd w:color="auto" w:fill="auto" w:val="clear"/>
    </w:rPr>
  </w:style>
  <w:style w:customStyle="1" w:styleId="eSPISCCParagraphDefaultFont" w:type="character">
    <w:name w:val="eSPIS_CC_Paragraph Default Font"/>
    <w:basedOn w:val="Zadanifontodlomka"/>
    <w:rsid w:val="000140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4049"/>
    <w:rPr>
      <w:sz w:val="20"/>
      <w:bdr w:color="auto" w:space="0" w:sz="0" w:val="none"/>
      <w:shd w:color="auto" w:fill="FFFFCC" w:val="clear"/>
      <w:lang w:val="hr-HR"/>
    </w:rPr>
  </w:style>
  <w:style w:customStyle="1" w:styleId="PozadinaSvijetloCrvena" w:type="character">
    <w:name w:val="Pozadina_SvijetloCrvena"/>
    <w:basedOn w:val="eSPISCCParagraphDefaultFont"/>
    <w:rsid w:val="0001404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1404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St-1123/2015</izvorni_sadrzaj>
    <derivirana_varijabla naziv="DomainObject.Predmet.OznakaBroj_1">St-1123/2015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ALIGATOR-ATG za usluge i trgovinu d.o.o</izvorni_sadrzaj>
    <derivirana_varijabla naziv="DomainObject.Predmet.ProtustrankaFormated_1">  ALIGATOR-ATG za usluge i trgovinu d.o.o</derivirana_varijabla>
  </DomainObject.Predmet.ProtustrankaFormated>
  <DomainObject.Predmet.ProtustrankaFormatedOIB>
    <izvorni_sadrzaj>  ALIGATOR-ATG za usluge i trgovinu d.o.o, OIB 86674389684</izvorni_sadrzaj>
    <derivirana_varijabla naziv="DomainObject.Predmet.ProtustrankaFormatedOIB_1">  ALIGATOR-ATG za usluge i trgovinu d.o.o, OIB 86674389684</derivirana_varijabla>
  </DomainObject.Predmet.ProtustrankaFormatedOIB>
  <DomainObject.Predmet.ProtustrankaFormatedWithAdress>
    <izvorni_sadrzaj> ALIGATOR-ATG za usluge i trgovinu d.o.o, Kukuljevićeva 3, 21000 Split</izvorni_sadrzaj>
    <derivirana_varijabla naziv="DomainObject.Predmet.ProtustrankaFormatedWithAdress_1"> ALIGATOR-ATG za usluge i trgovinu d.o.o, Kukuljevićeva 3, 21000 Split</derivirana_varijabla>
  </DomainObject.Predmet.ProtustrankaFormatedWithAdress>
  <DomainObject.Predmet.ProtustrankaFormatedWithAdressOIB>
    <izvorni_sadrzaj> ALIGATOR-ATG za usluge i trgovinu d.o.o, OIB 86674389684, Kukuljevićeva 3, 21000 Split</izvorni_sadrzaj>
    <derivirana_varijabla naziv="DomainObject.Predmet.ProtustrankaFormatedWithAdressOIB_1"> ALIGATOR-ATG za usluge i trgovinu d.o.o, OIB 86674389684, Kukuljevićeva 3, 21000 Split</derivirana_varijabla>
  </DomainObject.Predmet.ProtustrankaFormatedWithAdressOIB>
  <DomainObject.Predmet.ProtustrankaWithAdress>
    <izvorni_sadrzaj>ALIGATOR-ATG za usluge i trgovinu d.o.o Kukuljevićeva 3, 21000 Split</izvorni_sadrzaj>
    <derivirana_varijabla naziv="DomainObject.Predmet.ProtustrankaWithAdress_1">ALIGATOR-ATG za usluge i trgovinu d.o.o Kukuljevićeva 3, 21000 Split</derivirana_varijabla>
  </DomainObject.Predmet.ProtustrankaWithAdress>
  <DomainObject.Predmet.ProtustrankaWithAdressOIB>
    <izvorni_sadrzaj>ALIGATOR-ATG za usluge i trgovinu d.o.o, OIB 86674389684, Kukuljevićeva 3, 21000 Split</izvorni_sadrzaj>
    <derivirana_varijabla naziv="DomainObject.Predmet.ProtustrankaWithAdressOIB_1">ALIGATOR-ATG za usluge i trgovinu d.o.o, OIB 86674389684, Kukuljevićeva 3, 21000 Split</derivirana_varijabla>
  </DomainObject.Predmet.ProtustrankaWithAdressOIB>
  <DomainObject.Predmet.ProtustrankaNazivFormated>
    <izvorni_sadrzaj>ALIGATOR-ATG za usluge i trgovinu d.o.o</izvorni_sadrzaj>
    <derivirana_varijabla naziv="DomainObject.Predmet.ProtustrankaNazivFormated_1">ALIGATOR-ATG za usluge i trgovinu d.o.o</derivirana_varijabla>
  </DomainObject.Predmet.ProtustrankaNazivFormated>
  <DomainObject.Predmet.ProtustrankaNazivFormatedOIB>
    <izvorni_sadrzaj>ALIGATOR-ATG za usluge i trgovinu d.o.o, OIB 86674389684</izvorni_sadrzaj>
    <derivirana_varijabla naziv="DomainObject.Predmet.ProtustrankaNazivFormatedOIB_1">ALIGATOR-ATG za usluge i trgovinu d.o.o, OIB 86674389684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ALIGATOR-ATG za usluge i trgovinu d.o.o</item>
    </izvorni_sadrzaj>
    <derivirana_varijabla naziv="DomainObject.Predmet.ProtuStrankaListFormated_1">
      <item>ALIGATOR-ATG za usluge i trgovinu d.o.o</item>
    </derivirana_varijabla>
  </DomainObject.Predmet.ProtuStrankaListFormated>
  <DomainObject.Predmet.ProtuStrankaListFormatedOIB>
    <izvorni_sadrzaj>
      <item>ALIGATOR-ATG za usluge i trgovinu d.o.o, OIB 86674389684</item>
    </izvorni_sadrzaj>
    <derivirana_varijabla naziv="DomainObject.Predmet.ProtuStrankaListFormatedOIB_1">
      <item>ALIGATOR-ATG za usluge i trgovinu d.o.o, OIB 86674389684</item>
    </derivirana_varijabla>
  </DomainObject.Predmet.ProtuStrankaListFormatedOIB>
  <DomainObject.Predmet.ProtuStrankaListFormatedWithAdress>
    <izvorni_sadrzaj>
      <item>ALIGATOR-ATG za usluge i trgovinu d.o.o, Kukuljevićeva 3, 21000 Split</item>
    </izvorni_sadrzaj>
    <derivirana_varijabla naziv="DomainObject.Predmet.ProtuStrankaListFormatedWithAdress_1">
      <item>ALIGATOR-ATG za usluge i trgovinu d.o.o, Kukuljevićeva 3, 21000 Split</item>
    </derivirana_varijabla>
  </DomainObject.Predmet.ProtuStrankaListFormatedWithAdress>
  <DomainObject.Predmet.ProtuStrankaListFormatedWithAdressOIB>
    <izvorni_sadrzaj>
      <item>ALIGATOR-ATG za usluge i trgovinu d.o.o, OIB 86674389684, Kukuljevićeva 3, 21000 Split</item>
    </izvorni_sadrzaj>
    <derivirana_varijabla naziv="DomainObject.Predmet.ProtuStrankaListFormatedWithAdressOIB_1">
      <item>ALIGATOR-ATG za usluge i trgovinu d.o.o, OIB 86674389684, Kukuljevićeva 3, 21000 Split</item>
    </derivirana_varijabla>
  </DomainObject.Predmet.ProtuStrankaListFormatedWithAdressOIB>
  <DomainObject.Predmet.ProtuStrankaListNazivFormated>
    <izvorni_sadrzaj>
      <item>ALIGATOR-ATG za usluge i trgovinu d.o.o</item>
    </izvorni_sadrzaj>
    <derivirana_varijabla naziv="DomainObject.Predmet.ProtuStrankaListNazivFormated_1">
      <item>ALIGATOR-ATG za usluge i trgovinu d.o.o</item>
    </derivirana_varijabla>
  </DomainObject.Predmet.ProtuStrankaListNazivFormated>
  <DomainObject.Predmet.ProtuStrankaListNazivFormatedOIB>
    <izvorni_sadrzaj>
      <item>ALIGATOR-ATG za usluge i trgovinu d.o.o, OIB 86674389684</item>
    </izvorni_sadrzaj>
    <derivirana_varijabla naziv="DomainObject.Predmet.ProtuStrankaListNazivFormatedOIB_1">
      <item>ALIGATOR-ATG za usluge i trgovinu d.o.o, OIB 86674389684</item>
    </derivirana_varijabla>
  </DomainObject.Predmet.ProtuStrankaListNazivFormatedOIB>
  <DomainObject.Predmet.OstaliListFormated>
    <izvorni_sadrzaj>
      <item>Ivan Vojković</item>
    </izvorni_sadrzaj>
    <derivirana_varijabla naziv="DomainObject.Predmet.OstaliListFormated_1">
      <item>Ivan Vojković</item>
    </derivirana_varijabla>
  </DomainObject.Predmet.OstaliListFormated>
  <DomainObject.Predmet.OstaliListFormatedOIB>
    <izvorni_sadrzaj>
      <item>Ivan Vojković, OIB 91895424814</item>
    </izvorni_sadrzaj>
    <derivirana_varijabla naziv="DomainObject.Predmet.OstaliListFormatedOIB_1">
      <item>Ivan Vojković, OIB 91895424814</item>
    </derivirana_varijabla>
  </DomainObject.Predmet.OstaliListFormatedOIB>
  <DomainObject.Predmet.OstaliListFormatedWithAdress>
    <izvorni_sadrzaj>
      <item>Ivan Vojković, Kukuljevićeva 3, 21000 Split</item>
    </izvorni_sadrzaj>
    <derivirana_varijabla naziv="DomainObject.Predmet.OstaliListFormatedWithAdress_1">
      <item>Ivan Vojković, Kukuljevićeva 3, 21000 Split</item>
    </derivirana_varijabla>
  </DomainObject.Predmet.OstaliListFormatedWithAdress>
  <DomainObject.Predmet.OstaliListFormatedWithAdressOIB>
    <izvorni_sadrzaj>
      <item>Ivan Vojković, OIB 91895424814, Kukuljevićeva 3, 21000 Split</item>
    </izvorni_sadrzaj>
    <derivirana_varijabla naziv="DomainObject.Predmet.OstaliListFormatedWithAdressOIB_1">
      <item>Ivan Vojković, OIB 91895424814, Kukuljevićeva 3, 21000 Split</item>
    </derivirana_varijabla>
  </DomainObject.Predmet.OstaliListFormatedWithAdressOIB>
  <DomainObject.Predmet.OstaliListNazivFormated>
    <izvorni_sadrzaj>
      <item>Ivan Vojković</item>
    </izvorni_sadrzaj>
    <derivirana_varijabla naziv="DomainObject.Predmet.OstaliListNazivFormated_1">
      <item>Ivan Vojković</item>
    </derivirana_varijabla>
  </DomainObject.Predmet.OstaliListNazivFormated>
  <DomainObject.Predmet.OstaliListNazivFormatedOIB>
    <izvorni_sadrzaj>
      <item>Ivan Vojković, OIB 91895424814</item>
    </izvorni_sadrzaj>
    <derivirana_varijabla naziv="DomainObject.Predmet.OstaliListNazivFormatedOIB_1">
      <item>Ivan Vojković, OIB 91895424814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ALIGATOR-ATG za usluge i trgovinu d.o.o</izvorni_sadrzaj>
    <derivirana_varijabla naziv="DomainObject.Predmet.ProtustrankaIDrugi_1">ALIGATOR-ATG za usluge i trgovinu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ALIGATOR-ATG za usluge i trgovinu d.o.o, OIB 86674389684, Kukuljevićeva 3, 21000 Split</izvorni_sadrzaj>
    <derivirana_varijabla naziv="DomainObject.Predmet.ProtustrankaIDrugiAdressOIB_1">ALIGATOR-ATG za usluge i trgovinu d.o.o, OIB 86674389684, Kukuljevićeva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ALIGATOR-ATG za usluge i trgovinu d.o.o</item>
      <item>FINANCIJSKA AGENCIJA, RC SPLIT</item>
      <item>Ivan Vojković</item>
    </izvorni_sadrzaj>
    <derivirana_varijabla naziv="DomainObject.Predmet.SudioniciListNaziv_1">
      <item>ALIGATOR-ATG za usluge i trgovinu d.o.o</item>
      <item>FINANCIJSKA AGENCIJA, RC SPLIT</item>
      <item>Ivan Vojković</item>
    </derivirana_varijabla>
  </DomainObject.Predmet.SudioniciListNaziv>
  <DomainObject.Predmet.SudioniciListAdressOIB>
    <izvorni_sadrzaj>
      <item>ALIGATOR-ATG za usluge i trgovinu d.o.o, OIB 86674389684, Kukuljevićeva 3,21000 Split</item>
      <item>FINANCIJSKA AGENCIJA, RC SPLIT, OIB 85821130368, Mažuranićevo šetalište 24 b,21000 Split</item>
      <item>Ivan Vojković, OIB 91895424814, Kukuljevićeva 3,21000 Split</item>
    </izvorni_sadrzaj>
    <derivirana_varijabla naziv="DomainObject.Predmet.SudioniciListAdressOIB_1">
      <item>ALIGATOR-ATG za usluge i trgovinu d.o.o, OIB 86674389684, Kukuljevićeva 3,21000 Split</item>
      <item>FINANCIJSKA AGENCIJA, RC SPLIT, OIB 85821130368, Mažuranićevo šetalište 24 b,21000 Split</item>
      <item>Ivan Vojković, OIB 91895424814, Kukuljevićeva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86674389684</item>
      <item>, OIB 85821130368</item>
      <item>, OIB 91895424814</item>
    </izvorni_sadrzaj>
    <derivirana_varijabla naziv="DomainObject.Predmet.SudioniciListNazivOIB_1">
      <item>, OIB 86674389684</item>
      <item>, OIB 85821130368</item>
      <item>, OIB 91895424814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St-1123/2015-12</izvorni_sadrzaj>
    <derivirana_varijabla naziv="DomainObject.PredzadnjaOdlukaIzPredmeta.Oznaka_1">St-1123/2015-12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BA8F3-7B57-4BE9-B9BE-F90510529C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1198</properties:Words>
  <properties:Characters>6938</properties:Characters>
  <properties:Lines>124</properties:Lines>
  <properties:Paragraphs>41</properties:Paragraphs>
  <properties:TotalTime>573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2018-12-14T08:15:00Z</cp:lastPrinted>
  <dcterms:modified xmlns:xsi="http://www.w3.org/2001/XMLSchema-instance" xsi:type="dcterms:W3CDTF">2018-12-14T09:11:00Z</dcterms:modified>
  <cp:revision>62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(St-1123-2015 PREDUJAM čl.132.docx)</vt:lpwstr>
  </prop:property>
  <prop:property name="CC_coloring" pid="4" fmtid="{D5CDD505-2E9C-101B-9397-08002B2CF9AE}">
    <vt:bool>false</vt:bool>
  </prop:property>
  <prop:property name="BrojStranica" pid="5" fmtid="{D5CDD505-2E9C-101B-9397-08002B2CF9AE}">
    <vt:i4>3</vt:i4>
  </prop:property>
</prop:Properties>
</file>